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336EC" w14:textId="05CC7EC8" w:rsidR="00F6435C" w:rsidRDefault="00F6435C" w:rsidP="00F6435C">
      <w:r>
        <w:t>Revision History</w:t>
      </w:r>
    </w:p>
    <w:p w14:paraId="1128682B" w14:textId="77777777" w:rsidR="00F6435C" w:rsidRDefault="00F6435C" w:rsidP="00F6435C"/>
    <w:tbl>
      <w:tblPr>
        <w:tblStyle w:val="TableGrid"/>
        <w:tblW w:w="0" w:type="auto"/>
        <w:tblLook w:val="04A0" w:firstRow="1" w:lastRow="0" w:firstColumn="1" w:lastColumn="0" w:noHBand="0" w:noVBand="1"/>
      </w:tblPr>
      <w:tblGrid>
        <w:gridCol w:w="1980"/>
        <w:gridCol w:w="4961"/>
        <w:gridCol w:w="2120"/>
      </w:tblGrid>
      <w:tr w:rsidR="00F6435C" w14:paraId="0ADAC839" w14:textId="77777777" w:rsidTr="00E20AD3">
        <w:tc>
          <w:tcPr>
            <w:tcW w:w="1980" w:type="dxa"/>
            <w:shd w:val="clear" w:color="auto" w:fill="92CDDC" w:themeFill="accent5" w:themeFillTint="99"/>
          </w:tcPr>
          <w:p w14:paraId="40FEECCD" w14:textId="77777777" w:rsidR="00F6435C" w:rsidRDefault="00F6435C" w:rsidP="00E20AD3">
            <w:r>
              <w:t>Version</w:t>
            </w:r>
          </w:p>
        </w:tc>
        <w:tc>
          <w:tcPr>
            <w:tcW w:w="4961" w:type="dxa"/>
            <w:shd w:val="clear" w:color="auto" w:fill="92CDDC" w:themeFill="accent5" w:themeFillTint="99"/>
          </w:tcPr>
          <w:p w14:paraId="0ECF5210" w14:textId="77777777" w:rsidR="00F6435C" w:rsidRDefault="00F6435C" w:rsidP="00E20AD3">
            <w:r>
              <w:t>Update Information</w:t>
            </w:r>
          </w:p>
        </w:tc>
        <w:tc>
          <w:tcPr>
            <w:tcW w:w="2120" w:type="dxa"/>
            <w:shd w:val="clear" w:color="auto" w:fill="92CDDC" w:themeFill="accent5" w:themeFillTint="99"/>
          </w:tcPr>
          <w:p w14:paraId="428BDE45" w14:textId="77777777" w:rsidR="00F6435C" w:rsidRDefault="00F6435C" w:rsidP="00E20AD3"/>
        </w:tc>
      </w:tr>
      <w:tr w:rsidR="00F6435C" w14:paraId="075035C9" w14:textId="77777777" w:rsidTr="00E20AD3">
        <w:tc>
          <w:tcPr>
            <w:tcW w:w="1980" w:type="dxa"/>
          </w:tcPr>
          <w:p w14:paraId="063FED4E" w14:textId="77777777" w:rsidR="00F6435C" w:rsidRDefault="00F6435C" w:rsidP="00E20AD3">
            <w:r>
              <w:t>V1.0</w:t>
            </w:r>
          </w:p>
        </w:tc>
        <w:tc>
          <w:tcPr>
            <w:tcW w:w="4961" w:type="dxa"/>
          </w:tcPr>
          <w:p w14:paraId="5D7F7E75" w14:textId="77777777" w:rsidR="00F6435C" w:rsidRDefault="00F6435C" w:rsidP="00E20AD3">
            <w:r>
              <w:t>First Release</w:t>
            </w:r>
          </w:p>
        </w:tc>
        <w:tc>
          <w:tcPr>
            <w:tcW w:w="2120" w:type="dxa"/>
          </w:tcPr>
          <w:p w14:paraId="7F234663" w14:textId="77777777" w:rsidR="00F6435C" w:rsidRDefault="00F6435C" w:rsidP="00E20AD3">
            <w:r>
              <w:t>04-Nov-2023</w:t>
            </w:r>
          </w:p>
        </w:tc>
      </w:tr>
      <w:tr w:rsidR="00F6435C" w14:paraId="11D40C29" w14:textId="77777777" w:rsidTr="00E20AD3">
        <w:tc>
          <w:tcPr>
            <w:tcW w:w="1980" w:type="dxa"/>
          </w:tcPr>
          <w:p w14:paraId="2B2C1033" w14:textId="77777777" w:rsidR="00F6435C" w:rsidRDefault="00F6435C" w:rsidP="00E20AD3">
            <w:r>
              <w:t>V2.0</w:t>
            </w:r>
          </w:p>
        </w:tc>
        <w:tc>
          <w:tcPr>
            <w:tcW w:w="4961" w:type="dxa"/>
          </w:tcPr>
          <w:p w14:paraId="5476467F" w14:textId="77777777" w:rsidR="00F6435C" w:rsidRDefault="00F6435C" w:rsidP="00E20AD3">
            <w:r>
              <w:t>Second Release</w:t>
            </w:r>
          </w:p>
        </w:tc>
        <w:tc>
          <w:tcPr>
            <w:tcW w:w="2120" w:type="dxa"/>
          </w:tcPr>
          <w:p w14:paraId="587B6B66" w14:textId="77777777" w:rsidR="00F6435C" w:rsidRDefault="00F6435C" w:rsidP="00E20AD3">
            <w:r>
              <w:t>12-Nov-2023</w:t>
            </w:r>
          </w:p>
        </w:tc>
      </w:tr>
      <w:tr w:rsidR="00F6435C" w14:paraId="2E603F35" w14:textId="77777777" w:rsidTr="00E20AD3">
        <w:tc>
          <w:tcPr>
            <w:tcW w:w="1980" w:type="dxa"/>
          </w:tcPr>
          <w:p w14:paraId="0EE34E26" w14:textId="71B6FB89" w:rsidR="00F6435C" w:rsidRDefault="003920AE" w:rsidP="00E20AD3">
            <w:r>
              <w:t>V3.0</w:t>
            </w:r>
          </w:p>
        </w:tc>
        <w:tc>
          <w:tcPr>
            <w:tcW w:w="4961" w:type="dxa"/>
          </w:tcPr>
          <w:p w14:paraId="4139C5B2" w14:textId="7B56BBEA" w:rsidR="00F6435C" w:rsidRDefault="003920AE" w:rsidP="00E20AD3">
            <w:r>
              <w:t>Third Release</w:t>
            </w:r>
          </w:p>
        </w:tc>
        <w:tc>
          <w:tcPr>
            <w:tcW w:w="2120" w:type="dxa"/>
          </w:tcPr>
          <w:p w14:paraId="606218DA" w14:textId="1D40BFE0" w:rsidR="00F6435C" w:rsidRDefault="003920AE" w:rsidP="00E20AD3">
            <w:r>
              <w:t>26-Nov-2023</w:t>
            </w:r>
          </w:p>
        </w:tc>
      </w:tr>
      <w:tr w:rsidR="004440F7" w14:paraId="6C487C1D" w14:textId="77777777" w:rsidTr="00E20AD3">
        <w:tc>
          <w:tcPr>
            <w:tcW w:w="1980" w:type="dxa"/>
          </w:tcPr>
          <w:p w14:paraId="3B682A82" w14:textId="70CE067C" w:rsidR="004440F7" w:rsidRDefault="004440F7" w:rsidP="00E20AD3">
            <w:r>
              <w:t>V4.0</w:t>
            </w:r>
          </w:p>
        </w:tc>
        <w:tc>
          <w:tcPr>
            <w:tcW w:w="4961" w:type="dxa"/>
          </w:tcPr>
          <w:p w14:paraId="26337FD7" w14:textId="5A916C6A" w:rsidR="004440F7" w:rsidRDefault="004440F7" w:rsidP="00E20AD3">
            <w:r>
              <w:t>Fix some bugs, Add some improvements.</w:t>
            </w:r>
          </w:p>
        </w:tc>
        <w:tc>
          <w:tcPr>
            <w:tcW w:w="2120" w:type="dxa"/>
          </w:tcPr>
          <w:p w14:paraId="20BC20F1" w14:textId="53089A6C" w:rsidR="004440F7" w:rsidRDefault="004440F7" w:rsidP="00E20AD3">
            <w:r>
              <w:t>07-Dec-2023</w:t>
            </w:r>
          </w:p>
        </w:tc>
      </w:tr>
      <w:tr w:rsidR="00F6435C" w14:paraId="734D27BF" w14:textId="77777777" w:rsidTr="00E20AD3">
        <w:tc>
          <w:tcPr>
            <w:tcW w:w="1980" w:type="dxa"/>
          </w:tcPr>
          <w:p w14:paraId="3D65B031" w14:textId="4AE70B1E" w:rsidR="00F6435C" w:rsidRDefault="002C1BFE" w:rsidP="00E20AD3">
            <w:r>
              <w:t>V</w:t>
            </w:r>
            <w:r w:rsidR="004440F7">
              <w:t>5</w:t>
            </w:r>
            <w:r>
              <w:t>.0</w:t>
            </w:r>
          </w:p>
        </w:tc>
        <w:tc>
          <w:tcPr>
            <w:tcW w:w="4961" w:type="dxa"/>
          </w:tcPr>
          <w:p w14:paraId="01251CC6" w14:textId="27E056BF" w:rsidR="00F6435C" w:rsidRDefault="002C1BFE" w:rsidP="00E20AD3">
            <w:r>
              <w:t>Fix some bugs, Add some improvements.</w:t>
            </w:r>
          </w:p>
        </w:tc>
        <w:tc>
          <w:tcPr>
            <w:tcW w:w="2120" w:type="dxa"/>
          </w:tcPr>
          <w:p w14:paraId="07CD8AA9" w14:textId="7BCC5352" w:rsidR="00F6435C" w:rsidRDefault="004440F7" w:rsidP="00E20AD3">
            <w:r>
              <w:t>26</w:t>
            </w:r>
            <w:r w:rsidR="002C1BFE">
              <w:t>-Dec-2023</w:t>
            </w:r>
          </w:p>
        </w:tc>
      </w:tr>
      <w:tr w:rsidR="00552A49" w14:paraId="6CC2EA0F" w14:textId="77777777" w:rsidTr="00E20AD3">
        <w:tc>
          <w:tcPr>
            <w:tcW w:w="1980" w:type="dxa"/>
          </w:tcPr>
          <w:p w14:paraId="684A8529" w14:textId="727293F5" w:rsidR="00552A49" w:rsidRDefault="00552A49" w:rsidP="00552A49">
            <w:r>
              <w:t>V6.0</w:t>
            </w:r>
          </w:p>
        </w:tc>
        <w:tc>
          <w:tcPr>
            <w:tcW w:w="4961" w:type="dxa"/>
          </w:tcPr>
          <w:p w14:paraId="0DE3719B" w14:textId="0B432F2F" w:rsidR="00552A49" w:rsidRDefault="00552A49" w:rsidP="00552A49">
            <w:r>
              <w:t>Fix some bugs, Add some improvements.</w:t>
            </w:r>
          </w:p>
        </w:tc>
        <w:tc>
          <w:tcPr>
            <w:tcW w:w="2120" w:type="dxa"/>
          </w:tcPr>
          <w:p w14:paraId="6989F683" w14:textId="364A0D26" w:rsidR="00552A49" w:rsidRDefault="00552A49" w:rsidP="00552A49">
            <w:r>
              <w:t>16-Jan-2024</w:t>
            </w:r>
          </w:p>
        </w:tc>
      </w:tr>
      <w:tr w:rsidR="00D73BB5" w14:paraId="6E36A0C6" w14:textId="77777777" w:rsidTr="00D73BB5">
        <w:tc>
          <w:tcPr>
            <w:tcW w:w="1980" w:type="dxa"/>
          </w:tcPr>
          <w:p w14:paraId="663FEE6B" w14:textId="09DF1FF8" w:rsidR="00D73BB5" w:rsidRDefault="00D73BB5" w:rsidP="0003287A">
            <w:r>
              <w:t>V7.0</w:t>
            </w:r>
          </w:p>
        </w:tc>
        <w:tc>
          <w:tcPr>
            <w:tcW w:w="4961" w:type="dxa"/>
          </w:tcPr>
          <w:p w14:paraId="3DAA7E66" w14:textId="238B0B7E" w:rsidR="00D73BB5" w:rsidRDefault="00D73BB5" w:rsidP="0003287A">
            <w:r>
              <w:t>Fix some bugs, Add Parse MOM (XML), Generate Script Templates &amp; Data form base on xml MOM file.</w:t>
            </w:r>
          </w:p>
        </w:tc>
        <w:tc>
          <w:tcPr>
            <w:tcW w:w="2120" w:type="dxa"/>
          </w:tcPr>
          <w:p w14:paraId="50BFEEBD" w14:textId="69FB0CCA" w:rsidR="00D73BB5" w:rsidRDefault="00D73BB5" w:rsidP="0003287A">
            <w:r>
              <w:t>31-Jan-2024</w:t>
            </w:r>
          </w:p>
        </w:tc>
      </w:tr>
      <w:tr w:rsidR="000D123E" w14:paraId="18841C05" w14:textId="77777777" w:rsidTr="00D73BB5">
        <w:tc>
          <w:tcPr>
            <w:tcW w:w="1980" w:type="dxa"/>
          </w:tcPr>
          <w:p w14:paraId="6D04A87F" w14:textId="1CE834D3" w:rsidR="000D123E" w:rsidRDefault="000D123E" w:rsidP="0003287A">
            <w:r>
              <w:t>V8.0</w:t>
            </w:r>
          </w:p>
        </w:tc>
        <w:tc>
          <w:tcPr>
            <w:tcW w:w="4961" w:type="dxa"/>
          </w:tcPr>
          <w:p w14:paraId="66C0F37D" w14:textId="06D90D2F" w:rsidR="000D123E" w:rsidRDefault="000D123E" w:rsidP="0003287A">
            <w:r>
              <w:t xml:space="preserve">Fix some bugs, </w:t>
            </w:r>
            <w:proofErr w:type="gramStart"/>
            <w:r>
              <w:t>Add</w:t>
            </w:r>
            <w:proofErr w:type="gramEnd"/>
            <w:r>
              <w:t xml:space="preserve"> some improvements, Allows upload/download files/folders during </w:t>
            </w:r>
            <w:proofErr w:type="spellStart"/>
            <w:r>
              <w:t>ssh</w:t>
            </w:r>
            <w:proofErr w:type="spellEnd"/>
            <w:r>
              <w:t xml:space="preserve"> to the servers.</w:t>
            </w:r>
          </w:p>
        </w:tc>
        <w:tc>
          <w:tcPr>
            <w:tcW w:w="2120" w:type="dxa"/>
          </w:tcPr>
          <w:p w14:paraId="1349FD38" w14:textId="5EC9EBFE" w:rsidR="000D123E" w:rsidRDefault="000D123E" w:rsidP="0003287A">
            <w:r>
              <w:t>25-Feb-2024</w:t>
            </w:r>
          </w:p>
        </w:tc>
      </w:tr>
    </w:tbl>
    <w:p w14:paraId="7F97B3C9" w14:textId="77777777" w:rsidR="002C3735" w:rsidRDefault="002C3735" w:rsidP="0090511C">
      <w:pPr>
        <w:pStyle w:val="TableOfContents"/>
        <w:jc w:val="center"/>
      </w:pPr>
    </w:p>
    <w:p w14:paraId="1DC0BFC3" w14:textId="298C1F40" w:rsidR="00755182" w:rsidRPr="00CD2FA1" w:rsidRDefault="003B1FF1" w:rsidP="0090511C">
      <w:pPr>
        <w:pStyle w:val="TableOfContents"/>
        <w:jc w:val="center"/>
      </w:pPr>
      <w:r w:rsidRPr="00CD2FA1">
        <w:t xml:space="preserve">Table of </w:t>
      </w:r>
      <w:r w:rsidR="00755182" w:rsidRPr="00CD2FA1">
        <w:t>CONTENTS</w:t>
      </w:r>
    </w:p>
    <w:p w14:paraId="7B7F1527" w14:textId="65935587" w:rsidR="00EB3E53" w:rsidRDefault="00F40B3F">
      <w:pPr>
        <w:pStyle w:val="TOC1"/>
        <w:rPr>
          <w:rFonts w:asciiTheme="minorHAnsi" w:eastAsiaTheme="minorEastAsia" w:hAnsiTheme="minorHAnsi" w:cstheme="minorBidi"/>
          <w:kern w:val="2"/>
          <w:szCs w:val="22"/>
          <w:lang w:bidi="ar-SA"/>
          <w14:ligatures w14:val="standardContextual"/>
        </w:rPr>
      </w:pPr>
      <w:r w:rsidRPr="00CD2FA1">
        <w:rPr>
          <w:b/>
          <w:szCs w:val="22"/>
        </w:rPr>
        <w:fldChar w:fldCharType="begin"/>
      </w:r>
      <w:r w:rsidR="00BD0EBC" w:rsidRPr="00CD2FA1">
        <w:rPr>
          <w:b/>
          <w:szCs w:val="22"/>
        </w:rPr>
        <w:instrText xml:space="preserve"> TOC \o "1-4" </w:instrText>
      </w:r>
      <w:r w:rsidRPr="00CD2FA1">
        <w:rPr>
          <w:b/>
          <w:szCs w:val="22"/>
        </w:rPr>
        <w:fldChar w:fldCharType="separate"/>
      </w:r>
      <w:r w:rsidR="00EB3E53" w:rsidRPr="00105303">
        <w:rPr>
          <w:rFonts w:ascii="Tahoma" w:hAnsi="Tahoma" w:cs="Tahoma"/>
          <w:lang w:eastAsia="zh-CN"/>
        </w:rPr>
        <w:t>1</w:t>
      </w:r>
      <w:r w:rsidR="00EB3E53">
        <w:rPr>
          <w:rFonts w:asciiTheme="minorHAnsi" w:eastAsiaTheme="minorEastAsia" w:hAnsiTheme="minorHAnsi" w:cstheme="minorBidi"/>
          <w:kern w:val="2"/>
          <w:szCs w:val="22"/>
          <w:lang w:bidi="ar-SA"/>
          <w14:ligatures w14:val="standardContextual"/>
        </w:rPr>
        <w:tab/>
      </w:r>
      <w:r w:rsidR="00EB3E53">
        <w:t>Introduction ABOUT MOSHELL</w:t>
      </w:r>
      <w:r w:rsidR="00EB3E53">
        <w:tab/>
      </w:r>
      <w:r w:rsidR="00EB3E53">
        <w:fldChar w:fldCharType="begin"/>
      </w:r>
      <w:r w:rsidR="00EB3E53">
        <w:instrText xml:space="preserve"> PAGEREF _Toc159751332 \h </w:instrText>
      </w:r>
      <w:r w:rsidR="00EB3E53">
        <w:fldChar w:fldCharType="separate"/>
      </w:r>
      <w:r w:rsidR="00EB3E53">
        <w:t>1</w:t>
      </w:r>
      <w:r w:rsidR="00EB3E53">
        <w:fldChar w:fldCharType="end"/>
      </w:r>
    </w:p>
    <w:p w14:paraId="555B6164" w14:textId="5A7F86C5" w:rsidR="00EB3E53" w:rsidRDefault="00EB3E53">
      <w:pPr>
        <w:pStyle w:val="TOC1"/>
        <w:rPr>
          <w:rFonts w:asciiTheme="minorHAnsi" w:eastAsiaTheme="minorEastAsia" w:hAnsiTheme="minorHAnsi" w:cstheme="minorBidi"/>
          <w:kern w:val="2"/>
          <w:szCs w:val="22"/>
          <w:lang w:bidi="ar-SA"/>
          <w14:ligatures w14:val="standardContextual"/>
        </w:rPr>
      </w:pPr>
      <w:r w:rsidRPr="00105303">
        <w:rPr>
          <w:rFonts w:ascii="Tahoma" w:hAnsi="Tahoma" w:cs="Tahoma"/>
          <w:lang w:eastAsia="zh-CN"/>
        </w:rPr>
        <w:t>2</w:t>
      </w:r>
      <w:r>
        <w:rPr>
          <w:rFonts w:asciiTheme="minorHAnsi" w:eastAsiaTheme="minorEastAsia" w:hAnsiTheme="minorHAnsi" w:cstheme="minorBidi"/>
          <w:kern w:val="2"/>
          <w:szCs w:val="22"/>
          <w:lang w:bidi="ar-SA"/>
          <w14:ligatures w14:val="standardContextual"/>
        </w:rPr>
        <w:tab/>
      </w:r>
      <w:r w:rsidRPr="00105303">
        <w:rPr>
          <w:bCs/>
        </w:rPr>
        <w:t>Purpose of MoshellEditor</w:t>
      </w:r>
      <w:r>
        <w:tab/>
      </w:r>
      <w:r>
        <w:fldChar w:fldCharType="begin"/>
      </w:r>
      <w:r>
        <w:instrText xml:space="preserve"> PAGEREF _Toc159751333 \h </w:instrText>
      </w:r>
      <w:r>
        <w:fldChar w:fldCharType="separate"/>
      </w:r>
      <w:r>
        <w:t>2</w:t>
      </w:r>
      <w:r>
        <w:fldChar w:fldCharType="end"/>
      </w:r>
    </w:p>
    <w:p w14:paraId="2DB42CA5" w14:textId="0D60DDC4" w:rsidR="00EB3E53" w:rsidRDefault="00EB3E53">
      <w:pPr>
        <w:pStyle w:val="TOC1"/>
        <w:rPr>
          <w:rFonts w:asciiTheme="minorHAnsi" w:eastAsiaTheme="minorEastAsia" w:hAnsiTheme="minorHAnsi" w:cstheme="minorBidi"/>
          <w:kern w:val="2"/>
          <w:szCs w:val="22"/>
          <w:lang w:bidi="ar-SA"/>
          <w14:ligatures w14:val="standardContextual"/>
        </w:rPr>
      </w:pPr>
      <w:r w:rsidRPr="00105303">
        <w:rPr>
          <w:rFonts w:ascii="Tahoma" w:hAnsi="Tahoma" w:cs="Tahoma"/>
          <w:lang w:eastAsia="zh-CN"/>
        </w:rPr>
        <w:t>3</w:t>
      </w:r>
      <w:r>
        <w:rPr>
          <w:rFonts w:asciiTheme="minorHAnsi" w:eastAsiaTheme="minorEastAsia" w:hAnsiTheme="minorHAnsi" w:cstheme="minorBidi"/>
          <w:kern w:val="2"/>
          <w:szCs w:val="22"/>
          <w:lang w:bidi="ar-SA"/>
          <w14:ligatures w14:val="standardContextual"/>
        </w:rPr>
        <w:tab/>
      </w:r>
      <w:r w:rsidRPr="00105303">
        <w:rPr>
          <w:bCs/>
        </w:rPr>
        <w:t>Tool Functionalities</w:t>
      </w:r>
      <w:r>
        <w:tab/>
      </w:r>
      <w:r>
        <w:fldChar w:fldCharType="begin"/>
      </w:r>
      <w:r>
        <w:instrText xml:space="preserve"> PAGEREF _Toc159751334 \h </w:instrText>
      </w:r>
      <w:r>
        <w:fldChar w:fldCharType="separate"/>
      </w:r>
      <w:r>
        <w:t>2</w:t>
      </w:r>
      <w:r>
        <w:fldChar w:fldCharType="end"/>
      </w:r>
    </w:p>
    <w:p w14:paraId="74217E52" w14:textId="6A88FE6F"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3.1</w:t>
      </w:r>
      <w:r>
        <w:rPr>
          <w:rFonts w:asciiTheme="minorHAnsi" w:eastAsiaTheme="minorEastAsia" w:hAnsiTheme="minorHAnsi" w:cstheme="minorBidi"/>
          <w:noProof/>
          <w:kern w:val="2"/>
          <w:sz w:val="22"/>
          <w:szCs w:val="22"/>
          <w:lang w:val="en-US"/>
          <w14:ligatures w14:val="standardContextual"/>
        </w:rPr>
        <w:tab/>
      </w:r>
      <w:r>
        <w:rPr>
          <w:noProof/>
          <w:lang w:eastAsia="zh-CN"/>
        </w:rPr>
        <w:t>Interface</w:t>
      </w:r>
      <w:r>
        <w:rPr>
          <w:noProof/>
        </w:rPr>
        <w:tab/>
      </w:r>
      <w:r>
        <w:rPr>
          <w:noProof/>
        </w:rPr>
        <w:fldChar w:fldCharType="begin"/>
      </w:r>
      <w:r>
        <w:rPr>
          <w:noProof/>
        </w:rPr>
        <w:instrText xml:space="preserve"> PAGEREF _Toc159751335 \h </w:instrText>
      </w:r>
      <w:r>
        <w:rPr>
          <w:noProof/>
        </w:rPr>
      </w:r>
      <w:r>
        <w:rPr>
          <w:noProof/>
        </w:rPr>
        <w:fldChar w:fldCharType="separate"/>
      </w:r>
      <w:r>
        <w:rPr>
          <w:noProof/>
        </w:rPr>
        <w:t>2</w:t>
      </w:r>
      <w:r>
        <w:rPr>
          <w:noProof/>
        </w:rPr>
        <w:fldChar w:fldCharType="end"/>
      </w:r>
    </w:p>
    <w:p w14:paraId="43F7FB76" w14:textId="54321C82"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3.2</w:t>
      </w:r>
      <w:r>
        <w:rPr>
          <w:rFonts w:asciiTheme="minorHAnsi" w:eastAsiaTheme="minorEastAsia" w:hAnsiTheme="minorHAnsi" w:cstheme="minorBidi"/>
          <w:noProof/>
          <w:kern w:val="2"/>
          <w:sz w:val="22"/>
          <w:szCs w:val="22"/>
          <w:lang w:val="en-US"/>
          <w14:ligatures w14:val="standardContextual"/>
        </w:rPr>
        <w:tab/>
      </w:r>
      <w:r>
        <w:rPr>
          <w:noProof/>
          <w:lang w:eastAsia="zh-CN"/>
        </w:rPr>
        <w:t>File</w:t>
      </w:r>
      <w:r>
        <w:rPr>
          <w:noProof/>
        </w:rPr>
        <w:tab/>
      </w:r>
      <w:r>
        <w:rPr>
          <w:noProof/>
        </w:rPr>
        <w:fldChar w:fldCharType="begin"/>
      </w:r>
      <w:r>
        <w:rPr>
          <w:noProof/>
        </w:rPr>
        <w:instrText xml:space="preserve"> PAGEREF _Toc159751336 \h </w:instrText>
      </w:r>
      <w:r>
        <w:rPr>
          <w:noProof/>
        </w:rPr>
      </w:r>
      <w:r>
        <w:rPr>
          <w:noProof/>
        </w:rPr>
        <w:fldChar w:fldCharType="separate"/>
      </w:r>
      <w:r>
        <w:rPr>
          <w:noProof/>
        </w:rPr>
        <w:t>9</w:t>
      </w:r>
      <w:r>
        <w:rPr>
          <w:noProof/>
        </w:rPr>
        <w:fldChar w:fldCharType="end"/>
      </w:r>
    </w:p>
    <w:p w14:paraId="1B76B875" w14:textId="4E1AB860"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3.2.1</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New - Ctrl + N</w:t>
      </w:r>
      <w:r>
        <w:rPr>
          <w:noProof/>
        </w:rPr>
        <w:tab/>
      </w:r>
      <w:r>
        <w:rPr>
          <w:noProof/>
        </w:rPr>
        <w:fldChar w:fldCharType="begin"/>
      </w:r>
      <w:r>
        <w:rPr>
          <w:noProof/>
        </w:rPr>
        <w:instrText xml:space="preserve"> PAGEREF _Toc159751337 \h </w:instrText>
      </w:r>
      <w:r>
        <w:rPr>
          <w:noProof/>
        </w:rPr>
      </w:r>
      <w:r>
        <w:rPr>
          <w:noProof/>
        </w:rPr>
        <w:fldChar w:fldCharType="separate"/>
      </w:r>
      <w:r>
        <w:rPr>
          <w:noProof/>
        </w:rPr>
        <w:t>10</w:t>
      </w:r>
      <w:r>
        <w:rPr>
          <w:noProof/>
        </w:rPr>
        <w:fldChar w:fldCharType="end"/>
      </w:r>
    </w:p>
    <w:p w14:paraId="348F2B22" w14:textId="17C7FF60"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3.2.2</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Open - Ctrl + O</w:t>
      </w:r>
      <w:r>
        <w:rPr>
          <w:noProof/>
        </w:rPr>
        <w:tab/>
      </w:r>
      <w:r>
        <w:rPr>
          <w:noProof/>
        </w:rPr>
        <w:fldChar w:fldCharType="begin"/>
      </w:r>
      <w:r>
        <w:rPr>
          <w:noProof/>
        </w:rPr>
        <w:instrText xml:space="preserve"> PAGEREF _Toc159751338 \h </w:instrText>
      </w:r>
      <w:r>
        <w:rPr>
          <w:noProof/>
        </w:rPr>
      </w:r>
      <w:r>
        <w:rPr>
          <w:noProof/>
        </w:rPr>
        <w:fldChar w:fldCharType="separate"/>
      </w:r>
      <w:r>
        <w:rPr>
          <w:noProof/>
        </w:rPr>
        <w:t>10</w:t>
      </w:r>
      <w:r>
        <w:rPr>
          <w:noProof/>
        </w:rPr>
        <w:fldChar w:fldCharType="end"/>
      </w:r>
    </w:p>
    <w:p w14:paraId="73768DE4" w14:textId="5DA97C13"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3.2.3</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Save - Ctrl + S</w:t>
      </w:r>
      <w:r>
        <w:rPr>
          <w:noProof/>
        </w:rPr>
        <w:tab/>
      </w:r>
      <w:r>
        <w:rPr>
          <w:noProof/>
        </w:rPr>
        <w:fldChar w:fldCharType="begin"/>
      </w:r>
      <w:r>
        <w:rPr>
          <w:noProof/>
        </w:rPr>
        <w:instrText xml:space="preserve"> PAGEREF _Toc159751339 \h </w:instrText>
      </w:r>
      <w:r>
        <w:rPr>
          <w:noProof/>
        </w:rPr>
      </w:r>
      <w:r>
        <w:rPr>
          <w:noProof/>
        </w:rPr>
        <w:fldChar w:fldCharType="separate"/>
      </w:r>
      <w:r>
        <w:rPr>
          <w:noProof/>
        </w:rPr>
        <w:t>11</w:t>
      </w:r>
      <w:r>
        <w:rPr>
          <w:noProof/>
        </w:rPr>
        <w:fldChar w:fldCharType="end"/>
      </w:r>
    </w:p>
    <w:p w14:paraId="262E5C2A" w14:textId="054C2C1D"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3.2.4</w:t>
      </w:r>
      <w:r>
        <w:rPr>
          <w:rFonts w:asciiTheme="minorHAnsi" w:eastAsiaTheme="minorEastAsia" w:hAnsiTheme="minorHAnsi" w:cstheme="minorBidi"/>
          <w:noProof/>
          <w:kern w:val="2"/>
          <w:sz w:val="22"/>
          <w:szCs w:val="22"/>
          <w:lang w:val="en-US"/>
          <w14:ligatures w14:val="standardContextual"/>
        </w:rPr>
        <w:tab/>
      </w:r>
      <w:r w:rsidRPr="00105303">
        <w:rPr>
          <w:rFonts w:cs="Arial"/>
          <w:noProof/>
        </w:rPr>
        <w:t>Save As</w:t>
      </w:r>
      <w:r>
        <w:rPr>
          <w:noProof/>
        </w:rPr>
        <w:tab/>
      </w:r>
      <w:r>
        <w:rPr>
          <w:noProof/>
        </w:rPr>
        <w:fldChar w:fldCharType="begin"/>
      </w:r>
      <w:r>
        <w:rPr>
          <w:noProof/>
        </w:rPr>
        <w:instrText xml:space="preserve"> PAGEREF _Toc159751340 \h </w:instrText>
      </w:r>
      <w:r>
        <w:rPr>
          <w:noProof/>
        </w:rPr>
      </w:r>
      <w:r>
        <w:rPr>
          <w:noProof/>
        </w:rPr>
        <w:fldChar w:fldCharType="separate"/>
      </w:r>
      <w:r>
        <w:rPr>
          <w:noProof/>
        </w:rPr>
        <w:t>11</w:t>
      </w:r>
      <w:r>
        <w:rPr>
          <w:noProof/>
        </w:rPr>
        <w:fldChar w:fldCharType="end"/>
      </w:r>
    </w:p>
    <w:p w14:paraId="5B92864E" w14:textId="63144F69"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3.2.5</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Exit</w:t>
      </w:r>
      <w:r>
        <w:rPr>
          <w:noProof/>
        </w:rPr>
        <w:tab/>
      </w:r>
      <w:r>
        <w:rPr>
          <w:noProof/>
        </w:rPr>
        <w:fldChar w:fldCharType="begin"/>
      </w:r>
      <w:r>
        <w:rPr>
          <w:noProof/>
        </w:rPr>
        <w:instrText xml:space="preserve"> PAGEREF _Toc159751341 \h </w:instrText>
      </w:r>
      <w:r>
        <w:rPr>
          <w:noProof/>
        </w:rPr>
      </w:r>
      <w:r>
        <w:rPr>
          <w:noProof/>
        </w:rPr>
        <w:fldChar w:fldCharType="separate"/>
      </w:r>
      <w:r>
        <w:rPr>
          <w:noProof/>
        </w:rPr>
        <w:t>12</w:t>
      </w:r>
      <w:r>
        <w:rPr>
          <w:noProof/>
        </w:rPr>
        <w:fldChar w:fldCharType="end"/>
      </w:r>
    </w:p>
    <w:p w14:paraId="1F375061" w14:textId="60A29FA4"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3.3</w:t>
      </w:r>
      <w:r>
        <w:rPr>
          <w:rFonts w:asciiTheme="minorHAnsi" w:eastAsiaTheme="minorEastAsia" w:hAnsiTheme="minorHAnsi" w:cstheme="minorBidi"/>
          <w:noProof/>
          <w:kern w:val="2"/>
          <w:sz w:val="22"/>
          <w:szCs w:val="22"/>
          <w:lang w:val="en-US"/>
          <w14:ligatures w14:val="standardContextual"/>
        </w:rPr>
        <w:tab/>
      </w:r>
      <w:r>
        <w:rPr>
          <w:noProof/>
          <w:lang w:eastAsia="zh-CN"/>
        </w:rPr>
        <w:t>Edit</w:t>
      </w:r>
      <w:r>
        <w:rPr>
          <w:noProof/>
        </w:rPr>
        <w:tab/>
      </w:r>
      <w:r>
        <w:rPr>
          <w:noProof/>
        </w:rPr>
        <w:fldChar w:fldCharType="begin"/>
      </w:r>
      <w:r>
        <w:rPr>
          <w:noProof/>
        </w:rPr>
        <w:instrText xml:space="preserve"> PAGEREF _Toc159751342 \h </w:instrText>
      </w:r>
      <w:r>
        <w:rPr>
          <w:noProof/>
        </w:rPr>
      </w:r>
      <w:r>
        <w:rPr>
          <w:noProof/>
        </w:rPr>
        <w:fldChar w:fldCharType="separate"/>
      </w:r>
      <w:r>
        <w:rPr>
          <w:noProof/>
        </w:rPr>
        <w:t>12</w:t>
      </w:r>
      <w:r>
        <w:rPr>
          <w:noProof/>
        </w:rPr>
        <w:fldChar w:fldCharType="end"/>
      </w:r>
    </w:p>
    <w:p w14:paraId="28135E40" w14:textId="7253C312"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3.3.1</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Find - Ctrl + F</w:t>
      </w:r>
      <w:r>
        <w:rPr>
          <w:noProof/>
        </w:rPr>
        <w:tab/>
      </w:r>
      <w:r>
        <w:rPr>
          <w:noProof/>
        </w:rPr>
        <w:fldChar w:fldCharType="begin"/>
      </w:r>
      <w:r>
        <w:rPr>
          <w:noProof/>
        </w:rPr>
        <w:instrText xml:space="preserve"> PAGEREF _Toc159751343 \h </w:instrText>
      </w:r>
      <w:r>
        <w:rPr>
          <w:noProof/>
        </w:rPr>
      </w:r>
      <w:r>
        <w:rPr>
          <w:noProof/>
        </w:rPr>
        <w:fldChar w:fldCharType="separate"/>
      </w:r>
      <w:r>
        <w:rPr>
          <w:noProof/>
        </w:rPr>
        <w:t>13</w:t>
      </w:r>
      <w:r>
        <w:rPr>
          <w:noProof/>
        </w:rPr>
        <w:fldChar w:fldCharType="end"/>
      </w:r>
    </w:p>
    <w:p w14:paraId="0A137BE5" w14:textId="22BBDBF3"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3.3.2</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Replace - Ctrl + R</w:t>
      </w:r>
      <w:r>
        <w:rPr>
          <w:noProof/>
        </w:rPr>
        <w:tab/>
      </w:r>
      <w:r>
        <w:rPr>
          <w:noProof/>
        </w:rPr>
        <w:fldChar w:fldCharType="begin"/>
      </w:r>
      <w:r>
        <w:rPr>
          <w:noProof/>
        </w:rPr>
        <w:instrText xml:space="preserve"> PAGEREF _Toc159751344 \h </w:instrText>
      </w:r>
      <w:r>
        <w:rPr>
          <w:noProof/>
        </w:rPr>
      </w:r>
      <w:r>
        <w:rPr>
          <w:noProof/>
        </w:rPr>
        <w:fldChar w:fldCharType="separate"/>
      </w:r>
      <w:r>
        <w:rPr>
          <w:noProof/>
        </w:rPr>
        <w:t>13</w:t>
      </w:r>
      <w:r>
        <w:rPr>
          <w:noProof/>
        </w:rPr>
        <w:fldChar w:fldCharType="end"/>
      </w:r>
    </w:p>
    <w:p w14:paraId="2884ADF9" w14:textId="16E0FED3"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3.3.3</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Save Output - Ctrl + T</w:t>
      </w:r>
      <w:r>
        <w:rPr>
          <w:noProof/>
        </w:rPr>
        <w:tab/>
      </w:r>
      <w:r>
        <w:rPr>
          <w:noProof/>
        </w:rPr>
        <w:fldChar w:fldCharType="begin"/>
      </w:r>
      <w:r>
        <w:rPr>
          <w:noProof/>
        </w:rPr>
        <w:instrText xml:space="preserve"> PAGEREF _Toc159751345 \h </w:instrText>
      </w:r>
      <w:r>
        <w:rPr>
          <w:noProof/>
        </w:rPr>
      </w:r>
      <w:r>
        <w:rPr>
          <w:noProof/>
        </w:rPr>
        <w:fldChar w:fldCharType="separate"/>
      </w:r>
      <w:r>
        <w:rPr>
          <w:noProof/>
        </w:rPr>
        <w:t>14</w:t>
      </w:r>
      <w:r>
        <w:rPr>
          <w:noProof/>
        </w:rPr>
        <w:fldChar w:fldCharType="end"/>
      </w:r>
    </w:p>
    <w:p w14:paraId="051302A0" w14:textId="370D0DC7"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3.3.4</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Comment Selection</w:t>
      </w:r>
      <w:r>
        <w:rPr>
          <w:noProof/>
        </w:rPr>
        <w:tab/>
      </w:r>
      <w:r>
        <w:rPr>
          <w:noProof/>
        </w:rPr>
        <w:fldChar w:fldCharType="begin"/>
      </w:r>
      <w:r>
        <w:rPr>
          <w:noProof/>
        </w:rPr>
        <w:instrText xml:space="preserve"> PAGEREF _Toc159751346 \h </w:instrText>
      </w:r>
      <w:r>
        <w:rPr>
          <w:noProof/>
        </w:rPr>
      </w:r>
      <w:r>
        <w:rPr>
          <w:noProof/>
        </w:rPr>
        <w:fldChar w:fldCharType="separate"/>
      </w:r>
      <w:r>
        <w:rPr>
          <w:noProof/>
        </w:rPr>
        <w:t>14</w:t>
      </w:r>
      <w:r>
        <w:rPr>
          <w:noProof/>
        </w:rPr>
        <w:fldChar w:fldCharType="end"/>
      </w:r>
    </w:p>
    <w:p w14:paraId="45586D72" w14:textId="0694DB70"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3.3.5</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Uncomment Selection</w:t>
      </w:r>
      <w:r>
        <w:rPr>
          <w:noProof/>
        </w:rPr>
        <w:tab/>
      </w:r>
      <w:r>
        <w:rPr>
          <w:noProof/>
        </w:rPr>
        <w:fldChar w:fldCharType="begin"/>
      </w:r>
      <w:r>
        <w:rPr>
          <w:noProof/>
        </w:rPr>
        <w:instrText xml:space="preserve"> PAGEREF _Toc159751347 \h </w:instrText>
      </w:r>
      <w:r>
        <w:rPr>
          <w:noProof/>
        </w:rPr>
      </w:r>
      <w:r>
        <w:rPr>
          <w:noProof/>
        </w:rPr>
        <w:fldChar w:fldCharType="separate"/>
      </w:r>
      <w:r>
        <w:rPr>
          <w:noProof/>
        </w:rPr>
        <w:t>15</w:t>
      </w:r>
      <w:r>
        <w:rPr>
          <w:noProof/>
        </w:rPr>
        <w:fldChar w:fldCharType="end"/>
      </w:r>
    </w:p>
    <w:p w14:paraId="6C6B8687" w14:textId="0DC38E2F"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3.3.6</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TAB Selection -&gt;|</w:t>
      </w:r>
      <w:r>
        <w:rPr>
          <w:noProof/>
        </w:rPr>
        <w:tab/>
      </w:r>
      <w:r>
        <w:rPr>
          <w:noProof/>
        </w:rPr>
        <w:fldChar w:fldCharType="begin"/>
      </w:r>
      <w:r>
        <w:rPr>
          <w:noProof/>
        </w:rPr>
        <w:instrText xml:space="preserve"> PAGEREF _Toc159751348 \h </w:instrText>
      </w:r>
      <w:r>
        <w:rPr>
          <w:noProof/>
        </w:rPr>
      </w:r>
      <w:r>
        <w:rPr>
          <w:noProof/>
        </w:rPr>
        <w:fldChar w:fldCharType="separate"/>
      </w:r>
      <w:r>
        <w:rPr>
          <w:noProof/>
        </w:rPr>
        <w:t>15</w:t>
      </w:r>
      <w:r>
        <w:rPr>
          <w:noProof/>
        </w:rPr>
        <w:fldChar w:fldCharType="end"/>
      </w:r>
    </w:p>
    <w:p w14:paraId="7414DA42" w14:textId="4B3A142E"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3.3.7</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TAB Selection |&lt;-</w:t>
      </w:r>
      <w:r>
        <w:rPr>
          <w:noProof/>
        </w:rPr>
        <w:tab/>
      </w:r>
      <w:r>
        <w:rPr>
          <w:noProof/>
        </w:rPr>
        <w:fldChar w:fldCharType="begin"/>
      </w:r>
      <w:r>
        <w:rPr>
          <w:noProof/>
        </w:rPr>
        <w:instrText xml:space="preserve"> PAGEREF _Toc159751349 \h </w:instrText>
      </w:r>
      <w:r>
        <w:rPr>
          <w:noProof/>
        </w:rPr>
      </w:r>
      <w:r>
        <w:rPr>
          <w:noProof/>
        </w:rPr>
        <w:fldChar w:fldCharType="separate"/>
      </w:r>
      <w:r>
        <w:rPr>
          <w:noProof/>
        </w:rPr>
        <w:t>16</w:t>
      </w:r>
      <w:r>
        <w:rPr>
          <w:noProof/>
        </w:rPr>
        <w:fldChar w:fldCharType="end"/>
      </w:r>
    </w:p>
    <w:p w14:paraId="5F06017F" w14:textId="2E84C7B8"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3.4</w:t>
      </w:r>
      <w:r>
        <w:rPr>
          <w:rFonts w:asciiTheme="minorHAnsi" w:eastAsiaTheme="minorEastAsia" w:hAnsiTheme="minorHAnsi" w:cstheme="minorBidi"/>
          <w:noProof/>
          <w:kern w:val="2"/>
          <w:sz w:val="22"/>
          <w:szCs w:val="22"/>
          <w:lang w:val="en-US"/>
          <w14:ligatures w14:val="standardContextual"/>
        </w:rPr>
        <w:tab/>
      </w:r>
      <w:r>
        <w:rPr>
          <w:noProof/>
          <w:lang w:eastAsia="zh-CN"/>
        </w:rPr>
        <w:t>Debug</w:t>
      </w:r>
      <w:r>
        <w:rPr>
          <w:noProof/>
        </w:rPr>
        <w:tab/>
      </w:r>
      <w:r>
        <w:rPr>
          <w:noProof/>
        </w:rPr>
        <w:fldChar w:fldCharType="begin"/>
      </w:r>
      <w:r>
        <w:rPr>
          <w:noProof/>
        </w:rPr>
        <w:instrText xml:space="preserve"> PAGEREF _Toc159751350 \h </w:instrText>
      </w:r>
      <w:r>
        <w:rPr>
          <w:noProof/>
        </w:rPr>
      </w:r>
      <w:r>
        <w:rPr>
          <w:noProof/>
        </w:rPr>
        <w:fldChar w:fldCharType="separate"/>
      </w:r>
      <w:r>
        <w:rPr>
          <w:noProof/>
        </w:rPr>
        <w:t>16</w:t>
      </w:r>
      <w:r>
        <w:rPr>
          <w:noProof/>
        </w:rPr>
        <w:fldChar w:fldCharType="end"/>
      </w:r>
    </w:p>
    <w:p w14:paraId="04745828" w14:textId="1B9D463C"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3.4.1</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Offline Running</w:t>
      </w:r>
      <w:r>
        <w:rPr>
          <w:noProof/>
        </w:rPr>
        <w:tab/>
      </w:r>
      <w:r>
        <w:rPr>
          <w:noProof/>
        </w:rPr>
        <w:fldChar w:fldCharType="begin"/>
      </w:r>
      <w:r>
        <w:rPr>
          <w:noProof/>
        </w:rPr>
        <w:instrText xml:space="preserve"> PAGEREF _Toc159751351 \h </w:instrText>
      </w:r>
      <w:r>
        <w:rPr>
          <w:noProof/>
        </w:rPr>
      </w:r>
      <w:r>
        <w:rPr>
          <w:noProof/>
        </w:rPr>
        <w:fldChar w:fldCharType="separate"/>
      </w:r>
      <w:r>
        <w:rPr>
          <w:noProof/>
        </w:rPr>
        <w:t>16</w:t>
      </w:r>
      <w:r>
        <w:rPr>
          <w:noProof/>
        </w:rPr>
        <w:fldChar w:fldCharType="end"/>
      </w:r>
    </w:p>
    <w:p w14:paraId="7E66A309" w14:textId="2287057D"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3.4.2</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Offline Debug</w:t>
      </w:r>
      <w:r>
        <w:rPr>
          <w:noProof/>
        </w:rPr>
        <w:tab/>
      </w:r>
      <w:r>
        <w:rPr>
          <w:noProof/>
        </w:rPr>
        <w:fldChar w:fldCharType="begin"/>
      </w:r>
      <w:r>
        <w:rPr>
          <w:noProof/>
        </w:rPr>
        <w:instrText xml:space="preserve"> PAGEREF _Toc159751352 \h </w:instrText>
      </w:r>
      <w:r>
        <w:rPr>
          <w:noProof/>
        </w:rPr>
      </w:r>
      <w:r>
        <w:rPr>
          <w:noProof/>
        </w:rPr>
        <w:fldChar w:fldCharType="separate"/>
      </w:r>
      <w:r>
        <w:rPr>
          <w:noProof/>
        </w:rPr>
        <w:t>17</w:t>
      </w:r>
      <w:r>
        <w:rPr>
          <w:noProof/>
        </w:rPr>
        <w:fldChar w:fldCharType="end"/>
      </w:r>
    </w:p>
    <w:p w14:paraId="42898C6D" w14:textId="0ED14E39"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3.5</w:t>
      </w:r>
      <w:r>
        <w:rPr>
          <w:rFonts w:asciiTheme="minorHAnsi" w:eastAsiaTheme="minorEastAsia" w:hAnsiTheme="minorHAnsi" w:cstheme="minorBidi"/>
          <w:noProof/>
          <w:kern w:val="2"/>
          <w:sz w:val="22"/>
          <w:szCs w:val="22"/>
          <w:lang w:val="en-US"/>
          <w14:ligatures w14:val="standardContextual"/>
        </w:rPr>
        <w:tab/>
      </w:r>
      <w:r>
        <w:rPr>
          <w:noProof/>
          <w:lang w:eastAsia="zh-CN"/>
        </w:rPr>
        <w:t>Kget</w:t>
      </w:r>
      <w:r>
        <w:rPr>
          <w:noProof/>
        </w:rPr>
        <w:tab/>
      </w:r>
      <w:r>
        <w:rPr>
          <w:noProof/>
        </w:rPr>
        <w:fldChar w:fldCharType="begin"/>
      </w:r>
      <w:r>
        <w:rPr>
          <w:noProof/>
        </w:rPr>
        <w:instrText xml:space="preserve"> PAGEREF _Toc159751353 \h </w:instrText>
      </w:r>
      <w:r>
        <w:rPr>
          <w:noProof/>
        </w:rPr>
      </w:r>
      <w:r>
        <w:rPr>
          <w:noProof/>
        </w:rPr>
        <w:fldChar w:fldCharType="separate"/>
      </w:r>
      <w:r>
        <w:rPr>
          <w:noProof/>
        </w:rPr>
        <w:t>20</w:t>
      </w:r>
      <w:r>
        <w:rPr>
          <w:noProof/>
        </w:rPr>
        <w:fldChar w:fldCharType="end"/>
      </w:r>
    </w:p>
    <w:p w14:paraId="31DD0AB0" w14:textId="40B9B94A"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3.5.1</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Load Kget Basic (.log file)</w:t>
      </w:r>
      <w:r>
        <w:rPr>
          <w:noProof/>
        </w:rPr>
        <w:tab/>
      </w:r>
      <w:r>
        <w:rPr>
          <w:noProof/>
        </w:rPr>
        <w:fldChar w:fldCharType="begin"/>
      </w:r>
      <w:r>
        <w:rPr>
          <w:noProof/>
        </w:rPr>
        <w:instrText xml:space="preserve"> PAGEREF _Toc159751354 \h </w:instrText>
      </w:r>
      <w:r>
        <w:rPr>
          <w:noProof/>
        </w:rPr>
      </w:r>
      <w:r>
        <w:rPr>
          <w:noProof/>
        </w:rPr>
        <w:fldChar w:fldCharType="separate"/>
      </w:r>
      <w:r>
        <w:rPr>
          <w:noProof/>
        </w:rPr>
        <w:t>20</w:t>
      </w:r>
      <w:r>
        <w:rPr>
          <w:noProof/>
        </w:rPr>
        <w:fldChar w:fldCharType="end"/>
      </w:r>
    </w:p>
    <w:p w14:paraId="07EFDAA8" w14:textId="25C55777"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3.5.2</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Load Kget Full (.log file)</w:t>
      </w:r>
      <w:r>
        <w:rPr>
          <w:noProof/>
        </w:rPr>
        <w:tab/>
      </w:r>
      <w:r>
        <w:rPr>
          <w:noProof/>
        </w:rPr>
        <w:fldChar w:fldCharType="begin"/>
      </w:r>
      <w:r>
        <w:rPr>
          <w:noProof/>
        </w:rPr>
        <w:instrText xml:space="preserve"> PAGEREF _Toc159751355 \h </w:instrText>
      </w:r>
      <w:r>
        <w:rPr>
          <w:noProof/>
        </w:rPr>
      </w:r>
      <w:r>
        <w:rPr>
          <w:noProof/>
        </w:rPr>
        <w:fldChar w:fldCharType="separate"/>
      </w:r>
      <w:r>
        <w:rPr>
          <w:noProof/>
        </w:rPr>
        <w:t>21</w:t>
      </w:r>
      <w:r>
        <w:rPr>
          <w:noProof/>
        </w:rPr>
        <w:fldChar w:fldCharType="end"/>
      </w:r>
    </w:p>
    <w:p w14:paraId="17A414E8" w14:textId="2DE7D08E"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3.5.3</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Unload Kget/MOM</w:t>
      </w:r>
      <w:r>
        <w:rPr>
          <w:noProof/>
        </w:rPr>
        <w:tab/>
      </w:r>
      <w:r>
        <w:rPr>
          <w:noProof/>
        </w:rPr>
        <w:fldChar w:fldCharType="begin"/>
      </w:r>
      <w:r>
        <w:rPr>
          <w:noProof/>
        </w:rPr>
        <w:instrText xml:space="preserve"> PAGEREF _Toc159751356 \h </w:instrText>
      </w:r>
      <w:r>
        <w:rPr>
          <w:noProof/>
        </w:rPr>
      </w:r>
      <w:r>
        <w:rPr>
          <w:noProof/>
        </w:rPr>
        <w:fldChar w:fldCharType="separate"/>
      </w:r>
      <w:r>
        <w:rPr>
          <w:noProof/>
        </w:rPr>
        <w:t>21</w:t>
      </w:r>
      <w:r>
        <w:rPr>
          <w:noProof/>
        </w:rPr>
        <w:fldChar w:fldCharType="end"/>
      </w:r>
    </w:p>
    <w:p w14:paraId="0CC2D2C3" w14:textId="53BB6F38"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3.6</w:t>
      </w:r>
      <w:r>
        <w:rPr>
          <w:rFonts w:asciiTheme="minorHAnsi" w:eastAsiaTheme="minorEastAsia" w:hAnsiTheme="minorHAnsi" w:cstheme="minorBidi"/>
          <w:noProof/>
          <w:kern w:val="2"/>
          <w:sz w:val="22"/>
          <w:szCs w:val="22"/>
          <w:lang w:val="en-US"/>
          <w14:ligatures w14:val="standardContextual"/>
        </w:rPr>
        <w:tab/>
      </w:r>
      <w:r>
        <w:rPr>
          <w:noProof/>
          <w:lang w:eastAsia="zh-CN"/>
        </w:rPr>
        <w:t>MOM</w:t>
      </w:r>
      <w:r>
        <w:rPr>
          <w:noProof/>
        </w:rPr>
        <w:tab/>
      </w:r>
      <w:r>
        <w:rPr>
          <w:noProof/>
        </w:rPr>
        <w:fldChar w:fldCharType="begin"/>
      </w:r>
      <w:r>
        <w:rPr>
          <w:noProof/>
        </w:rPr>
        <w:instrText xml:space="preserve"> PAGEREF _Toc159751357 \h </w:instrText>
      </w:r>
      <w:r>
        <w:rPr>
          <w:noProof/>
        </w:rPr>
      </w:r>
      <w:r>
        <w:rPr>
          <w:noProof/>
        </w:rPr>
        <w:fldChar w:fldCharType="separate"/>
      </w:r>
      <w:r>
        <w:rPr>
          <w:noProof/>
        </w:rPr>
        <w:t>21</w:t>
      </w:r>
      <w:r>
        <w:rPr>
          <w:noProof/>
        </w:rPr>
        <w:fldChar w:fldCharType="end"/>
      </w:r>
    </w:p>
    <w:p w14:paraId="291C4B72" w14:textId="5B6E6E91"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3.6.1</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Load MOM (.xml file)</w:t>
      </w:r>
      <w:r>
        <w:rPr>
          <w:noProof/>
        </w:rPr>
        <w:tab/>
      </w:r>
      <w:r>
        <w:rPr>
          <w:noProof/>
        </w:rPr>
        <w:fldChar w:fldCharType="begin"/>
      </w:r>
      <w:r>
        <w:rPr>
          <w:noProof/>
        </w:rPr>
        <w:instrText xml:space="preserve"> PAGEREF _Toc159751358 \h </w:instrText>
      </w:r>
      <w:r>
        <w:rPr>
          <w:noProof/>
        </w:rPr>
      </w:r>
      <w:r>
        <w:rPr>
          <w:noProof/>
        </w:rPr>
        <w:fldChar w:fldCharType="separate"/>
      </w:r>
      <w:r>
        <w:rPr>
          <w:noProof/>
        </w:rPr>
        <w:t>22</w:t>
      </w:r>
      <w:r>
        <w:rPr>
          <w:noProof/>
        </w:rPr>
        <w:fldChar w:fldCharType="end"/>
      </w:r>
    </w:p>
    <w:p w14:paraId="3D872EA1" w14:textId="6FC10963"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3.6.2</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Update MOs/Attributes</w:t>
      </w:r>
      <w:r>
        <w:rPr>
          <w:noProof/>
        </w:rPr>
        <w:tab/>
      </w:r>
      <w:r>
        <w:rPr>
          <w:noProof/>
        </w:rPr>
        <w:fldChar w:fldCharType="begin"/>
      </w:r>
      <w:r>
        <w:rPr>
          <w:noProof/>
        </w:rPr>
        <w:instrText xml:space="preserve"> PAGEREF _Toc159751359 \h </w:instrText>
      </w:r>
      <w:r>
        <w:rPr>
          <w:noProof/>
        </w:rPr>
      </w:r>
      <w:r>
        <w:rPr>
          <w:noProof/>
        </w:rPr>
        <w:fldChar w:fldCharType="separate"/>
      </w:r>
      <w:r>
        <w:rPr>
          <w:noProof/>
        </w:rPr>
        <w:t>22</w:t>
      </w:r>
      <w:r>
        <w:rPr>
          <w:noProof/>
        </w:rPr>
        <w:fldChar w:fldCharType="end"/>
      </w:r>
    </w:p>
    <w:p w14:paraId="0614A4A4" w14:textId="0AA68CED"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3.7</w:t>
      </w:r>
      <w:r>
        <w:rPr>
          <w:rFonts w:asciiTheme="minorHAnsi" w:eastAsiaTheme="minorEastAsia" w:hAnsiTheme="minorHAnsi" w:cstheme="minorBidi"/>
          <w:noProof/>
          <w:kern w:val="2"/>
          <w:sz w:val="22"/>
          <w:szCs w:val="22"/>
          <w:lang w:val="en-US"/>
          <w14:ligatures w14:val="standardContextual"/>
        </w:rPr>
        <w:tab/>
      </w:r>
      <w:r>
        <w:rPr>
          <w:noProof/>
          <w:lang w:eastAsia="zh-CN"/>
        </w:rPr>
        <w:t>Utilities</w:t>
      </w:r>
      <w:r>
        <w:rPr>
          <w:noProof/>
        </w:rPr>
        <w:tab/>
      </w:r>
      <w:r>
        <w:rPr>
          <w:noProof/>
        </w:rPr>
        <w:fldChar w:fldCharType="begin"/>
      </w:r>
      <w:r>
        <w:rPr>
          <w:noProof/>
        </w:rPr>
        <w:instrText xml:space="preserve"> PAGEREF _Toc159751360 \h </w:instrText>
      </w:r>
      <w:r>
        <w:rPr>
          <w:noProof/>
        </w:rPr>
      </w:r>
      <w:r>
        <w:rPr>
          <w:noProof/>
        </w:rPr>
        <w:fldChar w:fldCharType="separate"/>
      </w:r>
      <w:r>
        <w:rPr>
          <w:noProof/>
        </w:rPr>
        <w:t>23</w:t>
      </w:r>
      <w:r>
        <w:rPr>
          <w:noProof/>
        </w:rPr>
        <w:fldChar w:fldCharType="end"/>
      </w:r>
    </w:p>
    <w:p w14:paraId="60FCEC5C" w14:textId="3DE28285"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3.7.1</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Generate Script – Ctrl + G</w:t>
      </w:r>
      <w:r>
        <w:rPr>
          <w:noProof/>
        </w:rPr>
        <w:tab/>
      </w:r>
      <w:r>
        <w:rPr>
          <w:noProof/>
        </w:rPr>
        <w:fldChar w:fldCharType="begin"/>
      </w:r>
      <w:r>
        <w:rPr>
          <w:noProof/>
        </w:rPr>
        <w:instrText xml:space="preserve"> PAGEREF _Toc159751361 \h </w:instrText>
      </w:r>
      <w:r>
        <w:rPr>
          <w:noProof/>
        </w:rPr>
      </w:r>
      <w:r>
        <w:rPr>
          <w:noProof/>
        </w:rPr>
        <w:fldChar w:fldCharType="separate"/>
      </w:r>
      <w:r>
        <w:rPr>
          <w:noProof/>
        </w:rPr>
        <w:t>23</w:t>
      </w:r>
      <w:r>
        <w:rPr>
          <w:noProof/>
        </w:rPr>
        <w:fldChar w:fldCharType="end"/>
      </w:r>
    </w:p>
    <w:p w14:paraId="62047BE2" w14:textId="6679D438"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lastRenderedPageBreak/>
        <w:t>3.7.2</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Generate Script Templates &amp; Data Form – Ctrl + M</w:t>
      </w:r>
      <w:r>
        <w:rPr>
          <w:noProof/>
        </w:rPr>
        <w:tab/>
      </w:r>
      <w:r>
        <w:rPr>
          <w:noProof/>
        </w:rPr>
        <w:fldChar w:fldCharType="begin"/>
      </w:r>
      <w:r>
        <w:rPr>
          <w:noProof/>
        </w:rPr>
        <w:instrText xml:space="preserve"> PAGEREF _Toc159751362 \h </w:instrText>
      </w:r>
      <w:r>
        <w:rPr>
          <w:noProof/>
        </w:rPr>
      </w:r>
      <w:r>
        <w:rPr>
          <w:noProof/>
        </w:rPr>
        <w:fldChar w:fldCharType="separate"/>
      </w:r>
      <w:r>
        <w:rPr>
          <w:noProof/>
        </w:rPr>
        <w:t>30</w:t>
      </w:r>
      <w:r>
        <w:rPr>
          <w:noProof/>
        </w:rPr>
        <w:fldChar w:fldCharType="end"/>
      </w:r>
    </w:p>
    <w:p w14:paraId="61116D9C" w14:textId="64615F80"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3.7.3</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Parse FolderLog (Summary) – Ctrl + P</w:t>
      </w:r>
      <w:r>
        <w:rPr>
          <w:noProof/>
        </w:rPr>
        <w:tab/>
      </w:r>
      <w:r>
        <w:rPr>
          <w:noProof/>
        </w:rPr>
        <w:fldChar w:fldCharType="begin"/>
      </w:r>
      <w:r>
        <w:rPr>
          <w:noProof/>
        </w:rPr>
        <w:instrText xml:space="preserve"> PAGEREF _Toc159751363 \h </w:instrText>
      </w:r>
      <w:r>
        <w:rPr>
          <w:noProof/>
        </w:rPr>
      </w:r>
      <w:r>
        <w:rPr>
          <w:noProof/>
        </w:rPr>
        <w:fldChar w:fldCharType="separate"/>
      </w:r>
      <w:r>
        <w:rPr>
          <w:noProof/>
        </w:rPr>
        <w:t>31</w:t>
      </w:r>
      <w:r>
        <w:rPr>
          <w:noProof/>
        </w:rPr>
        <w:fldChar w:fldCharType="end"/>
      </w:r>
    </w:p>
    <w:p w14:paraId="74A6D1B6" w14:textId="23EAC530"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3.7.4</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Parse FolderLog (Detail) – Ctrl + L</w:t>
      </w:r>
      <w:r>
        <w:rPr>
          <w:noProof/>
        </w:rPr>
        <w:tab/>
      </w:r>
      <w:r>
        <w:rPr>
          <w:noProof/>
        </w:rPr>
        <w:fldChar w:fldCharType="begin"/>
      </w:r>
      <w:r>
        <w:rPr>
          <w:noProof/>
        </w:rPr>
        <w:instrText xml:space="preserve"> PAGEREF _Toc159751364 \h </w:instrText>
      </w:r>
      <w:r>
        <w:rPr>
          <w:noProof/>
        </w:rPr>
      </w:r>
      <w:r>
        <w:rPr>
          <w:noProof/>
        </w:rPr>
        <w:fldChar w:fldCharType="separate"/>
      </w:r>
      <w:r>
        <w:rPr>
          <w:noProof/>
        </w:rPr>
        <w:t>34</w:t>
      </w:r>
      <w:r>
        <w:rPr>
          <w:noProof/>
        </w:rPr>
        <w:fldChar w:fldCharType="end"/>
      </w:r>
    </w:p>
    <w:p w14:paraId="3EC81D5E" w14:textId="2F54947A"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3.7.5</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Compare FolderLog (1 &amp; 2)</w:t>
      </w:r>
      <w:r>
        <w:rPr>
          <w:noProof/>
        </w:rPr>
        <w:tab/>
      </w:r>
      <w:r>
        <w:rPr>
          <w:noProof/>
        </w:rPr>
        <w:fldChar w:fldCharType="begin"/>
      </w:r>
      <w:r>
        <w:rPr>
          <w:noProof/>
        </w:rPr>
        <w:instrText xml:space="preserve"> PAGEREF _Toc159751365 \h </w:instrText>
      </w:r>
      <w:r>
        <w:rPr>
          <w:noProof/>
        </w:rPr>
      </w:r>
      <w:r>
        <w:rPr>
          <w:noProof/>
        </w:rPr>
        <w:fldChar w:fldCharType="separate"/>
      </w:r>
      <w:r>
        <w:rPr>
          <w:noProof/>
        </w:rPr>
        <w:t>35</w:t>
      </w:r>
      <w:r>
        <w:rPr>
          <w:noProof/>
        </w:rPr>
        <w:fldChar w:fldCharType="end"/>
      </w:r>
    </w:p>
    <w:p w14:paraId="1E1B6881" w14:textId="4BCF28A8"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3.7.6</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Simple Remote Connection – Ctrl + H</w:t>
      </w:r>
      <w:r>
        <w:rPr>
          <w:noProof/>
        </w:rPr>
        <w:tab/>
      </w:r>
      <w:r>
        <w:rPr>
          <w:noProof/>
        </w:rPr>
        <w:fldChar w:fldCharType="begin"/>
      </w:r>
      <w:r>
        <w:rPr>
          <w:noProof/>
        </w:rPr>
        <w:instrText xml:space="preserve"> PAGEREF _Toc159751366 \h </w:instrText>
      </w:r>
      <w:r>
        <w:rPr>
          <w:noProof/>
        </w:rPr>
      </w:r>
      <w:r>
        <w:rPr>
          <w:noProof/>
        </w:rPr>
        <w:fldChar w:fldCharType="separate"/>
      </w:r>
      <w:r>
        <w:rPr>
          <w:noProof/>
        </w:rPr>
        <w:t>39</w:t>
      </w:r>
      <w:r>
        <w:rPr>
          <w:noProof/>
        </w:rPr>
        <w:fldChar w:fldCharType="end"/>
      </w:r>
    </w:p>
    <w:p w14:paraId="1C84F009" w14:textId="51DE2AE4"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3.7.7</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Automation Scripts</w:t>
      </w:r>
      <w:r>
        <w:rPr>
          <w:noProof/>
        </w:rPr>
        <w:tab/>
      </w:r>
      <w:r>
        <w:rPr>
          <w:noProof/>
        </w:rPr>
        <w:fldChar w:fldCharType="begin"/>
      </w:r>
      <w:r>
        <w:rPr>
          <w:noProof/>
        </w:rPr>
        <w:instrText xml:space="preserve"> PAGEREF _Toc159751367 \h </w:instrText>
      </w:r>
      <w:r>
        <w:rPr>
          <w:noProof/>
        </w:rPr>
      </w:r>
      <w:r>
        <w:rPr>
          <w:noProof/>
        </w:rPr>
        <w:fldChar w:fldCharType="separate"/>
      </w:r>
      <w:r>
        <w:rPr>
          <w:noProof/>
        </w:rPr>
        <w:t>42</w:t>
      </w:r>
      <w:r>
        <w:rPr>
          <w:noProof/>
        </w:rPr>
        <w:fldChar w:fldCharType="end"/>
      </w:r>
    </w:p>
    <w:p w14:paraId="32F95493" w14:textId="49A168B3"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3.8</w:t>
      </w:r>
      <w:r>
        <w:rPr>
          <w:rFonts w:asciiTheme="minorHAnsi" w:eastAsiaTheme="minorEastAsia" w:hAnsiTheme="minorHAnsi" w:cstheme="minorBidi"/>
          <w:noProof/>
          <w:kern w:val="2"/>
          <w:sz w:val="22"/>
          <w:szCs w:val="22"/>
          <w:lang w:val="en-US"/>
          <w14:ligatures w14:val="standardContextual"/>
        </w:rPr>
        <w:tab/>
      </w:r>
      <w:r>
        <w:rPr>
          <w:noProof/>
          <w:lang w:eastAsia="zh-CN"/>
        </w:rPr>
        <w:t>EnmScripting</w:t>
      </w:r>
      <w:r>
        <w:rPr>
          <w:noProof/>
        </w:rPr>
        <w:tab/>
      </w:r>
      <w:r>
        <w:rPr>
          <w:noProof/>
        </w:rPr>
        <w:fldChar w:fldCharType="begin"/>
      </w:r>
      <w:r>
        <w:rPr>
          <w:noProof/>
        </w:rPr>
        <w:instrText xml:space="preserve"> PAGEREF _Toc159751368 \h </w:instrText>
      </w:r>
      <w:r>
        <w:rPr>
          <w:noProof/>
        </w:rPr>
      </w:r>
      <w:r>
        <w:rPr>
          <w:noProof/>
        </w:rPr>
        <w:fldChar w:fldCharType="separate"/>
      </w:r>
      <w:r>
        <w:rPr>
          <w:noProof/>
        </w:rPr>
        <w:t>42</w:t>
      </w:r>
      <w:r>
        <w:rPr>
          <w:noProof/>
        </w:rPr>
        <w:fldChar w:fldCharType="end"/>
      </w:r>
    </w:p>
    <w:p w14:paraId="222E53EF" w14:textId="3486BAF4"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3.8.1</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enm cli</w:t>
      </w:r>
      <w:r>
        <w:rPr>
          <w:noProof/>
        </w:rPr>
        <w:tab/>
      </w:r>
      <w:r>
        <w:rPr>
          <w:noProof/>
        </w:rPr>
        <w:fldChar w:fldCharType="begin"/>
      </w:r>
      <w:r>
        <w:rPr>
          <w:noProof/>
        </w:rPr>
        <w:instrText xml:space="preserve"> PAGEREF _Toc159751369 \h </w:instrText>
      </w:r>
      <w:r>
        <w:rPr>
          <w:noProof/>
        </w:rPr>
      </w:r>
      <w:r>
        <w:rPr>
          <w:noProof/>
        </w:rPr>
        <w:fldChar w:fldCharType="separate"/>
      </w:r>
      <w:r>
        <w:rPr>
          <w:noProof/>
        </w:rPr>
        <w:t>42</w:t>
      </w:r>
      <w:r>
        <w:rPr>
          <w:noProof/>
        </w:rPr>
        <w:fldChar w:fldCharType="end"/>
      </w:r>
    </w:p>
    <w:p w14:paraId="6656CB11" w14:textId="0CA45C01"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3.8.2</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enmscripting</w:t>
      </w:r>
      <w:r>
        <w:rPr>
          <w:noProof/>
        </w:rPr>
        <w:tab/>
      </w:r>
      <w:r>
        <w:rPr>
          <w:noProof/>
        </w:rPr>
        <w:fldChar w:fldCharType="begin"/>
      </w:r>
      <w:r>
        <w:rPr>
          <w:noProof/>
        </w:rPr>
        <w:instrText xml:space="preserve"> PAGEREF _Toc159751370 \h </w:instrText>
      </w:r>
      <w:r>
        <w:rPr>
          <w:noProof/>
        </w:rPr>
      </w:r>
      <w:r>
        <w:rPr>
          <w:noProof/>
        </w:rPr>
        <w:fldChar w:fldCharType="separate"/>
      </w:r>
      <w:r>
        <w:rPr>
          <w:noProof/>
        </w:rPr>
        <w:t>43</w:t>
      </w:r>
      <w:r>
        <w:rPr>
          <w:noProof/>
        </w:rPr>
        <w:fldChar w:fldCharType="end"/>
      </w:r>
    </w:p>
    <w:p w14:paraId="2AB943D0" w14:textId="64862A73"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3.8.3</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syntaxchecking</w:t>
      </w:r>
      <w:r>
        <w:rPr>
          <w:noProof/>
        </w:rPr>
        <w:tab/>
      </w:r>
      <w:r>
        <w:rPr>
          <w:noProof/>
        </w:rPr>
        <w:fldChar w:fldCharType="begin"/>
      </w:r>
      <w:r>
        <w:rPr>
          <w:noProof/>
        </w:rPr>
        <w:instrText xml:space="preserve"> PAGEREF _Toc159751371 \h </w:instrText>
      </w:r>
      <w:r>
        <w:rPr>
          <w:noProof/>
        </w:rPr>
      </w:r>
      <w:r>
        <w:rPr>
          <w:noProof/>
        </w:rPr>
        <w:fldChar w:fldCharType="separate"/>
      </w:r>
      <w:r>
        <w:rPr>
          <w:noProof/>
        </w:rPr>
        <w:t>43</w:t>
      </w:r>
      <w:r>
        <w:rPr>
          <w:noProof/>
        </w:rPr>
        <w:fldChar w:fldCharType="end"/>
      </w:r>
    </w:p>
    <w:p w14:paraId="206B46F9" w14:textId="4A8020BA"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lang w:eastAsia="zh-CN"/>
        </w:rPr>
        <w:t>3.9</w:t>
      </w:r>
      <w:r>
        <w:rPr>
          <w:rFonts w:asciiTheme="minorHAnsi" w:eastAsiaTheme="minorEastAsia" w:hAnsiTheme="minorHAnsi" w:cstheme="minorBidi"/>
          <w:noProof/>
          <w:kern w:val="2"/>
          <w:sz w:val="22"/>
          <w:szCs w:val="22"/>
          <w:lang w:val="en-US"/>
          <w14:ligatures w14:val="standardContextual"/>
        </w:rPr>
        <w:tab/>
      </w:r>
      <w:r>
        <w:rPr>
          <w:noProof/>
          <w:lang w:eastAsia="zh-CN"/>
        </w:rPr>
        <w:t>Help</w:t>
      </w:r>
      <w:r>
        <w:rPr>
          <w:noProof/>
        </w:rPr>
        <w:tab/>
      </w:r>
      <w:r>
        <w:rPr>
          <w:noProof/>
        </w:rPr>
        <w:fldChar w:fldCharType="begin"/>
      </w:r>
      <w:r>
        <w:rPr>
          <w:noProof/>
        </w:rPr>
        <w:instrText xml:space="preserve"> PAGEREF _Toc159751372 \h </w:instrText>
      </w:r>
      <w:r>
        <w:rPr>
          <w:noProof/>
        </w:rPr>
      </w:r>
      <w:r>
        <w:rPr>
          <w:noProof/>
        </w:rPr>
        <w:fldChar w:fldCharType="separate"/>
      </w:r>
      <w:r>
        <w:rPr>
          <w:noProof/>
        </w:rPr>
        <w:t>44</w:t>
      </w:r>
      <w:r>
        <w:rPr>
          <w:noProof/>
        </w:rPr>
        <w:fldChar w:fldCharType="end"/>
      </w:r>
    </w:p>
    <w:p w14:paraId="4E8E9214" w14:textId="4875B62D"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3.9.1</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3.3 Regular Expressions</w:t>
      </w:r>
      <w:r>
        <w:rPr>
          <w:noProof/>
        </w:rPr>
        <w:tab/>
      </w:r>
      <w:r>
        <w:rPr>
          <w:noProof/>
        </w:rPr>
        <w:fldChar w:fldCharType="begin"/>
      </w:r>
      <w:r>
        <w:rPr>
          <w:noProof/>
        </w:rPr>
        <w:instrText xml:space="preserve"> PAGEREF _Toc159751373 \h </w:instrText>
      </w:r>
      <w:r>
        <w:rPr>
          <w:noProof/>
        </w:rPr>
      </w:r>
      <w:r>
        <w:rPr>
          <w:noProof/>
        </w:rPr>
        <w:fldChar w:fldCharType="separate"/>
      </w:r>
      <w:r>
        <w:rPr>
          <w:noProof/>
        </w:rPr>
        <w:t>44</w:t>
      </w:r>
      <w:r>
        <w:rPr>
          <w:noProof/>
        </w:rPr>
        <w:fldChar w:fldCharType="end"/>
      </w:r>
    </w:p>
    <w:p w14:paraId="4E86D804" w14:textId="63E01FD0"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3.9.2</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3.4 How to specify attribute values.</w:t>
      </w:r>
      <w:r>
        <w:rPr>
          <w:noProof/>
        </w:rPr>
        <w:tab/>
      </w:r>
      <w:r>
        <w:rPr>
          <w:noProof/>
        </w:rPr>
        <w:fldChar w:fldCharType="begin"/>
      </w:r>
      <w:r>
        <w:rPr>
          <w:noProof/>
        </w:rPr>
        <w:instrText xml:space="preserve"> PAGEREF _Toc159751374 \h </w:instrText>
      </w:r>
      <w:r>
        <w:rPr>
          <w:noProof/>
        </w:rPr>
      </w:r>
      <w:r>
        <w:rPr>
          <w:noProof/>
        </w:rPr>
        <w:fldChar w:fldCharType="separate"/>
      </w:r>
      <w:r>
        <w:rPr>
          <w:noProof/>
        </w:rPr>
        <w:t>44</w:t>
      </w:r>
      <w:r>
        <w:rPr>
          <w:noProof/>
        </w:rPr>
        <w:fldChar w:fldCharType="end"/>
      </w:r>
    </w:p>
    <w:p w14:paraId="2619E79F" w14:textId="467D31D9"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3.9.3</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6.2 Variable Assigment</w:t>
      </w:r>
      <w:r>
        <w:rPr>
          <w:noProof/>
        </w:rPr>
        <w:tab/>
      </w:r>
      <w:r>
        <w:rPr>
          <w:noProof/>
        </w:rPr>
        <w:fldChar w:fldCharType="begin"/>
      </w:r>
      <w:r>
        <w:rPr>
          <w:noProof/>
        </w:rPr>
        <w:instrText xml:space="preserve"> PAGEREF _Toc159751375 \h </w:instrText>
      </w:r>
      <w:r>
        <w:rPr>
          <w:noProof/>
        </w:rPr>
      </w:r>
      <w:r>
        <w:rPr>
          <w:noProof/>
        </w:rPr>
        <w:fldChar w:fldCharType="separate"/>
      </w:r>
      <w:r>
        <w:rPr>
          <w:noProof/>
        </w:rPr>
        <w:t>44</w:t>
      </w:r>
      <w:r>
        <w:rPr>
          <w:noProof/>
        </w:rPr>
        <w:fldChar w:fldCharType="end"/>
      </w:r>
    </w:p>
    <w:p w14:paraId="4AD79441" w14:textId="336DEB58"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3.9.4</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6.3 Hashtables (Arrays)</w:t>
      </w:r>
      <w:r>
        <w:rPr>
          <w:noProof/>
        </w:rPr>
        <w:tab/>
      </w:r>
      <w:r>
        <w:rPr>
          <w:noProof/>
        </w:rPr>
        <w:fldChar w:fldCharType="begin"/>
      </w:r>
      <w:r>
        <w:rPr>
          <w:noProof/>
        </w:rPr>
        <w:instrText xml:space="preserve"> PAGEREF _Toc159751376 \h </w:instrText>
      </w:r>
      <w:r>
        <w:rPr>
          <w:noProof/>
        </w:rPr>
      </w:r>
      <w:r>
        <w:rPr>
          <w:noProof/>
        </w:rPr>
        <w:fldChar w:fldCharType="separate"/>
      </w:r>
      <w:r>
        <w:rPr>
          <w:noProof/>
        </w:rPr>
        <w:t>44</w:t>
      </w:r>
      <w:r>
        <w:rPr>
          <w:noProof/>
        </w:rPr>
        <w:fldChar w:fldCharType="end"/>
      </w:r>
    </w:p>
    <w:p w14:paraId="4B5F651E" w14:textId="58340777"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3.9.5</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6.4 If/else Constructs</w:t>
      </w:r>
      <w:r>
        <w:rPr>
          <w:noProof/>
        </w:rPr>
        <w:tab/>
      </w:r>
      <w:r>
        <w:rPr>
          <w:noProof/>
        </w:rPr>
        <w:fldChar w:fldCharType="begin"/>
      </w:r>
      <w:r>
        <w:rPr>
          <w:noProof/>
        </w:rPr>
        <w:instrText xml:space="preserve"> PAGEREF _Toc159751377 \h </w:instrText>
      </w:r>
      <w:r>
        <w:rPr>
          <w:noProof/>
        </w:rPr>
      </w:r>
      <w:r>
        <w:rPr>
          <w:noProof/>
        </w:rPr>
        <w:fldChar w:fldCharType="separate"/>
      </w:r>
      <w:r>
        <w:rPr>
          <w:noProof/>
        </w:rPr>
        <w:t>44</w:t>
      </w:r>
      <w:r>
        <w:rPr>
          <w:noProof/>
        </w:rPr>
        <w:fldChar w:fldCharType="end"/>
      </w:r>
    </w:p>
    <w:p w14:paraId="25B71222" w14:textId="00FB234A"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3.9.6</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6.5 For Constructs</w:t>
      </w:r>
      <w:r>
        <w:rPr>
          <w:noProof/>
        </w:rPr>
        <w:tab/>
      </w:r>
      <w:r>
        <w:rPr>
          <w:noProof/>
        </w:rPr>
        <w:fldChar w:fldCharType="begin"/>
      </w:r>
      <w:r>
        <w:rPr>
          <w:noProof/>
        </w:rPr>
        <w:instrText xml:space="preserve"> PAGEREF _Toc159751378 \h </w:instrText>
      </w:r>
      <w:r>
        <w:rPr>
          <w:noProof/>
        </w:rPr>
      </w:r>
      <w:r>
        <w:rPr>
          <w:noProof/>
        </w:rPr>
        <w:fldChar w:fldCharType="separate"/>
      </w:r>
      <w:r>
        <w:rPr>
          <w:noProof/>
        </w:rPr>
        <w:t>44</w:t>
      </w:r>
      <w:r>
        <w:rPr>
          <w:noProof/>
        </w:rPr>
        <w:fldChar w:fldCharType="end"/>
      </w:r>
    </w:p>
    <w:p w14:paraId="7B3F5AD8" w14:textId="292625DB"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3.9.7</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6.6 User-Defined Functions</w:t>
      </w:r>
      <w:r>
        <w:rPr>
          <w:noProof/>
        </w:rPr>
        <w:tab/>
      </w:r>
      <w:r>
        <w:rPr>
          <w:noProof/>
        </w:rPr>
        <w:fldChar w:fldCharType="begin"/>
      </w:r>
      <w:r>
        <w:rPr>
          <w:noProof/>
        </w:rPr>
        <w:instrText xml:space="preserve"> PAGEREF _Toc159751379 \h </w:instrText>
      </w:r>
      <w:r>
        <w:rPr>
          <w:noProof/>
        </w:rPr>
      </w:r>
      <w:r>
        <w:rPr>
          <w:noProof/>
        </w:rPr>
        <w:fldChar w:fldCharType="separate"/>
      </w:r>
      <w:r>
        <w:rPr>
          <w:noProof/>
        </w:rPr>
        <w:t>45</w:t>
      </w:r>
      <w:r>
        <w:rPr>
          <w:noProof/>
        </w:rPr>
        <w:fldChar w:fldCharType="end"/>
      </w:r>
    </w:p>
    <w:p w14:paraId="488D0F06" w14:textId="3BAD1905"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3.9.8</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6.7 Nesting For and If Statements</w:t>
      </w:r>
      <w:r>
        <w:rPr>
          <w:noProof/>
        </w:rPr>
        <w:tab/>
      </w:r>
      <w:r>
        <w:rPr>
          <w:noProof/>
        </w:rPr>
        <w:fldChar w:fldCharType="begin"/>
      </w:r>
      <w:r>
        <w:rPr>
          <w:noProof/>
        </w:rPr>
        <w:instrText xml:space="preserve"> PAGEREF _Toc159751380 \h </w:instrText>
      </w:r>
      <w:r>
        <w:rPr>
          <w:noProof/>
        </w:rPr>
      </w:r>
      <w:r>
        <w:rPr>
          <w:noProof/>
        </w:rPr>
        <w:fldChar w:fldCharType="separate"/>
      </w:r>
      <w:r>
        <w:rPr>
          <w:noProof/>
        </w:rPr>
        <w:t>45</w:t>
      </w:r>
      <w:r>
        <w:rPr>
          <w:noProof/>
        </w:rPr>
        <w:fldChar w:fldCharType="end"/>
      </w:r>
    </w:p>
    <w:p w14:paraId="66862B13" w14:textId="2CE01C1E"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3.9.9</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6.8 Examples Scripts</w:t>
      </w:r>
      <w:r>
        <w:rPr>
          <w:noProof/>
        </w:rPr>
        <w:tab/>
      </w:r>
      <w:r>
        <w:rPr>
          <w:noProof/>
        </w:rPr>
        <w:fldChar w:fldCharType="begin"/>
      </w:r>
      <w:r>
        <w:rPr>
          <w:noProof/>
        </w:rPr>
        <w:instrText xml:space="preserve"> PAGEREF _Toc159751381 \h </w:instrText>
      </w:r>
      <w:r>
        <w:rPr>
          <w:noProof/>
        </w:rPr>
      </w:r>
      <w:r>
        <w:rPr>
          <w:noProof/>
        </w:rPr>
        <w:fldChar w:fldCharType="separate"/>
      </w:r>
      <w:r>
        <w:rPr>
          <w:noProof/>
        </w:rPr>
        <w:t>45</w:t>
      </w:r>
      <w:r>
        <w:rPr>
          <w:noProof/>
        </w:rPr>
        <w:fldChar w:fldCharType="end"/>
      </w:r>
    </w:p>
    <w:p w14:paraId="442F6632" w14:textId="55596B60"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3.9.10</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cmedit help</w:t>
      </w:r>
      <w:r>
        <w:rPr>
          <w:noProof/>
        </w:rPr>
        <w:tab/>
      </w:r>
      <w:r>
        <w:rPr>
          <w:noProof/>
        </w:rPr>
        <w:fldChar w:fldCharType="begin"/>
      </w:r>
      <w:r>
        <w:rPr>
          <w:noProof/>
        </w:rPr>
        <w:instrText xml:space="preserve"> PAGEREF _Toc159751382 \h </w:instrText>
      </w:r>
      <w:r>
        <w:rPr>
          <w:noProof/>
        </w:rPr>
      </w:r>
      <w:r>
        <w:rPr>
          <w:noProof/>
        </w:rPr>
        <w:fldChar w:fldCharType="separate"/>
      </w:r>
      <w:r>
        <w:rPr>
          <w:noProof/>
        </w:rPr>
        <w:t>45</w:t>
      </w:r>
      <w:r>
        <w:rPr>
          <w:noProof/>
        </w:rPr>
        <w:fldChar w:fldCharType="end"/>
      </w:r>
    </w:p>
    <w:p w14:paraId="69707463" w14:textId="19B7A710"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3.9.11</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enmscripting</w:t>
      </w:r>
      <w:r>
        <w:rPr>
          <w:noProof/>
        </w:rPr>
        <w:tab/>
      </w:r>
      <w:r>
        <w:rPr>
          <w:noProof/>
        </w:rPr>
        <w:fldChar w:fldCharType="begin"/>
      </w:r>
      <w:r>
        <w:rPr>
          <w:noProof/>
        </w:rPr>
        <w:instrText xml:space="preserve"> PAGEREF _Toc159751383 \h </w:instrText>
      </w:r>
      <w:r>
        <w:rPr>
          <w:noProof/>
        </w:rPr>
      </w:r>
      <w:r>
        <w:rPr>
          <w:noProof/>
        </w:rPr>
        <w:fldChar w:fldCharType="separate"/>
      </w:r>
      <w:r>
        <w:rPr>
          <w:noProof/>
        </w:rPr>
        <w:t>45</w:t>
      </w:r>
      <w:r>
        <w:rPr>
          <w:noProof/>
        </w:rPr>
        <w:fldChar w:fldCharType="end"/>
      </w:r>
    </w:p>
    <w:p w14:paraId="1A2DED35" w14:textId="51FF5E6E"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3.9.12</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MoshellLatestChanges</w:t>
      </w:r>
      <w:r>
        <w:rPr>
          <w:noProof/>
        </w:rPr>
        <w:tab/>
      </w:r>
      <w:r>
        <w:rPr>
          <w:noProof/>
        </w:rPr>
        <w:fldChar w:fldCharType="begin"/>
      </w:r>
      <w:r>
        <w:rPr>
          <w:noProof/>
        </w:rPr>
        <w:instrText xml:space="preserve"> PAGEREF _Toc159751384 \h </w:instrText>
      </w:r>
      <w:r>
        <w:rPr>
          <w:noProof/>
        </w:rPr>
      </w:r>
      <w:r>
        <w:rPr>
          <w:noProof/>
        </w:rPr>
        <w:fldChar w:fldCharType="separate"/>
      </w:r>
      <w:r>
        <w:rPr>
          <w:noProof/>
        </w:rPr>
        <w:t>45</w:t>
      </w:r>
      <w:r>
        <w:rPr>
          <w:noProof/>
        </w:rPr>
        <w:fldChar w:fldCharType="end"/>
      </w:r>
    </w:p>
    <w:p w14:paraId="6EF1CBAA" w14:textId="62D3540B" w:rsidR="00EB3E53" w:rsidRDefault="00EB3E53">
      <w:pPr>
        <w:pStyle w:val="TOC3"/>
        <w:tabs>
          <w:tab w:val="left" w:pos="1701"/>
        </w:tabs>
        <w:rPr>
          <w:rFonts w:asciiTheme="minorHAnsi" w:eastAsiaTheme="minorEastAsia" w:hAnsiTheme="minorHAnsi" w:cstheme="minorBidi"/>
          <w:noProof/>
          <w:kern w:val="2"/>
          <w:sz w:val="22"/>
          <w:szCs w:val="22"/>
          <w:lang w:val="en-US"/>
          <w14:ligatures w14:val="standardContextual"/>
        </w:rPr>
      </w:pPr>
      <w:r w:rsidRPr="00105303">
        <w:rPr>
          <w:rFonts w:cs="Arial"/>
          <w:noProof/>
        </w:rPr>
        <w:t>3.9.13</w:t>
      </w:r>
      <w:r>
        <w:rPr>
          <w:rFonts w:asciiTheme="minorHAnsi" w:eastAsiaTheme="minorEastAsia" w:hAnsiTheme="minorHAnsi" w:cstheme="minorBidi"/>
          <w:noProof/>
          <w:kern w:val="2"/>
          <w:sz w:val="22"/>
          <w:szCs w:val="22"/>
          <w:lang w:val="en-US"/>
          <w14:ligatures w14:val="standardContextual"/>
        </w:rPr>
        <w:tab/>
      </w:r>
      <w:r w:rsidRPr="00105303">
        <w:rPr>
          <w:rFonts w:cs="Arial"/>
          <w:bCs/>
          <w:noProof/>
        </w:rPr>
        <w:t>About</w:t>
      </w:r>
      <w:r>
        <w:rPr>
          <w:noProof/>
        </w:rPr>
        <w:tab/>
      </w:r>
      <w:r>
        <w:rPr>
          <w:noProof/>
        </w:rPr>
        <w:fldChar w:fldCharType="begin"/>
      </w:r>
      <w:r>
        <w:rPr>
          <w:noProof/>
        </w:rPr>
        <w:instrText xml:space="preserve"> PAGEREF _Toc159751385 \h </w:instrText>
      </w:r>
      <w:r>
        <w:rPr>
          <w:noProof/>
        </w:rPr>
      </w:r>
      <w:r>
        <w:rPr>
          <w:noProof/>
        </w:rPr>
        <w:fldChar w:fldCharType="separate"/>
      </w:r>
      <w:r>
        <w:rPr>
          <w:noProof/>
        </w:rPr>
        <w:t>45</w:t>
      </w:r>
      <w:r>
        <w:rPr>
          <w:noProof/>
        </w:rPr>
        <w:fldChar w:fldCharType="end"/>
      </w:r>
    </w:p>
    <w:p w14:paraId="4D1F288D" w14:textId="713F23F3" w:rsidR="00EB3E53" w:rsidRDefault="00EB3E53">
      <w:pPr>
        <w:pStyle w:val="TOC1"/>
        <w:rPr>
          <w:rFonts w:asciiTheme="minorHAnsi" w:eastAsiaTheme="minorEastAsia" w:hAnsiTheme="minorHAnsi" w:cstheme="minorBidi"/>
          <w:kern w:val="2"/>
          <w:szCs w:val="22"/>
          <w:lang w:bidi="ar-SA"/>
          <w14:ligatures w14:val="standardContextual"/>
        </w:rPr>
      </w:pPr>
      <w:r w:rsidRPr="00105303">
        <w:rPr>
          <w:rFonts w:ascii="Tahoma" w:hAnsi="Tahoma" w:cs="Tahoma"/>
        </w:rPr>
        <w:t>4</w:t>
      </w:r>
      <w:r>
        <w:rPr>
          <w:rFonts w:asciiTheme="minorHAnsi" w:eastAsiaTheme="minorEastAsia" w:hAnsiTheme="minorHAnsi" w:cstheme="minorBidi"/>
          <w:kern w:val="2"/>
          <w:szCs w:val="22"/>
          <w:lang w:bidi="ar-SA"/>
          <w14:ligatures w14:val="standardContextual"/>
        </w:rPr>
        <w:tab/>
      </w:r>
      <w:r>
        <w:t>Install python (Python 3.11.4) and Setup</w:t>
      </w:r>
      <w:r>
        <w:tab/>
      </w:r>
      <w:r>
        <w:fldChar w:fldCharType="begin"/>
      </w:r>
      <w:r>
        <w:instrText xml:space="preserve"> PAGEREF _Toc159751386 \h </w:instrText>
      </w:r>
      <w:r>
        <w:fldChar w:fldCharType="separate"/>
      </w:r>
      <w:r>
        <w:t>46</w:t>
      </w:r>
      <w:r>
        <w:fldChar w:fldCharType="end"/>
      </w:r>
    </w:p>
    <w:p w14:paraId="3F63835D" w14:textId="377EC681" w:rsidR="00EB3E53" w:rsidRDefault="00EB3E53">
      <w:pPr>
        <w:pStyle w:val="TOC1"/>
        <w:rPr>
          <w:rFonts w:asciiTheme="minorHAnsi" w:eastAsiaTheme="minorEastAsia" w:hAnsiTheme="minorHAnsi" w:cstheme="minorBidi"/>
          <w:kern w:val="2"/>
          <w:szCs w:val="22"/>
          <w:lang w:bidi="ar-SA"/>
          <w14:ligatures w14:val="standardContextual"/>
        </w:rPr>
      </w:pPr>
      <w:r w:rsidRPr="00105303">
        <w:rPr>
          <w:rFonts w:ascii="Tahoma" w:hAnsi="Tahoma" w:cs="Tahoma"/>
        </w:rPr>
        <w:t>5</w:t>
      </w:r>
      <w:r>
        <w:rPr>
          <w:rFonts w:asciiTheme="minorHAnsi" w:eastAsiaTheme="minorEastAsia" w:hAnsiTheme="minorHAnsi" w:cstheme="minorBidi"/>
          <w:kern w:val="2"/>
          <w:szCs w:val="22"/>
          <w:lang w:bidi="ar-SA"/>
          <w14:ligatures w14:val="standardContextual"/>
        </w:rPr>
        <w:tab/>
      </w:r>
      <w:r>
        <w:t>Tool Source</w:t>
      </w:r>
      <w:r>
        <w:tab/>
      </w:r>
      <w:r>
        <w:fldChar w:fldCharType="begin"/>
      </w:r>
      <w:r>
        <w:instrText xml:space="preserve"> PAGEREF _Toc159751387 \h </w:instrText>
      </w:r>
      <w:r>
        <w:fldChar w:fldCharType="separate"/>
      </w:r>
      <w:r>
        <w:t>49</w:t>
      </w:r>
      <w:r>
        <w:fldChar w:fldCharType="end"/>
      </w:r>
    </w:p>
    <w:p w14:paraId="67B34DF7" w14:textId="1B21FEE3"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Latest Version (25-Feb-2024)</w:t>
      </w:r>
      <w:r>
        <w:rPr>
          <w:noProof/>
        </w:rPr>
        <w:tab/>
      </w:r>
      <w:r>
        <w:rPr>
          <w:noProof/>
        </w:rPr>
        <w:fldChar w:fldCharType="begin"/>
      </w:r>
      <w:r>
        <w:rPr>
          <w:noProof/>
        </w:rPr>
        <w:instrText xml:space="preserve"> PAGEREF _Toc159751388 \h </w:instrText>
      </w:r>
      <w:r>
        <w:rPr>
          <w:noProof/>
        </w:rPr>
      </w:r>
      <w:r>
        <w:rPr>
          <w:noProof/>
        </w:rPr>
        <w:fldChar w:fldCharType="separate"/>
      </w:r>
      <w:r>
        <w:rPr>
          <w:noProof/>
        </w:rPr>
        <w:t>49</w:t>
      </w:r>
      <w:r>
        <w:rPr>
          <w:noProof/>
        </w:rPr>
        <w:fldChar w:fldCharType="end"/>
      </w:r>
    </w:p>
    <w:p w14:paraId="64C2EBFF" w14:textId="0AB66681" w:rsidR="00EB3E53" w:rsidRDefault="00EB3E53">
      <w:pPr>
        <w:pStyle w:val="TOC2"/>
        <w:rPr>
          <w:rFonts w:asciiTheme="minorHAnsi" w:eastAsiaTheme="minorEastAsia" w:hAnsiTheme="minorHAnsi" w:cstheme="minorBidi"/>
          <w:noProof/>
          <w:kern w:val="2"/>
          <w:sz w:val="22"/>
          <w:szCs w:val="22"/>
          <w:lang w:val="en-US"/>
          <w14:ligatures w14:val="standardContextual"/>
        </w:rPr>
      </w:pPr>
      <w:r>
        <w:rPr>
          <w:noProof/>
        </w:rPr>
        <w:t>5.2</w:t>
      </w:r>
      <w:r>
        <w:rPr>
          <w:rFonts w:asciiTheme="minorHAnsi" w:eastAsiaTheme="minorEastAsia" w:hAnsiTheme="minorHAnsi" w:cstheme="minorBidi"/>
          <w:noProof/>
          <w:kern w:val="2"/>
          <w:sz w:val="22"/>
          <w:szCs w:val="22"/>
          <w:lang w:val="en-US"/>
          <w14:ligatures w14:val="standardContextual"/>
        </w:rPr>
        <w:tab/>
      </w:r>
      <w:r>
        <w:rPr>
          <w:noProof/>
        </w:rPr>
        <w:t>Demo Videos</w:t>
      </w:r>
      <w:r>
        <w:rPr>
          <w:noProof/>
        </w:rPr>
        <w:tab/>
      </w:r>
      <w:r>
        <w:rPr>
          <w:noProof/>
        </w:rPr>
        <w:fldChar w:fldCharType="begin"/>
      </w:r>
      <w:r>
        <w:rPr>
          <w:noProof/>
        </w:rPr>
        <w:instrText xml:space="preserve"> PAGEREF _Toc159751389 \h </w:instrText>
      </w:r>
      <w:r>
        <w:rPr>
          <w:noProof/>
        </w:rPr>
      </w:r>
      <w:r>
        <w:rPr>
          <w:noProof/>
        </w:rPr>
        <w:fldChar w:fldCharType="separate"/>
      </w:r>
      <w:r>
        <w:rPr>
          <w:noProof/>
        </w:rPr>
        <w:t>50</w:t>
      </w:r>
      <w:r>
        <w:rPr>
          <w:noProof/>
        </w:rPr>
        <w:fldChar w:fldCharType="end"/>
      </w:r>
    </w:p>
    <w:p w14:paraId="62247C1D" w14:textId="24E48BBA" w:rsidR="00D00E70" w:rsidRPr="00CD2FA1" w:rsidRDefault="00F40B3F" w:rsidP="002D36E1">
      <w:pPr>
        <w:pStyle w:val="TOC3"/>
        <w:tabs>
          <w:tab w:val="left" w:pos="1701"/>
        </w:tabs>
        <w:ind w:left="0" w:firstLine="0"/>
        <w:rPr>
          <w:rFonts w:eastAsiaTheme="minorEastAsia" w:cs="Arial"/>
          <w:noProof/>
          <w:sz w:val="22"/>
          <w:szCs w:val="22"/>
          <w:lang w:val="en-US"/>
        </w:rPr>
      </w:pPr>
      <w:r w:rsidRPr="00CD2FA1">
        <w:rPr>
          <w:rFonts w:cs="Arial"/>
          <w:noProof/>
          <w:sz w:val="22"/>
          <w:szCs w:val="22"/>
        </w:rPr>
        <w:fldChar w:fldCharType="end"/>
      </w:r>
    </w:p>
    <w:p w14:paraId="2E5C7251" w14:textId="2CBA530E" w:rsidR="00755182" w:rsidRPr="00CD2FA1" w:rsidRDefault="00755182" w:rsidP="003B1FF1">
      <w:pPr>
        <w:pStyle w:val="Body"/>
        <w:tabs>
          <w:tab w:val="left" w:pos="851"/>
        </w:tabs>
        <w:spacing w:before="0" w:after="0" w:line="360" w:lineRule="auto"/>
        <w:rPr>
          <w:rFonts w:cs="Arial"/>
          <w:sz w:val="22"/>
          <w:szCs w:val="22"/>
          <w:lang w:val="en-US"/>
        </w:rPr>
      </w:pPr>
    </w:p>
    <w:p w14:paraId="2B9A4A92" w14:textId="77777777" w:rsidR="00755182" w:rsidRPr="00CD2FA1" w:rsidRDefault="00755182" w:rsidP="003530C2">
      <w:pPr>
        <w:pStyle w:val="NormalIndent"/>
        <w:rPr>
          <w:rFonts w:ascii="Arial" w:hAnsi="Arial"/>
          <w:sz w:val="22"/>
          <w:szCs w:val="22"/>
          <w:cs/>
          <w:lang w:val="en-US" w:bidi="th-TH"/>
        </w:rPr>
        <w:sectPr w:rsidR="00755182" w:rsidRPr="00CD2FA1" w:rsidSect="00213669">
          <w:headerReference w:type="default" r:id="rId8"/>
          <w:footerReference w:type="default" r:id="rId9"/>
          <w:headerReference w:type="first" r:id="rId10"/>
          <w:pgSz w:w="11907" w:h="16840" w:code="9"/>
          <w:pgMar w:top="1699" w:right="994" w:bottom="1699" w:left="1699" w:header="562" w:footer="637" w:gutter="0"/>
          <w:pgNumType w:fmt="lowerRoman" w:start="1"/>
          <w:cols w:space="720"/>
          <w:titlePg/>
        </w:sectPr>
      </w:pPr>
    </w:p>
    <w:p w14:paraId="592B7EE8" w14:textId="59DDDF51" w:rsidR="008C6983" w:rsidRPr="00CD2FA1" w:rsidRDefault="00E26A4C" w:rsidP="008B6054">
      <w:pPr>
        <w:pStyle w:val="Heading1"/>
        <w:rPr>
          <w:lang w:eastAsia="zh-CN"/>
        </w:rPr>
      </w:pPr>
      <w:bookmarkStart w:id="0" w:name="_Toc377363547"/>
      <w:bookmarkStart w:id="1" w:name="_Toc159751332"/>
      <w:r w:rsidRPr="00CD2FA1">
        <w:lastRenderedPageBreak/>
        <w:t>I</w:t>
      </w:r>
      <w:r w:rsidR="008B6054" w:rsidRPr="00CD2FA1">
        <w:t>ntroduction</w:t>
      </w:r>
      <w:r w:rsidR="00985465">
        <w:t xml:space="preserve"> ABOUT MOSHELL</w:t>
      </w:r>
      <w:bookmarkEnd w:id="1"/>
    </w:p>
    <w:p w14:paraId="47190556" w14:textId="77777777" w:rsidR="00C35F31" w:rsidRDefault="00C35F31" w:rsidP="00C35F31">
      <w:pPr>
        <w:ind w:firstLine="720"/>
      </w:pPr>
      <w:proofErr w:type="spellStart"/>
      <w:r w:rsidRPr="00E641EB">
        <w:t>Moshell</w:t>
      </w:r>
      <w:proofErr w:type="spellEnd"/>
      <w:r w:rsidRPr="00E641EB">
        <w:t xml:space="preserve"> is an OAM tool for CPP/COM/ECIM platform nodes.</w:t>
      </w:r>
      <w:r>
        <w:t xml:space="preserve"> RNC, MGW, RBS… users can use directly from the command line or command files (</w:t>
      </w:r>
      <w:proofErr w:type="spellStart"/>
      <w:r>
        <w:t>Moshell</w:t>
      </w:r>
      <w:proofErr w:type="spellEnd"/>
      <w:r>
        <w:t xml:space="preserve"> Scripting).</w:t>
      </w:r>
    </w:p>
    <w:p w14:paraId="25EE9F04" w14:textId="7615DC06" w:rsidR="00C35F31" w:rsidRDefault="00C35F31" w:rsidP="00C35F31">
      <w:r>
        <w:t xml:space="preserve">Scripting is the most import part of </w:t>
      </w:r>
      <w:proofErr w:type="spellStart"/>
      <w:r>
        <w:t>Moshell</w:t>
      </w:r>
      <w:proofErr w:type="spellEnd"/>
      <w:r>
        <w:t xml:space="preserve">. In most cases to make the work more effectively and avoid human errors, </w:t>
      </w:r>
      <w:proofErr w:type="spellStart"/>
      <w:r>
        <w:t>Moshell</w:t>
      </w:r>
      <w:proofErr w:type="spellEnd"/>
      <w:r>
        <w:t xml:space="preserve"> users must create the scripts.</w:t>
      </w:r>
    </w:p>
    <w:p w14:paraId="3FA6D933" w14:textId="77777777" w:rsidR="00E2440F" w:rsidRDefault="00E2440F" w:rsidP="00C35F31"/>
    <w:p w14:paraId="4E573013" w14:textId="7EE75FA7" w:rsidR="00C35F31" w:rsidRDefault="00C35F31" w:rsidP="00C35F31">
      <w:r>
        <w:t xml:space="preserve">EX: To change value of </w:t>
      </w:r>
      <w:proofErr w:type="spellStart"/>
      <w:r w:rsidRPr="00302D23">
        <w:t>tUeBlockingTimer</w:t>
      </w:r>
      <w:proofErr w:type="spellEnd"/>
      <w:r w:rsidRPr="00302D23">
        <w:t xml:space="preserve"> </w:t>
      </w:r>
      <w:r>
        <w:t>parameter in</w:t>
      </w:r>
      <w:r w:rsidRPr="00302D23">
        <w:t xml:space="preserve"> </w:t>
      </w:r>
      <w:proofErr w:type="spellStart"/>
      <w:r w:rsidRPr="00302D23">
        <w:t>EUtranCellFDD</w:t>
      </w:r>
      <w:proofErr w:type="spellEnd"/>
      <w:r w:rsidRPr="00302D23">
        <w:t xml:space="preserve"> (Change takes effect: Next cell unlock)</w:t>
      </w:r>
      <w:r>
        <w:t xml:space="preserve">. It means we need to lock </w:t>
      </w:r>
      <w:proofErr w:type="spellStart"/>
      <w:r w:rsidRPr="00302D23">
        <w:t>EUtranCellFDD</w:t>
      </w:r>
      <w:proofErr w:type="spellEnd"/>
      <w:r>
        <w:t xml:space="preserve"> MOs before changing and unlock the </w:t>
      </w:r>
      <w:proofErr w:type="spellStart"/>
      <w:r w:rsidRPr="00302D23">
        <w:t>EUtranCellFDD</w:t>
      </w:r>
      <w:proofErr w:type="spellEnd"/>
      <w:r>
        <w:t xml:space="preserve"> MOs after changing.</w:t>
      </w:r>
    </w:p>
    <w:p w14:paraId="0D4D799D" w14:textId="77777777" w:rsidR="00E2440F" w:rsidRDefault="00E2440F" w:rsidP="00C35F31"/>
    <w:p w14:paraId="01DC17A8" w14:textId="703F3DE5" w:rsidR="00C35F31" w:rsidRDefault="00C35F31" w:rsidP="00C35F31">
      <w:r>
        <w:t xml:space="preserve">It requires to lock and unlock the </w:t>
      </w:r>
      <w:proofErr w:type="spellStart"/>
      <w:r w:rsidRPr="00302D23">
        <w:t>EUtranCellFDD</w:t>
      </w:r>
      <w:proofErr w:type="spellEnd"/>
      <w:r>
        <w:t xml:space="preserve"> which has </w:t>
      </w:r>
      <w:proofErr w:type="spellStart"/>
      <w:r w:rsidRPr="00530137">
        <w:t>administrativeState</w:t>
      </w:r>
      <w:proofErr w:type="spellEnd"/>
      <w:r>
        <w:t xml:space="preserve"> equal to 1 only. If we just use bl </w:t>
      </w:r>
      <w:proofErr w:type="spellStart"/>
      <w:r w:rsidRPr="00302D23">
        <w:t>EUtranCellFDD</w:t>
      </w:r>
      <w:proofErr w:type="spellEnd"/>
      <w:r>
        <w:t xml:space="preserve"> and deb </w:t>
      </w:r>
      <w:proofErr w:type="spellStart"/>
      <w:r w:rsidRPr="00302D23">
        <w:t>EUtranCellFDD</w:t>
      </w:r>
      <w:proofErr w:type="spellEnd"/>
      <w:r>
        <w:t xml:space="preserve"> command then human error may happen because some </w:t>
      </w:r>
      <w:proofErr w:type="spellStart"/>
      <w:r w:rsidRPr="00302D23">
        <w:t>EUtranCellFDD</w:t>
      </w:r>
      <w:r>
        <w:t>s</w:t>
      </w:r>
      <w:proofErr w:type="spellEnd"/>
      <w:r>
        <w:t xml:space="preserve"> may in locked state then after deb </w:t>
      </w:r>
      <w:proofErr w:type="spellStart"/>
      <w:r w:rsidRPr="00302D23">
        <w:t>EUtranCellFDD</w:t>
      </w:r>
      <w:proofErr w:type="spellEnd"/>
      <w:r>
        <w:t xml:space="preserve">, all </w:t>
      </w:r>
      <w:proofErr w:type="spellStart"/>
      <w:r w:rsidRPr="00302D23">
        <w:t>EUtranCellFDD</w:t>
      </w:r>
      <w:r>
        <w:t>s</w:t>
      </w:r>
      <w:proofErr w:type="spellEnd"/>
      <w:r>
        <w:t xml:space="preserve"> will be unlocked. So, the cell status before change request and after change request is different (Human Error).</w:t>
      </w:r>
    </w:p>
    <w:p w14:paraId="45366D6E" w14:textId="77777777" w:rsidR="00E2440F" w:rsidRDefault="00E2440F" w:rsidP="00C35F31"/>
    <w:p w14:paraId="738437D5" w14:textId="3BFC1082" w:rsidR="00C35F31" w:rsidRDefault="00C35F31" w:rsidP="00C35F31">
      <w:pPr>
        <w:pStyle w:val="ListParagraph"/>
        <w:numPr>
          <w:ilvl w:val="0"/>
          <w:numId w:val="14"/>
        </w:numPr>
        <w:spacing w:after="160" w:line="259" w:lineRule="auto"/>
        <w:contextualSpacing/>
      </w:pPr>
      <w:r w:rsidRPr="00C84C11">
        <w:rPr>
          <w:b/>
          <w:bCs/>
        </w:rPr>
        <w:t>Command Line Mode</w:t>
      </w:r>
      <w:r>
        <w:t>: User</w:t>
      </w:r>
      <w:r w:rsidR="005C30C8">
        <w:t>s</w:t>
      </w:r>
      <w:r>
        <w:t xml:space="preserve"> need to manual login to each node need to change and execute commands below one by one.</w:t>
      </w:r>
    </w:p>
    <w:p w14:paraId="325EE23D" w14:textId="77777777" w:rsidR="00C35F31" w:rsidRDefault="00C35F31" w:rsidP="00C35F31">
      <w:pPr>
        <w:pStyle w:val="ListParagraph"/>
      </w:pPr>
      <w:r>
        <w:t xml:space="preserve"> </w:t>
      </w:r>
      <w:r>
        <w:tab/>
        <w:t>+ alt</w:t>
      </w:r>
    </w:p>
    <w:p w14:paraId="7D1A124D" w14:textId="77777777" w:rsidR="00C35F31" w:rsidRDefault="00C35F31" w:rsidP="00C35F31">
      <w:pPr>
        <w:pStyle w:val="ListParagraph"/>
      </w:pPr>
      <w:r>
        <w:tab/>
        <w:t xml:space="preserve">+ </w:t>
      </w:r>
      <w:proofErr w:type="spellStart"/>
      <w:r>
        <w:t>st</w:t>
      </w:r>
      <w:proofErr w:type="spellEnd"/>
      <w:r>
        <w:t xml:space="preserve"> cell</w:t>
      </w:r>
    </w:p>
    <w:p w14:paraId="6C3D1380" w14:textId="77777777" w:rsidR="00C35F31" w:rsidRDefault="00C35F31" w:rsidP="00C35F31">
      <w:pPr>
        <w:pStyle w:val="ListParagraph"/>
      </w:pPr>
      <w:r>
        <w:tab/>
        <w:t xml:space="preserve">+ </w:t>
      </w:r>
      <w:proofErr w:type="spellStart"/>
      <w:r>
        <w:t>cvms</w:t>
      </w:r>
      <w:proofErr w:type="spellEnd"/>
      <w:r>
        <w:t xml:space="preserve"> </w:t>
      </w:r>
      <w:proofErr w:type="spellStart"/>
      <w:r>
        <w:t>bf_change_crxxx</w:t>
      </w:r>
      <w:proofErr w:type="spellEnd"/>
    </w:p>
    <w:p w14:paraId="7E21F554" w14:textId="77777777" w:rsidR="00C35F31" w:rsidRDefault="00C35F31" w:rsidP="00FE6A17">
      <w:pPr>
        <w:ind w:firstLine="1296"/>
      </w:pPr>
      <w:r>
        <w:t xml:space="preserve">+ </w:t>
      </w:r>
      <w:r w:rsidRPr="00530137">
        <w:t xml:space="preserve">ma </w:t>
      </w:r>
      <w:proofErr w:type="spellStart"/>
      <w:r w:rsidRPr="00530137">
        <w:t>ListunlockCells</w:t>
      </w:r>
      <w:proofErr w:type="spellEnd"/>
      <w:r w:rsidRPr="00530137">
        <w:t xml:space="preserve"> </w:t>
      </w:r>
      <w:proofErr w:type="spellStart"/>
      <w:r w:rsidRPr="00530137">
        <w:t>EUtranCellFDD</w:t>
      </w:r>
      <w:proofErr w:type="spellEnd"/>
      <w:r w:rsidRPr="00530137">
        <w:t xml:space="preserve"> </w:t>
      </w:r>
      <w:proofErr w:type="spellStart"/>
      <w:r w:rsidRPr="00530137">
        <w:t>administrativeState</w:t>
      </w:r>
      <w:proofErr w:type="spellEnd"/>
      <w:r>
        <w:t xml:space="preserve"> 1</w:t>
      </w:r>
    </w:p>
    <w:p w14:paraId="77CDA401" w14:textId="77777777" w:rsidR="00C35F31" w:rsidRDefault="00C35F31" w:rsidP="001916CC">
      <w:pPr>
        <w:ind w:firstLine="1296"/>
      </w:pPr>
      <w:r>
        <w:t xml:space="preserve">+ bl </w:t>
      </w:r>
      <w:proofErr w:type="spellStart"/>
      <w:r w:rsidRPr="00530137">
        <w:t>ListunlockCells</w:t>
      </w:r>
      <w:proofErr w:type="spellEnd"/>
    </w:p>
    <w:p w14:paraId="2719AA62" w14:textId="77777777" w:rsidR="00C35F31" w:rsidRDefault="00C35F31" w:rsidP="00C35F31">
      <w:pPr>
        <w:pStyle w:val="ListParagraph"/>
      </w:pPr>
      <w:r>
        <w:tab/>
        <w:t xml:space="preserve">+ set </w:t>
      </w:r>
      <w:proofErr w:type="spellStart"/>
      <w:r w:rsidRPr="00530137">
        <w:t>EUtranCellFDD</w:t>
      </w:r>
      <w:proofErr w:type="spellEnd"/>
      <w:r>
        <w:t xml:space="preserve"> </w:t>
      </w:r>
      <w:proofErr w:type="spellStart"/>
      <w:r w:rsidRPr="00302D23">
        <w:t>tUeBlockingTimer</w:t>
      </w:r>
      <w:proofErr w:type="spellEnd"/>
      <w:r>
        <w:t xml:space="preserve"> </w:t>
      </w:r>
      <w:proofErr w:type="gramStart"/>
      <w:r>
        <w:t>100</w:t>
      </w:r>
      <w:proofErr w:type="gramEnd"/>
    </w:p>
    <w:p w14:paraId="1EAA3A5C" w14:textId="77777777" w:rsidR="00C35F31" w:rsidRDefault="00C35F31" w:rsidP="00C35F31">
      <w:pPr>
        <w:pStyle w:val="ListParagraph"/>
      </w:pPr>
      <w:r>
        <w:tab/>
        <w:t xml:space="preserve">+ deb </w:t>
      </w:r>
      <w:proofErr w:type="spellStart"/>
      <w:r w:rsidRPr="00530137">
        <w:t>ListunlockCells</w:t>
      </w:r>
      <w:proofErr w:type="spellEnd"/>
    </w:p>
    <w:p w14:paraId="038D9D37" w14:textId="77777777" w:rsidR="00C35F31" w:rsidRDefault="00C35F31" w:rsidP="00C35F31">
      <w:pPr>
        <w:pStyle w:val="ListParagraph"/>
      </w:pPr>
      <w:r>
        <w:tab/>
        <w:t xml:space="preserve">+ </w:t>
      </w:r>
      <w:proofErr w:type="spellStart"/>
      <w:r>
        <w:t>st</w:t>
      </w:r>
      <w:proofErr w:type="spellEnd"/>
      <w:r>
        <w:t xml:space="preserve"> cell</w:t>
      </w:r>
    </w:p>
    <w:p w14:paraId="6AD4E686" w14:textId="77777777" w:rsidR="00C35F31" w:rsidRDefault="00C35F31" w:rsidP="00C35F31">
      <w:pPr>
        <w:pStyle w:val="ListParagraph"/>
      </w:pPr>
      <w:r>
        <w:tab/>
        <w:t xml:space="preserve">+ </w:t>
      </w:r>
      <w:proofErr w:type="spellStart"/>
      <w:r>
        <w:t>cvms</w:t>
      </w:r>
      <w:proofErr w:type="spellEnd"/>
      <w:r>
        <w:t xml:space="preserve"> </w:t>
      </w:r>
      <w:proofErr w:type="spellStart"/>
      <w:r>
        <w:t>af_change_crxxx</w:t>
      </w:r>
      <w:proofErr w:type="spellEnd"/>
    </w:p>
    <w:p w14:paraId="049C8E95" w14:textId="77777777" w:rsidR="00C35F31" w:rsidRDefault="00C35F31" w:rsidP="00C35F31">
      <w:pPr>
        <w:pStyle w:val="ListParagraph"/>
      </w:pPr>
      <w:r>
        <w:tab/>
        <w:t>+ alt</w:t>
      </w:r>
    </w:p>
    <w:p w14:paraId="05168CD3" w14:textId="77777777" w:rsidR="00C35F31" w:rsidRDefault="00C35F31" w:rsidP="00C35F31">
      <w:pPr>
        <w:pStyle w:val="ListParagraph"/>
      </w:pPr>
      <w:r>
        <w:tab/>
        <w:t xml:space="preserve">+ </w:t>
      </w:r>
      <w:proofErr w:type="spellStart"/>
      <w:r>
        <w:t>st</w:t>
      </w:r>
      <w:proofErr w:type="spellEnd"/>
      <w:r>
        <w:t xml:space="preserve"> cell</w:t>
      </w:r>
    </w:p>
    <w:p w14:paraId="4D2531F3" w14:textId="77777777" w:rsidR="00C35F31" w:rsidRDefault="00C35F31" w:rsidP="00C35F31">
      <w:pPr>
        <w:pStyle w:val="ListParagraph"/>
      </w:pPr>
      <w:r>
        <w:tab/>
        <w:t xml:space="preserve">+ </w:t>
      </w:r>
      <w:proofErr w:type="spellStart"/>
      <w:r>
        <w:t>cvls</w:t>
      </w:r>
      <w:proofErr w:type="spellEnd"/>
    </w:p>
    <w:p w14:paraId="26FA1311" w14:textId="77777777" w:rsidR="00C35F31" w:rsidRDefault="00C35F31" w:rsidP="00C35F31">
      <w:pPr>
        <w:pStyle w:val="ListParagraph"/>
      </w:pPr>
    </w:p>
    <w:p w14:paraId="62BA3A35" w14:textId="7AC03D49" w:rsidR="00C35F31" w:rsidRDefault="00C35F31" w:rsidP="00C35F31">
      <w:pPr>
        <w:pStyle w:val="ListParagraph"/>
        <w:numPr>
          <w:ilvl w:val="0"/>
          <w:numId w:val="14"/>
        </w:numPr>
        <w:spacing w:after="160" w:line="259" w:lineRule="auto"/>
        <w:contextualSpacing/>
      </w:pPr>
      <w:proofErr w:type="spellStart"/>
      <w:r w:rsidRPr="00C84C11">
        <w:rPr>
          <w:b/>
          <w:bCs/>
        </w:rPr>
        <w:t>Moshell</w:t>
      </w:r>
      <w:proofErr w:type="spellEnd"/>
      <w:r w:rsidRPr="00C84C11">
        <w:rPr>
          <w:b/>
          <w:bCs/>
        </w:rPr>
        <w:t xml:space="preserve"> scripting Mode</w:t>
      </w:r>
      <w:r>
        <w:t>: User</w:t>
      </w:r>
      <w:r w:rsidR="005C30C8">
        <w:t>s</w:t>
      </w:r>
      <w:r>
        <w:t xml:space="preserve"> put all above commands to the text file (</w:t>
      </w:r>
      <w:proofErr w:type="spellStart"/>
      <w:r>
        <w:t>Change</w:t>
      </w:r>
      <w:r w:rsidRPr="00302D23">
        <w:t>tUeBlockingTimer</w:t>
      </w:r>
      <w:r>
        <w:t>.mos</w:t>
      </w:r>
      <w:proofErr w:type="spellEnd"/>
      <w:r>
        <w:t>) and use run command to execute the command file.</w:t>
      </w:r>
    </w:p>
    <w:p w14:paraId="1D57E497" w14:textId="5410FCE3" w:rsidR="00C35F31" w:rsidRDefault="00C35F31" w:rsidP="00C35F31">
      <w:pPr>
        <w:ind w:left="720"/>
      </w:pPr>
      <w:r>
        <w:t xml:space="preserve">run </w:t>
      </w:r>
      <w:proofErr w:type="spellStart"/>
      <w:proofErr w:type="gramStart"/>
      <w:r>
        <w:t>Change</w:t>
      </w:r>
      <w:r w:rsidRPr="00302D23">
        <w:t>tUeBlockingTimer</w:t>
      </w:r>
      <w:r>
        <w:t>.mos</w:t>
      </w:r>
      <w:proofErr w:type="spellEnd"/>
      <w:proofErr w:type="gramEnd"/>
    </w:p>
    <w:p w14:paraId="2AC267D5" w14:textId="77777777" w:rsidR="00E2440F" w:rsidRDefault="00E2440F" w:rsidP="00C35F31">
      <w:pPr>
        <w:ind w:left="720"/>
      </w:pPr>
    </w:p>
    <w:p w14:paraId="4FE92675" w14:textId="77777777" w:rsidR="00C35F31" w:rsidRPr="00530137" w:rsidRDefault="00C35F31" w:rsidP="00C35F31">
      <w:pPr>
        <w:ind w:left="720"/>
      </w:pPr>
      <w:r>
        <w:object w:dxaOrig="1513" w:dyaOrig="985" w14:anchorId="71899B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pt;height:48.9pt" o:ole="">
            <v:imagedata r:id="rId11" o:title=""/>
          </v:shape>
          <o:OLEObject Type="Embed" ProgID="Package" ShapeID="_x0000_i1025" DrawAspect="Icon" ObjectID="_1770364088" r:id="rId12"/>
        </w:object>
      </w:r>
    </w:p>
    <w:p w14:paraId="1013F3BA" w14:textId="77777777" w:rsidR="00E2440F" w:rsidRDefault="00E2440F" w:rsidP="00C35F31"/>
    <w:p w14:paraId="3E7539C9" w14:textId="7F162846" w:rsidR="00C35F31" w:rsidRDefault="00C35F31" w:rsidP="00C35F31">
      <w:r>
        <w:t xml:space="preserve">When creating </w:t>
      </w:r>
      <w:proofErr w:type="spellStart"/>
      <w:r>
        <w:t>Moshell</w:t>
      </w:r>
      <w:proofErr w:type="spellEnd"/>
      <w:r>
        <w:t xml:space="preserve"> script, there is no special editor support to check </w:t>
      </w:r>
      <w:proofErr w:type="spellStart"/>
      <w:r>
        <w:t>Moshell</w:t>
      </w:r>
      <w:proofErr w:type="spellEnd"/>
      <w:r>
        <w:t xml:space="preserve"> commands, MOs name, Attributes name, … directly from the editor so if user does not remember them.</w:t>
      </w:r>
    </w:p>
    <w:p w14:paraId="3236A159" w14:textId="77777777" w:rsidR="00C35F31" w:rsidRDefault="00C35F31" w:rsidP="00C35F31">
      <w:r>
        <w:t xml:space="preserve">User needs to manual check by using </w:t>
      </w:r>
      <w:proofErr w:type="spellStart"/>
      <w:r>
        <w:t>Moshell</w:t>
      </w:r>
      <w:proofErr w:type="spellEnd"/>
      <w:r>
        <w:t xml:space="preserve"> offline, </w:t>
      </w:r>
      <w:proofErr w:type="spellStart"/>
      <w:r>
        <w:t>alex</w:t>
      </w:r>
      <w:proofErr w:type="spellEnd"/>
      <w:r>
        <w:t xml:space="preserve">, </w:t>
      </w:r>
      <w:proofErr w:type="spellStart"/>
      <w:r>
        <w:t>moshell</w:t>
      </w:r>
      <w:proofErr w:type="spellEnd"/>
      <w:r>
        <w:t xml:space="preserve"> </w:t>
      </w:r>
      <w:proofErr w:type="spellStart"/>
      <w:r>
        <w:t>userguide</w:t>
      </w:r>
      <w:proofErr w:type="spellEnd"/>
      <w:r>
        <w:t>… it is not convenient sometime.</w:t>
      </w:r>
    </w:p>
    <w:p w14:paraId="622470D5" w14:textId="77777777" w:rsidR="00105E65" w:rsidRDefault="00105E65" w:rsidP="00A751EB">
      <w:pPr>
        <w:pStyle w:val="NormalIndent"/>
        <w:rPr>
          <w:rFonts w:ascii="Arial" w:hAnsi="Arial" w:cs="Arial"/>
          <w:lang w:eastAsia="zh-CN"/>
        </w:rPr>
      </w:pPr>
    </w:p>
    <w:p w14:paraId="2B0982C8" w14:textId="392A199A" w:rsidR="00105E65" w:rsidRDefault="00105E65" w:rsidP="00A751EB">
      <w:pPr>
        <w:pStyle w:val="NormalIndent"/>
        <w:rPr>
          <w:rFonts w:ascii="Arial" w:hAnsi="Arial" w:cs="Arial"/>
          <w:lang w:eastAsia="zh-CN"/>
        </w:rPr>
      </w:pPr>
    </w:p>
    <w:p w14:paraId="1F24F1B4" w14:textId="6759482D" w:rsidR="00751144" w:rsidRDefault="00751144" w:rsidP="00A751EB">
      <w:pPr>
        <w:pStyle w:val="NormalIndent"/>
        <w:rPr>
          <w:rFonts w:ascii="Arial" w:hAnsi="Arial" w:cs="Arial"/>
          <w:lang w:eastAsia="zh-CN"/>
        </w:rPr>
      </w:pPr>
    </w:p>
    <w:p w14:paraId="379B8603" w14:textId="77777777" w:rsidR="00751144" w:rsidRDefault="00751144" w:rsidP="00A33DFC">
      <w:pPr>
        <w:pStyle w:val="NormalIndent"/>
        <w:ind w:left="0"/>
        <w:rPr>
          <w:rFonts w:ascii="Arial" w:hAnsi="Arial" w:cs="Arial"/>
          <w:lang w:eastAsia="zh-CN"/>
        </w:rPr>
      </w:pPr>
    </w:p>
    <w:p w14:paraId="4D81241B" w14:textId="2C4503EC" w:rsidR="00796A58" w:rsidRPr="00CD2FA1" w:rsidRDefault="00A33DFC" w:rsidP="00256CEA">
      <w:pPr>
        <w:pStyle w:val="Heading1"/>
        <w:rPr>
          <w:lang w:eastAsia="zh-CN"/>
        </w:rPr>
      </w:pPr>
      <w:bookmarkStart w:id="2" w:name="_Toc159751333"/>
      <w:r>
        <w:rPr>
          <w:bCs/>
        </w:rPr>
        <w:lastRenderedPageBreak/>
        <w:t>Purpose of MoshellEditor</w:t>
      </w:r>
      <w:bookmarkEnd w:id="2"/>
    </w:p>
    <w:p w14:paraId="674BEE3D" w14:textId="285E0720" w:rsidR="00B02ECE" w:rsidRDefault="0010175A" w:rsidP="00E2440F">
      <w:pPr>
        <w:ind w:firstLine="720"/>
      </w:pPr>
      <w:proofErr w:type="spellStart"/>
      <w:r>
        <w:t>Moshell</w:t>
      </w:r>
      <w:proofErr w:type="spellEnd"/>
      <w:r>
        <w:t xml:space="preserve"> supports the use of variables and logical constructs. These can be used directly from the command line or within </w:t>
      </w:r>
      <w:proofErr w:type="spellStart"/>
      <w:r>
        <w:t>MoShell</w:t>
      </w:r>
      <w:proofErr w:type="spellEnd"/>
      <w:r>
        <w:t xml:space="preserve"> command files as descripting in Scripting Part “</w:t>
      </w:r>
      <w:r w:rsidRPr="00C84C11">
        <w:rPr>
          <w:b/>
          <w:bCs/>
        </w:rPr>
        <w:t>6</w:t>
      </w:r>
      <w:r>
        <w:rPr>
          <w:b/>
          <w:bCs/>
        </w:rPr>
        <w:t>.</w:t>
      </w:r>
      <w:r w:rsidRPr="00C84C11">
        <w:rPr>
          <w:b/>
          <w:bCs/>
        </w:rPr>
        <w:t xml:space="preserve"> Scripting</w:t>
      </w:r>
      <w:r>
        <w:t xml:space="preserve">” of </w:t>
      </w:r>
      <w:proofErr w:type="spellStart"/>
      <w:r>
        <w:t>Moshell</w:t>
      </w:r>
      <w:proofErr w:type="spellEnd"/>
      <w:r>
        <w:t xml:space="preserve"> </w:t>
      </w:r>
      <w:proofErr w:type="spellStart"/>
      <w:r>
        <w:t>Userguide</w:t>
      </w:r>
      <w:proofErr w:type="spellEnd"/>
      <w:r>
        <w:t xml:space="preserve">. To create the </w:t>
      </w:r>
      <w:proofErr w:type="spellStart"/>
      <w:r>
        <w:t>Moshell</w:t>
      </w:r>
      <w:proofErr w:type="spellEnd"/>
      <w:r>
        <w:t xml:space="preserve"> command file currently the Engineers are using different editors like (notepad, </w:t>
      </w:r>
      <w:proofErr w:type="spellStart"/>
      <w:r>
        <w:t>Ultraedit</w:t>
      </w:r>
      <w:proofErr w:type="spellEnd"/>
      <w:r>
        <w:t xml:space="preserve">, vim…) they are not support checking </w:t>
      </w:r>
      <w:proofErr w:type="spellStart"/>
      <w:r>
        <w:t>Moshell</w:t>
      </w:r>
      <w:proofErr w:type="spellEnd"/>
      <w:r>
        <w:t xml:space="preserve"> commands, variables, MOs name, Attributes Name… the Engineers must remember or need to open and check in Alex, </w:t>
      </w:r>
      <w:proofErr w:type="spellStart"/>
      <w:r>
        <w:t>Moshell</w:t>
      </w:r>
      <w:proofErr w:type="spellEnd"/>
      <w:r>
        <w:t xml:space="preserve"> </w:t>
      </w:r>
      <w:proofErr w:type="spellStart"/>
      <w:r>
        <w:t>userguide</w:t>
      </w:r>
      <w:proofErr w:type="spellEnd"/>
      <w:r>
        <w:t xml:space="preserve"> or </w:t>
      </w:r>
      <w:proofErr w:type="spellStart"/>
      <w:r>
        <w:t>Moshell</w:t>
      </w:r>
      <w:proofErr w:type="spellEnd"/>
      <w:r>
        <w:t xml:space="preserve"> offline mode…</w:t>
      </w:r>
      <w:r w:rsidR="007B022F">
        <w:t>also when the script got some bugs Engineer hard to find or debug</w:t>
      </w:r>
      <w:r>
        <w:t xml:space="preserve"> so </w:t>
      </w:r>
      <w:proofErr w:type="spellStart"/>
      <w:r>
        <w:t>MoshellEditor</w:t>
      </w:r>
      <w:proofErr w:type="spellEnd"/>
      <w:r>
        <w:t xml:space="preserve"> was created.</w:t>
      </w:r>
    </w:p>
    <w:p w14:paraId="025739C1" w14:textId="77777777" w:rsidR="00E2440F" w:rsidRPr="00E2440F" w:rsidRDefault="00E2440F" w:rsidP="00E2440F">
      <w:pPr>
        <w:ind w:firstLine="720"/>
      </w:pPr>
    </w:p>
    <w:p w14:paraId="253FFDE8" w14:textId="07DF85BC" w:rsidR="005771FC" w:rsidRPr="00CD2FA1" w:rsidRDefault="0010175A" w:rsidP="008757C9">
      <w:pPr>
        <w:pStyle w:val="Heading1"/>
        <w:rPr>
          <w:lang w:eastAsia="zh-CN"/>
        </w:rPr>
      </w:pPr>
      <w:bookmarkStart w:id="3" w:name="_Toc218308707"/>
      <w:bookmarkStart w:id="4" w:name="_Toc274831135"/>
      <w:bookmarkStart w:id="5" w:name="_Toc275863528"/>
      <w:bookmarkStart w:id="6" w:name="_Toc159751334"/>
      <w:bookmarkEnd w:id="0"/>
      <w:r>
        <w:rPr>
          <w:bCs/>
        </w:rPr>
        <w:t xml:space="preserve">Tool </w:t>
      </w:r>
      <w:r w:rsidRPr="004D486A">
        <w:rPr>
          <w:bCs/>
        </w:rPr>
        <w:t>Functionalities</w:t>
      </w:r>
      <w:bookmarkEnd w:id="6"/>
    </w:p>
    <w:p w14:paraId="61E1539B" w14:textId="5B09FACF" w:rsidR="000D7753" w:rsidRDefault="000D7753" w:rsidP="001B0352">
      <w:pPr>
        <w:pStyle w:val="Heading2"/>
        <w:rPr>
          <w:lang w:eastAsia="zh-CN"/>
        </w:rPr>
      </w:pPr>
      <w:bookmarkStart w:id="7" w:name="_Toc159751335"/>
      <w:r>
        <w:rPr>
          <w:lang w:eastAsia="zh-CN"/>
        </w:rPr>
        <w:t>Interface</w:t>
      </w:r>
      <w:bookmarkEnd w:id="7"/>
    </w:p>
    <w:p w14:paraId="28E7C306" w14:textId="5BA38A48" w:rsidR="00C271B1" w:rsidRDefault="00C271B1" w:rsidP="00C271B1">
      <w:pPr>
        <w:pStyle w:val="NormalIndent"/>
        <w:ind w:left="0"/>
        <w:rPr>
          <w:lang w:eastAsia="zh-CN"/>
        </w:rPr>
      </w:pPr>
      <w:r>
        <w:rPr>
          <w:noProof/>
        </w:rPr>
        <w:drawing>
          <wp:inline distT="0" distB="0" distL="0" distR="0" wp14:anchorId="7E7CD4D2" wp14:editId="7F544CA3">
            <wp:extent cx="5731459" cy="3233057"/>
            <wp:effectExtent l="0" t="0" r="317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6988" cy="3236176"/>
                    </a:xfrm>
                    <a:prstGeom prst="rect">
                      <a:avLst/>
                    </a:prstGeom>
                  </pic:spPr>
                </pic:pic>
              </a:graphicData>
            </a:graphic>
          </wp:inline>
        </w:drawing>
      </w:r>
    </w:p>
    <w:p w14:paraId="2BFCE278" w14:textId="37405EA2" w:rsidR="000E47F6" w:rsidRDefault="000E47F6" w:rsidP="00C271B1">
      <w:pPr>
        <w:pStyle w:val="NormalIndent"/>
        <w:ind w:left="0"/>
        <w:rPr>
          <w:lang w:eastAsia="zh-CN"/>
        </w:rPr>
      </w:pPr>
    </w:p>
    <w:p w14:paraId="482E4CA4" w14:textId="6879E86E" w:rsidR="000E47F6" w:rsidRDefault="000E47F6" w:rsidP="000E47F6">
      <w:bookmarkStart w:id="8" w:name="_Hlk156983274"/>
      <w:proofErr w:type="spellStart"/>
      <w:r>
        <w:t>Moshell</w:t>
      </w:r>
      <w:r w:rsidRPr="00D241A1">
        <w:t>Editor</w:t>
      </w:r>
      <w:proofErr w:type="spellEnd"/>
      <w:r w:rsidRPr="00D241A1">
        <w:t xml:space="preserve"> allows user directly</w:t>
      </w:r>
      <w:r>
        <w:t xml:space="preserve"> to</w:t>
      </w:r>
      <w:r w:rsidRPr="00D241A1">
        <w:t xml:space="preserve"> check</w:t>
      </w:r>
      <w:r>
        <w:t xml:space="preserve"> or </w:t>
      </w:r>
      <w:r w:rsidRPr="00D241A1">
        <w:t>perform</w:t>
      </w:r>
      <w:r>
        <w:t xml:space="preserve"> below</w:t>
      </w:r>
      <w:r w:rsidRPr="00D241A1">
        <w:t>:</w:t>
      </w:r>
    </w:p>
    <w:p w14:paraId="27D6B734" w14:textId="77777777" w:rsidR="00E2440F" w:rsidRPr="00D241A1" w:rsidRDefault="00E2440F" w:rsidP="000E47F6"/>
    <w:p w14:paraId="333F1974" w14:textId="77777777" w:rsidR="000E47F6" w:rsidRDefault="000E47F6" w:rsidP="000E47F6">
      <w:pPr>
        <w:pStyle w:val="ListParagraph"/>
        <w:numPr>
          <w:ilvl w:val="0"/>
          <w:numId w:val="17"/>
        </w:numPr>
        <w:spacing w:after="160" w:line="259" w:lineRule="auto"/>
        <w:contextualSpacing/>
      </w:pPr>
      <w:proofErr w:type="spellStart"/>
      <w:r>
        <w:t>Moshell</w:t>
      </w:r>
      <w:proofErr w:type="spellEnd"/>
      <w:r>
        <w:t xml:space="preserve"> command line syntax and description, examples, and other important information.</w:t>
      </w:r>
    </w:p>
    <w:p w14:paraId="16C043DF" w14:textId="77777777" w:rsidR="000E47F6" w:rsidRDefault="000E47F6" w:rsidP="000E47F6">
      <w:pPr>
        <w:pStyle w:val="ListParagraph"/>
        <w:numPr>
          <w:ilvl w:val="0"/>
          <w:numId w:val="16"/>
        </w:numPr>
        <w:spacing w:after="160" w:line="259" w:lineRule="auto"/>
        <w:contextualSpacing/>
      </w:pPr>
      <w:r>
        <w:t xml:space="preserve">Available </w:t>
      </w:r>
      <w:proofErr w:type="spellStart"/>
      <w:r>
        <w:t>Moshell</w:t>
      </w:r>
      <w:proofErr w:type="spellEnd"/>
      <w:r>
        <w:t xml:space="preserve"> variables, functions, description, examples.</w:t>
      </w:r>
    </w:p>
    <w:p w14:paraId="68F8757C" w14:textId="5F108252" w:rsidR="000E47F6" w:rsidRDefault="000E47F6" w:rsidP="000E47F6">
      <w:pPr>
        <w:pStyle w:val="ListParagraph"/>
        <w:numPr>
          <w:ilvl w:val="0"/>
          <w:numId w:val="16"/>
        </w:numPr>
        <w:spacing w:after="160" w:line="259" w:lineRule="auto"/>
        <w:contextualSpacing/>
      </w:pPr>
      <w:r>
        <w:t xml:space="preserve">MO names, Attribute names, Action names (Default common of RNC/RBS). User can change to other node type by loading </w:t>
      </w:r>
      <w:proofErr w:type="spellStart"/>
      <w:r>
        <w:t>kget</w:t>
      </w:r>
      <w:proofErr w:type="spellEnd"/>
      <w:r w:rsidR="00E72706">
        <w:t>/xml MOM file</w:t>
      </w:r>
      <w:r>
        <w:t xml:space="preserve"> of </w:t>
      </w:r>
      <w:r w:rsidR="00E2440F">
        <w:t>node</w:t>
      </w:r>
      <w:r>
        <w:t>.</w:t>
      </w:r>
    </w:p>
    <w:p w14:paraId="6CDB9562" w14:textId="6C1DFB8F" w:rsidR="00EE5D9E" w:rsidRDefault="00EE5D9E" w:rsidP="000E47F6">
      <w:pPr>
        <w:pStyle w:val="ListParagraph"/>
        <w:numPr>
          <w:ilvl w:val="0"/>
          <w:numId w:val="16"/>
        </w:numPr>
        <w:spacing w:after="160" w:line="259" w:lineRule="auto"/>
        <w:contextualSpacing/>
      </w:pPr>
      <w:r>
        <w:t>Auto display commands, MOs, Attributes during user typing.</w:t>
      </w:r>
    </w:p>
    <w:p w14:paraId="1EC00E16" w14:textId="77777777" w:rsidR="000E47F6" w:rsidRDefault="000E47F6" w:rsidP="000E47F6">
      <w:pPr>
        <w:pStyle w:val="ListParagraph"/>
        <w:numPr>
          <w:ilvl w:val="0"/>
          <w:numId w:val="16"/>
        </w:numPr>
        <w:spacing w:after="160" w:line="259" w:lineRule="auto"/>
        <w:contextualSpacing/>
      </w:pPr>
      <w:r>
        <w:t xml:space="preserve">Search attribute of the </w:t>
      </w:r>
      <w:proofErr w:type="spellStart"/>
      <w:r>
        <w:t>MOs.</w:t>
      </w:r>
      <w:proofErr w:type="spellEnd"/>
    </w:p>
    <w:p w14:paraId="40752F19" w14:textId="1FF2F446" w:rsidR="00250004" w:rsidRDefault="000E47F6" w:rsidP="00250004">
      <w:pPr>
        <w:pStyle w:val="ListParagraph"/>
        <w:numPr>
          <w:ilvl w:val="0"/>
          <w:numId w:val="16"/>
        </w:numPr>
        <w:spacing w:after="160" w:line="259" w:lineRule="auto"/>
        <w:contextualSpacing/>
      </w:pPr>
      <w:r>
        <w:t>Search some common Unix commands.</w:t>
      </w:r>
    </w:p>
    <w:p w14:paraId="30D82F0B" w14:textId="77777777" w:rsidR="000E47F6" w:rsidRDefault="000E47F6" w:rsidP="000E47F6">
      <w:pPr>
        <w:pStyle w:val="ListParagraph"/>
        <w:numPr>
          <w:ilvl w:val="0"/>
          <w:numId w:val="16"/>
        </w:numPr>
        <w:spacing w:after="160" w:line="259" w:lineRule="auto"/>
        <w:contextualSpacing/>
      </w:pPr>
      <w:r>
        <w:t>Logical constructs syntax, description, and examples.</w:t>
      </w:r>
    </w:p>
    <w:p w14:paraId="709184BF" w14:textId="77777777" w:rsidR="000E47F6" w:rsidRDefault="000E47F6" w:rsidP="000E47F6">
      <w:pPr>
        <w:pStyle w:val="ListParagraph"/>
        <w:numPr>
          <w:ilvl w:val="0"/>
          <w:numId w:val="16"/>
        </w:numPr>
        <w:spacing w:after="160" w:line="259" w:lineRule="auto"/>
        <w:contextualSpacing/>
      </w:pPr>
      <w:r>
        <w:t>Easy to see the keywords are highlight by different colours.</w:t>
      </w:r>
    </w:p>
    <w:p w14:paraId="199E85BB" w14:textId="77777777" w:rsidR="000E47F6" w:rsidRDefault="000E47F6" w:rsidP="000E47F6">
      <w:pPr>
        <w:pStyle w:val="ListParagraph"/>
        <w:numPr>
          <w:ilvl w:val="0"/>
          <w:numId w:val="16"/>
        </w:numPr>
        <w:spacing w:after="160" w:line="259" w:lineRule="auto"/>
        <w:contextualSpacing/>
      </w:pPr>
      <w:r>
        <w:t xml:space="preserve">Auto complete if/else, for/done </w:t>
      </w:r>
      <w:proofErr w:type="spellStart"/>
      <w:r>
        <w:t>func</w:t>
      </w:r>
      <w:proofErr w:type="spellEnd"/>
      <w:r>
        <w:t>/</w:t>
      </w:r>
      <w:proofErr w:type="spellStart"/>
      <w:r>
        <w:t>endfuc</w:t>
      </w:r>
      <w:proofErr w:type="spellEnd"/>
      <w:r>
        <w:t xml:space="preserve"> constructs.</w:t>
      </w:r>
    </w:p>
    <w:p w14:paraId="717D119A" w14:textId="4691EF6E" w:rsidR="000E47F6" w:rsidRDefault="000E47F6" w:rsidP="000E47F6">
      <w:pPr>
        <w:pStyle w:val="ListParagraph"/>
        <w:numPr>
          <w:ilvl w:val="0"/>
          <w:numId w:val="16"/>
        </w:numPr>
        <w:spacing w:after="160" w:line="259" w:lineRule="auto"/>
        <w:contextualSpacing/>
      </w:pPr>
      <w:r>
        <w:lastRenderedPageBreak/>
        <w:t xml:space="preserve">Auto complete “`”. </w:t>
      </w:r>
    </w:p>
    <w:p w14:paraId="679B2C2B" w14:textId="28636659" w:rsidR="00250004" w:rsidRDefault="00250004" w:rsidP="000E47F6">
      <w:pPr>
        <w:pStyle w:val="ListParagraph"/>
        <w:numPr>
          <w:ilvl w:val="0"/>
          <w:numId w:val="16"/>
        </w:numPr>
        <w:spacing w:after="160" w:line="259" w:lineRule="auto"/>
        <w:contextualSpacing/>
      </w:pPr>
      <w:r>
        <w:t xml:space="preserve">Support </w:t>
      </w:r>
      <w:proofErr w:type="spellStart"/>
      <w:r>
        <w:t>enm</w:t>
      </w:r>
      <w:proofErr w:type="spellEnd"/>
      <w:r>
        <w:t xml:space="preserve"> cli, </w:t>
      </w:r>
      <w:proofErr w:type="spellStart"/>
      <w:r>
        <w:t>enmscripting</w:t>
      </w:r>
      <w:proofErr w:type="spellEnd"/>
      <w:r>
        <w:t xml:space="preserve"> checking.</w:t>
      </w:r>
    </w:p>
    <w:p w14:paraId="085A3F86" w14:textId="06C7F87C" w:rsidR="00901131" w:rsidRDefault="00901131" w:rsidP="000E47F6">
      <w:pPr>
        <w:pStyle w:val="ListParagraph"/>
        <w:numPr>
          <w:ilvl w:val="0"/>
          <w:numId w:val="16"/>
        </w:numPr>
        <w:spacing w:after="160" w:line="259" w:lineRule="auto"/>
        <w:contextualSpacing/>
      </w:pPr>
      <w:r>
        <w:t xml:space="preserve">Support </w:t>
      </w:r>
      <w:proofErr w:type="spellStart"/>
      <w:r>
        <w:t>cmedit</w:t>
      </w:r>
      <w:proofErr w:type="spellEnd"/>
      <w:r>
        <w:t xml:space="preserve"> command examples checking.</w:t>
      </w:r>
    </w:p>
    <w:p w14:paraId="240D095A" w14:textId="4388F733" w:rsidR="00250004" w:rsidRDefault="00250004" w:rsidP="000E47F6">
      <w:pPr>
        <w:pStyle w:val="ListParagraph"/>
        <w:numPr>
          <w:ilvl w:val="0"/>
          <w:numId w:val="16"/>
        </w:numPr>
        <w:spacing w:after="160" w:line="259" w:lineRule="auto"/>
        <w:contextualSpacing/>
      </w:pPr>
      <w:r>
        <w:t xml:space="preserve">Support </w:t>
      </w:r>
      <w:proofErr w:type="spellStart"/>
      <w:r>
        <w:t>enmscripting</w:t>
      </w:r>
      <w:proofErr w:type="spellEnd"/>
      <w:r>
        <w:t xml:space="preserve"> syntax checking.</w:t>
      </w:r>
    </w:p>
    <w:p w14:paraId="78804341" w14:textId="31A7B24D" w:rsidR="00B92701" w:rsidRDefault="00B92701" w:rsidP="000E47F6">
      <w:pPr>
        <w:pStyle w:val="ListParagraph"/>
        <w:numPr>
          <w:ilvl w:val="0"/>
          <w:numId w:val="16"/>
        </w:numPr>
        <w:spacing w:after="160" w:line="259" w:lineRule="auto"/>
        <w:contextualSpacing/>
      </w:pPr>
      <w:r>
        <w:t>Support MOs, Attributes description/value checking.</w:t>
      </w:r>
    </w:p>
    <w:p w14:paraId="1C7B733A" w14:textId="2498E0FF" w:rsidR="00E2440F" w:rsidRDefault="00E2440F" w:rsidP="00E2440F">
      <w:pPr>
        <w:pStyle w:val="ListParagraph"/>
        <w:numPr>
          <w:ilvl w:val="0"/>
          <w:numId w:val="16"/>
        </w:numPr>
        <w:spacing w:after="160" w:line="259" w:lineRule="auto"/>
        <w:contextualSpacing/>
      </w:pPr>
      <w:r>
        <w:t xml:space="preserve">Identify the bugs </w:t>
      </w:r>
      <w:r w:rsidR="00A2443C">
        <w:t>in script and</w:t>
      </w:r>
      <w:r>
        <w:t xml:space="preserve"> fix easily and quickly</w:t>
      </w:r>
      <w:r w:rsidR="00A2443C">
        <w:t xml:space="preserve"> by debug function</w:t>
      </w:r>
      <w:r>
        <w:t>.</w:t>
      </w:r>
    </w:p>
    <w:p w14:paraId="296F647C" w14:textId="77777777" w:rsidR="002D3780" w:rsidRDefault="002D3780" w:rsidP="002D3780">
      <w:pPr>
        <w:pStyle w:val="ListParagraph"/>
        <w:numPr>
          <w:ilvl w:val="0"/>
          <w:numId w:val="16"/>
        </w:numPr>
      </w:pPr>
      <w:r>
        <w:t>Generate scripts base on template and data from RF (CR mode)</w:t>
      </w:r>
    </w:p>
    <w:p w14:paraId="316EBC98" w14:textId="6DE7BFA0" w:rsidR="002D3780" w:rsidRDefault="002D3780" w:rsidP="002D3780">
      <w:pPr>
        <w:pStyle w:val="ListParagraph"/>
        <w:numPr>
          <w:ilvl w:val="0"/>
          <w:numId w:val="16"/>
        </w:numPr>
      </w:pPr>
      <w:r>
        <w:t xml:space="preserve">Parse </w:t>
      </w:r>
      <w:proofErr w:type="spellStart"/>
      <w:r>
        <w:t>FolderLog</w:t>
      </w:r>
      <w:proofErr w:type="spellEnd"/>
      <w:r>
        <w:t xml:space="preserve"> (Parse </w:t>
      </w:r>
      <w:proofErr w:type="spellStart"/>
      <w:r>
        <w:t>moshell</w:t>
      </w:r>
      <w:proofErr w:type="spellEnd"/>
      <w:r>
        <w:t xml:space="preserve"> command log files) help to identify the command </w:t>
      </w:r>
      <w:proofErr w:type="spellStart"/>
      <w:r>
        <w:t>ouput</w:t>
      </w:r>
      <w:proofErr w:type="spellEnd"/>
      <w:r>
        <w:t>, pass, failure</w:t>
      </w:r>
      <w:proofErr w:type="gramStart"/>
      <w:r>
        <w:t>…(</w:t>
      </w:r>
      <w:proofErr w:type="gramEnd"/>
      <w:r>
        <w:t>CR mode, Network activities…)</w:t>
      </w:r>
    </w:p>
    <w:p w14:paraId="6EAF5216" w14:textId="039A84C9" w:rsidR="006816AF" w:rsidRDefault="006816AF" w:rsidP="002D3780">
      <w:pPr>
        <w:pStyle w:val="ListParagraph"/>
        <w:numPr>
          <w:ilvl w:val="0"/>
          <w:numId w:val="16"/>
        </w:numPr>
      </w:pPr>
      <w:r>
        <w:t xml:space="preserve">Simple Remote Connection for download/upload folders/files from/to sftp server or </w:t>
      </w:r>
      <w:proofErr w:type="spellStart"/>
      <w:r>
        <w:t>ssh</w:t>
      </w:r>
      <w:proofErr w:type="spellEnd"/>
      <w:r>
        <w:t xml:space="preserve"> to execute commands to </w:t>
      </w:r>
      <w:proofErr w:type="spellStart"/>
      <w:r>
        <w:t>ssh</w:t>
      </w:r>
      <w:proofErr w:type="spellEnd"/>
      <w:r>
        <w:t xml:space="preserve"> server</w:t>
      </w:r>
      <w:r w:rsidR="00E72706">
        <w:t xml:space="preserve">, prompt </w:t>
      </w:r>
      <w:proofErr w:type="spellStart"/>
      <w:r w:rsidR="00E72706">
        <w:t>moshell</w:t>
      </w:r>
      <w:proofErr w:type="spellEnd"/>
      <w:r w:rsidR="00E72706">
        <w:t xml:space="preserve"> commands/user saved commands during user typing</w:t>
      </w:r>
      <w:r>
        <w:t>.</w:t>
      </w:r>
      <w:r w:rsidR="00501417">
        <w:t xml:space="preserve"> Allow user </w:t>
      </w:r>
      <w:proofErr w:type="gramStart"/>
      <w:r w:rsidR="00501417">
        <w:t>add/remove</w:t>
      </w:r>
      <w:proofErr w:type="gramEnd"/>
      <w:r w:rsidR="00501417">
        <w:t xml:space="preserve"> new command in command prompt list.</w:t>
      </w:r>
    </w:p>
    <w:p w14:paraId="7BF2B750" w14:textId="40C96CBB" w:rsidR="002D3780" w:rsidRDefault="002D3780" w:rsidP="009F7018">
      <w:pPr>
        <w:pStyle w:val="ListParagraph"/>
        <w:numPr>
          <w:ilvl w:val="0"/>
          <w:numId w:val="16"/>
        </w:numPr>
      </w:pPr>
      <w:r>
        <w:t xml:space="preserve">Compare </w:t>
      </w:r>
      <w:proofErr w:type="spellStart"/>
      <w:r>
        <w:t>FolderLogs</w:t>
      </w:r>
      <w:proofErr w:type="spellEnd"/>
      <w:r>
        <w:t xml:space="preserve"> (Parse </w:t>
      </w:r>
      <w:proofErr w:type="spellStart"/>
      <w:r>
        <w:t>moshell</w:t>
      </w:r>
      <w:proofErr w:type="spellEnd"/>
      <w:r>
        <w:t xml:space="preserve"> command log files in 2 folders) help to identify the command </w:t>
      </w:r>
      <w:proofErr w:type="spellStart"/>
      <w:r>
        <w:t>ouput</w:t>
      </w:r>
      <w:proofErr w:type="spellEnd"/>
      <w:r>
        <w:t>, pass, failure then compare the result in 2 folders then list out the differences</w:t>
      </w:r>
      <w:proofErr w:type="gramStart"/>
      <w:r>
        <w:t>….(</w:t>
      </w:r>
      <w:proofErr w:type="gramEnd"/>
      <w:r>
        <w:t>CR mode/Upgrade Activity…)</w:t>
      </w:r>
    </w:p>
    <w:p w14:paraId="05A2A832" w14:textId="14BE4617" w:rsidR="00901131" w:rsidRPr="00E72706" w:rsidRDefault="00E72706" w:rsidP="00E72706">
      <w:pPr>
        <w:pStyle w:val="ListParagraph"/>
        <w:numPr>
          <w:ilvl w:val="0"/>
          <w:numId w:val="16"/>
        </w:numPr>
      </w:pPr>
      <w:r w:rsidRPr="00E72706">
        <w:t>Generate script templates/Data form base on xml MOM file of node.</w:t>
      </w:r>
    </w:p>
    <w:bookmarkEnd w:id="8"/>
    <w:p w14:paraId="495FD2B1" w14:textId="77777777" w:rsidR="00901131" w:rsidRDefault="00901131" w:rsidP="00BE1818">
      <w:pPr>
        <w:rPr>
          <w:b/>
          <w:bCs/>
        </w:rPr>
      </w:pPr>
    </w:p>
    <w:p w14:paraId="4A3399F3" w14:textId="55487B5C" w:rsidR="00BE1818" w:rsidRDefault="00BE1818" w:rsidP="00BE1818">
      <w:pPr>
        <w:rPr>
          <w:b/>
          <w:bCs/>
        </w:rPr>
      </w:pPr>
      <w:r w:rsidRPr="00B814DF">
        <w:rPr>
          <w:b/>
          <w:bCs/>
        </w:rPr>
        <w:t>Note:</w:t>
      </w:r>
    </w:p>
    <w:p w14:paraId="58B14D2A" w14:textId="24EA2ECF" w:rsidR="00EE5D9E" w:rsidRDefault="00EE5D9E" w:rsidP="00BE1818">
      <w:pPr>
        <w:rPr>
          <w:b/>
          <w:bCs/>
        </w:rPr>
      </w:pPr>
    </w:p>
    <w:p w14:paraId="5D0A98A4" w14:textId="0FB161A9" w:rsidR="00EE5D9E" w:rsidRDefault="00EE5D9E" w:rsidP="00EE5D9E">
      <w:r>
        <w:t>- Auto commands, MOs, Attributes</w:t>
      </w:r>
      <w:r w:rsidR="008C4250">
        <w:t>, Variables</w:t>
      </w:r>
      <w:r w:rsidR="00041C7F">
        <w:t xml:space="preserve"> (variable will start with $)</w:t>
      </w:r>
      <w:r>
        <w:t xml:space="preserve"> will be displayed in Help Window during user typing. </w:t>
      </w:r>
    </w:p>
    <w:p w14:paraId="471279EA" w14:textId="0821064F" w:rsidR="00EE5D9E" w:rsidRDefault="00EE5D9E" w:rsidP="00EE5D9E">
      <w:pPr>
        <w:rPr>
          <w:b/>
          <w:bCs/>
        </w:rPr>
      </w:pPr>
    </w:p>
    <w:p w14:paraId="75FBAAAF" w14:textId="7C00C5A2" w:rsidR="008937A6" w:rsidRDefault="008937A6" w:rsidP="00EE5D9E">
      <w:r w:rsidRPr="008937A6">
        <w:t>Commands:</w:t>
      </w:r>
    </w:p>
    <w:p w14:paraId="44AAD9C7" w14:textId="77777777" w:rsidR="008937A6" w:rsidRPr="008937A6" w:rsidRDefault="008937A6" w:rsidP="00EE5D9E"/>
    <w:p w14:paraId="060872F8" w14:textId="54B9FB12" w:rsidR="00EE5D9E" w:rsidRDefault="00705FD0" w:rsidP="00EE5D9E">
      <w:pPr>
        <w:rPr>
          <w:b/>
          <w:bCs/>
        </w:rPr>
      </w:pPr>
      <w:r>
        <w:rPr>
          <w:noProof/>
        </w:rPr>
        <w:drawing>
          <wp:inline distT="0" distB="0" distL="0" distR="0" wp14:anchorId="7DE1B84D" wp14:editId="305B8087">
            <wp:extent cx="5732145" cy="3433445"/>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3433445"/>
                    </a:xfrm>
                    <a:prstGeom prst="rect">
                      <a:avLst/>
                    </a:prstGeom>
                  </pic:spPr>
                </pic:pic>
              </a:graphicData>
            </a:graphic>
          </wp:inline>
        </w:drawing>
      </w:r>
    </w:p>
    <w:p w14:paraId="4245C918" w14:textId="0A406C52" w:rsidR="008937A6" w:rsidRDefault="008937A6" w:rsidP="00EE5D9E">
      <w:pPr>
        <w:rPr>
          <w:b/>
          <w:bCs/>
        </w:rPr>
      </w:pPr>
    </w:p>
    <w:p w14:paraId="64884E05" w14:textId="5C25F38D" w:rsidR="008937A6" w:rsidRDefault="008937A6" w:rsidP="00EE5D9E">
      <w:pPr>
        <w:rPr>
          <w:b/>
          <w:bCs/>
        </w:rPr>
      </w:pPr>
    </w:p>
    <w:p w14:paraId="36FD4AFB" w14:textId="2E324219" w:rsidR="008937A6" w:rsidRDefault="008937A6" w:rsidP="00EE5D9E">
      <w:pPr>
        <w:rPr>
          <w:b/>
          <w:bCs/>
        </w:rPr>
      </w:pPr>
    </w:p>
    <w:p w14:paraId="1B250A19" w14:textId="770114B4" w:rsidR="008937A6" w:rsidRDefault="008937A6" w:rsidP="00EE5D9E">
      <w:pPr>
        <w:rPr>
          <w:b/>
          <w:bCs/>
        </w:rPr>
      </w:pPr>
    </w:p>
    <w:p w14:paraId="7F84435C" w14:textId="578E1951" w:rsidR="008937A6" w:rsidRPr="008937A6" w:rsidRDefault="008937A6" w:rsidP="00EE5D9E">
      <w:r w:rsidRPr="008937A6">
        <w:lastRenderedPageBreak/>
        <w:t>MO:</w:t>
      </w:r>
      <w:r w:rsidR="009E329A">
        <w:t xml:space="preserve"> (Use Ctrl + Tab) To auto complete the MO (The first MO in the Help Window is filled)</w:t>
      </w:r>
    </w:p>
    <w:p w14:paraId="2DB7FAE0" w14:textId="4D668173" w:rsidR="008937A6" w:rsidRDefault="008937A6" w:rsidP="00EE5D9E">
      <w:pPr>
        <w:rPr>
          <w:b/>
          <w:bCs/>
        </w:rPr>
      </w:pPr>
    </w:p>
    <w:p w14:paraId="70810439" w14:textId="65383696" w:rsidR="008937A6" w:rsidRDefault="008937A6" w:rsidP="00EE5D9E">
      <w:pPr>
        <w:rPr>
          <w:b/>
          <w:bCs/>
        </w:rPr>
      </w:pPr>
      <w:r>
        <w:rPr>
          <w:noProof/>
        </w:rPr>
        <w:drawing>
          <wp:inline distT="0" distB="0" distL="0" distR="0" wp14:anchorId="38930DE8" wp14:editId="05358BE1">
            <wp:extent cx="5732145" cy="343344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3433445"/>
                    </a:xfrm>
                    <a:prstGeom prst="rect">
                      <a:avLst/>
                    </a:prstGeom>
                  </pic:spPr>
                </pic:pic>
              </a:graphicData>
            </a:graphic>
          </wp:inline>
        </w:drawing>
      </w:r>
    </w:p>
    <w:p w14:paraId="47D7E654" w14:textId="40AC04F3" w:rsidR="008937A6" w:rsidRDefault="008937A6" w:rsidP="00EE5D9E">
      <w:pPr>
        <w:rPr>
          <w:b/>
          <w:bCs/>
        </w:rPr>
      </w:pPr>
    </w:p>
    <w:p w14:paraId="2246AF5A" w14:textId="17DF1ADB" w:rsidR="008937A6" w:rsidRDefault="008937A6" w:rsidP="00EE5D9E">
      <w:r w:rsidRPr="008937A6">
        <w:t>Attribute:</w:t>
      </w:r>
      <w:r w:rsidR="009E329A">
        <w:t xml:space="preserve"> (Use Ctrl + Tab) To auto complete the Attribute (The first Attribute in the Help Window is filled)</w:t>
      </w:r>
    </w:p>
    <w:p w14:paraId="7BCEEE3E" w14:textId="4C96B2DD" w:rsidR="008937A6" w:rsidRDefault="008937A6" w:rsidP="00EE5D9E"/>
    <w:p w14:paraId="4C58A951" w14:textId="0E14818D" w:rsidR="008937A6" w:rsidRPr="008937A6" w:rsidRDefault="008937A6" w:rsidP="00EE5D9E">
      <w:r>
        <w:rPr>
          <w:noProof/>
        </w:rPr>
        <w:drawing>
          <wp:inline distT="0" distB="0" distL="0" distR="0" wp14:anchorId="43BAC27C" wp14:editId="36B3852D">
            <wp:extent cx="5732145" cy="3433445"/>
            <wp:effectExtent l="0" t="0" r="190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2145" cy="3433445"/>
                    </a:xfrm>
                    <a:prstGeom prst="rect">
                      <a:avLst/>
                    </a:prstGeom>
                  </pic:spPr>
                </pic:pic>
              </a:graphicData>
            </a:graphic>
          </wp:inline>
        </w:drawing>
      </w:r>
    </w:p>
    <w:p w14:paraId="76FDDDC8" w14:textId="77777777" w:rsidR="00EE5D9E" w:rsidRPr="00EE5D9E" w:rsidRDefault="00EE5D9E" w:rsidP="00EE5D9E">
      <w:pPr>
        <w:rPr>
          <w:b/>
          <w:bCs/>
        </w:rPr>
      </w:pPr>
    </w:p>
    <w:p w14:paraId="65CF5564" w14:textId="77777777" w:rsidR="001A5E73" w:rsidRPr="00B814DF" w:rsidRDefault="001A5E73" w:rsidP="00BE1818">
      <w:pPr>
        <w:rPr>
          <w:b/>
          <w:bCs/>
        </w:rPr>
      </w:pPr>
    </w:p>
    <w:p w14:paraId="38A5CE67" w14:textId="259EACC5" w:rsidR="00BE1818" w:rsidRDefault="00BE1818" w:rsidP="00BE1818">
      <w:r>
        <w:lastRenderedPageBreak/>
        <w:t xml:space="preserve">- Type some letters of </w:t>
      </w:r>
      <w:proofErr w:type="spellStart"/>
      <w:r>
        <w:t>Moshell</w:t>
      </w:r>
      <w:proofErr w:type="spellEnd"/>
      <w:r>
        <w:t xml:space="preserve"> Command/MO Name/Unix command then press tab two times for Command/MOs prompt.</w:t>
      </w:r>
    </w:p>
    <w:p w14:paraId="5356D1F7" w14:textId="77777777" w:rsidR="0079380A" w:rsidRDefault="0079380A" w:rsidP="00BE1818"/>
    <w:p w14:paraId="4BEC1810" w14:textId="77777777" w:rsidR="00BE1818" w:rsidRDefault="00BE1818" w:rsidP="00BE1818">
      <w:pPr>
        <w:pStyle w:val="ListParagraph"/>
        <w:numPr>
          <w:ilvl w:val="0"/>
          <w:numId w:val="18"/>
        </w:numPr>
        <w:spacing w:after="160" w:line="259" w:lineRule="auto"/>
        <w:contextualSpacing/>
      </w:pPr>
      <w:r>
        <w:t>Check commands start with letter “a”:</w:t>
      </w:r>
    </w:p>
    <w:p w14:paraId="3B640510" w14:textId="11CEE58E" w:rsidR="00BE1818" w:rsidRDefault="00BE1818" w:rsidP="00BE1818">
      <w:r>
        <w:rPr>
          <w:noProof/>
        </w:rPr>
        <w:drawing>
          <wp:inline distT="0" distB="0" distL="0" distR="0" wp14:anchorId="2C194231" wp14:editId="5FFE9832">
            <wp:extent cx="5759656" cy="28432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79020" cy="2852771"/>
                    </a:xfrm>
                    <a:prstGeom prst="rect">
                      <a:avLst/>
                    </a:prstGeom>
                  </pic:spPr>
                </pic:pic>
              </a:graphicData>
            </a:graphic>
          </wp:inline>
        </w:drawing>
      </w:r>
    </w:p>
    <w:p w14:paraId="5E0B7242" w14:textId="77777777" w:rsidR="00460DD0" w:rsidRDefault="00460DD0" w:rsidP="00BE1818"/>
    <w:p w14:paraId="07231C32" w14:textId="77777777" w:rsidR="00BE1818" w:rsidRDefault="00BE1818" w:rsidP="00BE1818">
      <w:pPr>
        <w:pStyle w:val="ListParagraph"/>
        <w:numPr>
          <w:ilvl w:val="0"/>
          <w:numId w:val="18"/>
        </w:numPr>
        <w:spacing w:after="160" w:line="259" w:lineRule="auto"/>
        <w:contextualSpacing/>
      </w:pPr>
      <w:r>
        <w:t xml:space="preserve">Check MOs name content </w:t>
      </w:r>
      <w:proofErr w:type="spellStart"/>
      <w:r>
        <w:t>cellfdd</w:t>
      </w:r>
      <w:proofErr w:type="spellEnd"/>
      <w:r>
        <w:t>:</w:t>
      </w:r>
    </w:p>
    <w:p w14:paraId="6CC70E72" w14:textId="2D7EBAC4" w:rsidR="00E2440F" w:rsidRDefault="00BE1818" w:rsidP="00BE1818">
      <w:r>
        <w:rPr>
          <w:noProof/>
        </w:rPr>
        <w:drawing>
          <wp:inline distT="0" distB="0" distL="0" distR="0" wp14:anchorId="6F313F38" wp14:editId="197B6281">
            <wp:extent cx="5759980" cy="2867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78182" cy="2876085"/>
                    </a:xfrm>
                    <a:prstGeom prst="rect">
                      <a:avLst/>
                    </a:prstGeom>
                  </pic:spPr>
                </pic:pic>
              </a:graphicData>
            </a:graphic>
          </wp:inline>
        </w:drawing>
      </w:r>
    </w:p>
    <w:p w14:paraId="292EE2AF" w14:textId="77777777" w:rsidR="00677F46" w:rsidRDefault="00677F46" w:rsidP="00BE1818"/>
    <w:p w14:paraId="76D25860" w14:textId="77777777" w:rsidR="00B1559B" w:rsidRDefault="00B1559B" w:rsidP="00BE1818"/>
    <w:p w14:paraId="3F250A6F" w14:textId="77777777" w:rsidR="00B1559B" w:rsidRDefault="00B1559B" w:rsidP="00BE1818"/>
    <w:p w14:paraId="343E2A3F" w14:textId="77777777" w:rsidR="00B1559B" w:rsidRDefault="00B1559B" w:rsidP="00BE1818"/>
    <w:p w14:paraId="7F0364C7" w14:textId="77777777" w:rsidR="00B1559B" w:rsidRDefault="00B1559B" w:rsidP="00BE1818"/>
    <w:p w14:paraId="28B14668" w14:textId="77777777" w:rsidR="00B1559B" w:rsidRDefault="00B1559B" w:rsidP="00BE1818"/>
    <w:p w14:paraId="3810AE1F" w14:textId="77777777" w:rsidR="00B1559B" w:rsidRDefault="00B1559B" w:rsidP="00BE1818"/>
    <w:p w14:paraId="2CD80608" w14:textId="77777777" w:rsidR="00B1559B" w:rsidRDefault="00B1559B" w:rsidP="00BE1818"/>
    <w:p w14:paraId="599C9E28" w14:textId="72F49A80" w:rsidR="00BE1818" w:rsidRDefault="00BE1818" w:rsidP="00BE1818">
      <w:r>
        <w:lastRenderedPageBreak/>
        <w:t>- Type some letters of Attribute then double click for Attribute prompt.</w:t>
      </w:r>
    </w:p>
    <w:p w14:paraId="6BCFA4CD" w14:textId="77777777" w:rsidR="00DB1B7C" w:rsidRDefault="00DB1B7C" w:rsidP="00BE1818"/>
    <w:p w14:paraId="686C4616" w14:textId="77777777" w:rsidR="00BE1818" w:rsidRDefault="00BE1818" w:rsidP="00BE1818">
      <w:pPr>
        <w:pStyle w:val="ListParagraph"/>
        <w:numPr>
          <w:ilvl w:val="0"/>
          <w:numId w:val="19"/>
        </w:numPr>
        <w:spacing w:after="160" w:line="259" w:lineRule="auto"/>
        <w:contextualSpacing/>
      </w:pPr>
      <w:r>
        <w:t xml:space="preserve">Check attribute of </w:t>
      </w:r>
      <w:proofErr w:type="spellStart"/>
      <w:r>
        <w:t>EutranCellFDD</w:t>
      </w:r>
      <w:proofErr w:type="spellEnd"/>
      <w:r>
        <w:t xml:space="preserve"> content “add”.</w:t>
      </w:r>
    </w:p>
    <w:p w14:paraId="1CC9A6DE" w14:textId="06BB172A" w:rsidR="00BE1818" w:rsidRDefault="00BE1818" w:rsidP="00BE1818">
      <w:r>
        <w:rPr>
          <w:noProof/>
        </w:rPr>
        <w:drawing>
          <wp:inline distT="0" distB="0" distL="0" distR="0" wp14:anchorId="48C4596B" wp14:editId="2FA72B33">
            <wp:extent cx="5759980" cy="3103418"/>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70124" cy="3108883"/>
                    </a:xfrm>
                    <a:prstGeom prst="rect">
                      <a:avLst/>
                    </a:prstGeom>
                  </pic:spPr>
                </pic:pic>
              </a:graphicData>
            </a:graphic>
          </wp:inline>
        </w:drawing>
      </w:r>
    </w:p>
    <w:p w14:paraId="413B8B39" w14:textId="77777777" w:rsidR="00DB1B7C" w:rsidRDefault="00DB1B7C" w:rsidP="00BE1818"/>
    <w:p w14:paraId="7F134333" w14:textId="2458D2B0" w:rsidR="00BE1818" w:rsidRDefault="00BE1818" w:rsidP="00BE1818">
      <w:r>
        <w:t>- Type for/if/</w:t>
      </w:r>
      <w:proofErr w:type="spellStart"/>
      <w:r>
        <w:t>func</w:t>
      </w:r>
      <w:proofErr w:type="spellEnd"/>
      <w:proofErr w:type="gramStart"/>
      <w:r>
        <w:t>/!</w:t>
      </w:r>
      <w:proofErr w:type="spellStart"/>
      <w:r>
        <w:t>unixcommand</w:t>
      </w:r>
      <w:proofErr w:type="spellEnd"/>
      <w:proofErr w:type="gramEnd"/>
      <w:r>
        <w:t xml:space="preserve">/ l </w:t>
      </w:r>
      <w:proofErr w:type="spellStart"/>
      <w:r>
        <w:t>unixcommand</w:t>
      </w:r>
      <w:proofErr w:type="spellEnd"/>
      <w:r>
        <w:t>/` then press space the auto prompt will be appeared.</w:t>
      </w:r>
    </w:p>
    <w:p w14:paraId="7E9780A0" w14:textId="77777777" w:rsidR="00DB1B7C" w:rsidRDefault="00DB1B7C" w:rsidP="00BE1818"/>
    <w:p w14:paraId="2105F058" w14:textId="77777777" w:rsidR="00BE1818" w:rsidRDefault="00BE1818" w:rsidP="00BE1818">
      <w:pPr>
        <w:pStyle w:val="ListParagraph"/>
        <w:numPr>
          <w:ilvl w:val="0"/>
          <w:numId w:val="20"/>
        </w:numPr>
        <w:spacing w:after="160" w:line="259" w:lineRule="auto"/>
        <w:contextualSpacing/>
      </w:pPr>
      <w:r>
        <w:t>Check construct syntax of “</w:t>
      </w:r>
      <w:proofErr w:type="spellStart"/>
      <w:r>
        <w:t>func</w:t>
      </w:r>
      <w:proofErr w:type="spellEnd"/>
      <w:r>
        <w:t>”.</w:t>
      </w:r>
    </w:p>
    <w:p w14:paraId="7BE21A56" w14:textId="77777777" w:rsidR="00BE1818" w:rsidRDefault="00BE1818" w:rsidP="00BE1818">
      <w:r>
        <w:rPr>
          <w:noProof/>
        </w:rPr>
        <w:drawing>
          <wp:inline distT="0" distB="0" distL="0" distR="0" wp14:anchorId="3B310863" wp14:editId="631B9508">
            <wp:extent cx="5760085" cy="313112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9064" cy="3136008"/>
                    </a:xfrm>
                    <a:prstGeom prst="rect">
                      <a:avLst/>
                    </a:prstGeom>
                  </pic:spPr>
                </pic:pic>
              </a:graphicData>
            </a:graphic>
          </wp:inline>
        </w:drawing>
      </w:r>
    </w:p>
    <w:p w14:paraId="3B7B3D1A" w14:textId="6033EF79" w:rsidR="000E47F6" w:rsidRDefault="000E47F6" w:rsidP="00C271B1">
      <w:pPr>
        <w:pStyle w:val="NormalIndent"/>
        <w:ind w:left="0"/>
        <w:rPr>
          <w:lang w:eastAsia="zh-CN"/>
        </w:rPr>
      </w:pPr>
    </w:p>
    <w:p w14:paraId="22CFD857" w14:textId="77777777" w:rsidR="00C63B27" w:rsidRDefault="00C63B27" w:rsidP="00460DD0"/>
    <w:p w14:paraId="35C6F0CD" w14:textId="77777777" w:rsidR="00C63B27" w:rsidRDefault="00C63B27" w:rsidP="00460DD0"/>
    <w:p w14:paraId="4329D447" w14:textId="1AAB396E" w:rsidR="00460DD0" w:rsidRDefault="00460DD0" w:rsidP="00460DD0">
      <w:r>
        <w:lastRenderedPageBreak/>
        <w:t>- Type “</w:t>
      </w:r>
      <w:proofErr w:type="spellStart"/>
      <w:r>
        <w:t>enm</w:t>
      </w:r>
      <w:proofErr w:type="spellEnd"/>
      <w:r>
        <w:t>” then press space the auto prompt will be appeared.</w:t>
      </w:r>
    </w:p>
    <w:p w14:paraId="4376E486" w14:textId="77777777" w:rsidR="00460DD0" w:rsidRDefault="00460DD0" w:rsidP="00C271B1">
      <w:pPr>
        <w:pStyle w:val="NormalIndent"/>
        <w:ind w:left="0"/>
        <w:rPr>
          <w:lang w:eastAsia="zh-CN"/>
        </w:rPr>
      </w:pPr>
    </w:p>
    <w:p w14:paraId="43C1DAFC" w14:textId="2C10B906" w:rsidR="00B92701" w:rsidRDefault="00460DD0" w:rsidP="00C271B1">
      <w:pPr>
        <w:pStyle w:val="NormalIndent"/>
        <w:ind w:left="0"/>
        <w:rPr>
          <w:lang w:eastAsia="zh-CN"/>
        </w:rPr>
      </w:pPr>
      <w:r>
        <w:rPr>
          <w:noProof/>
        </w:rPr>
        <w:drawing>
          <wp:inline distT="0" distB="0" distL="0" distR="0" wp14:anchorId="758869FC" wp14:editId="71D9165F">
            <wp:extent cx="5732145" cy="343471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2145" cy="3434715"/>
                    </a:xfrm>
                    <a:prstGeom prst="rect">
                      <a:avLst/>
                    </a:prstGeom>
                  </pic:spPr>
                </pic:pic>
              </a:graphicData>
            </a:graphic>
          </wp:inline>
        </w:drawing>
      </w:r>
    </w:p>
    <w:p w14:paraId="0DA8DE11" w14:textId="39CFECA3" w:rsidR="00460DD0" w:rsidRDefault="00460DD0" w:rsidP="00C271B1">
      <w:pPr>
        <w:pStyle w:val="NormalIndent"/>
        <w:ind w:left="0"/>
        <w:rPr>
          <w:lang w:eastAsia="zh-CN"/>
        </w:rPr>
      </w:pPr>
    </w:p>
    <w:p w14:paraId="146FAB44" w14:textId="734FF8A8" w:rsidR="00460DD0" w:rsidRDefault="00460DD0" w:rsidP="00460DD0">
      <w:r>
        <w:t>- Type “</w:t>
      </w:r>
      <w:proofErr w:type="spellStart"/>
      <w:r>
        <w:t>enm</w:t>
      </w:r>
      <w:proofErr w:type="spellEnd"/>
      <w:r>
        <w:t xml:space="preserve">” then </w:t>
      </w:r>
      <w:r w:rsidR="00F95066">
        <w:t xml:space="preserve">press tab two times the list of </w:t>
      </w:r>
      <w:proofErr w:type="spellStart"/>
      <w:r w:rsidR="00F95066">
        <w:t>enm</w:t>
      </w:r>
      <w:proofErr w:type="spellEnd"/>
      <w:r w:rsidR="00F95066">
        <w:t xml:space="preserve"> command, </w:t>
      </w:r>
      <w:proofErr w:type="spellStart"/>
      <w:r w:rsidR="00F95066">
        <w:t>enmscripting</w:t>
      </w:r>
      <w:proofErr w:type="spellEnd"/>
      <w:r w:rsidR="00F95066">
        <w:t xml:space="preserve"> function listed</w:t>
      </w:r>
      <w:r>
        <w:t>.</w:t>
      </w:r>
    </w:p>
    <w:p w14:paraId="78B5FD48" w14:textId="1B0A104B" w:rsidR="00460DD0" w:rsidRDefault="00460DD0" w:rsidP="00C271B1">
      <w:pPr>
        <w:pStyle w:val="NormalIndent"/>
        <w:ind w:left="0"/>
        <w:rPr>
          <w:lang w:eastAsia="zh-CN"/>
        </w:rPr>
      </w:pPr>
    </w:p>
    <w:p w14:paraId="6C1FD6C0" w14:textId="1DF24EA6" w:rsidR="00460DD0" w:rsidRDefault="00460DD0" w:rsidP="00C271B1">
      <w:pPr>
        <w:pStyle w:val="NormalIndent"/>
        <w:ind w:left="0"/>
        <w:rPr>
          <w:lang w:eastAsia="zh-CN"/>
        </w:rPr>
      </w:pPr>
      <w:r>
        <w:rPr>
          <w:noProof/>
        </w:rPr>
        <w:drawing>
          <wp:inline distT="0" distB="0" distL="0" distR="0" wp14:anchorId="63035CC5" wp14:editId="01F1899A">
            <wp:extent cx="5732145" cy="344932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2145" cy="3449320"/>
                    </a:xfrm>
                    <a:prstGeom prst="rect">
                      <a:avLst/>
                    </a:prstGeom>
                  </pic:spPr>
                </pic:pic>
              </a:graphicData>
            </a:graphic>
          </wp:inline>
        </w:drawing>
      </w:r>
    </w:p>
    <w:p w14:paraId="465FC40B" w14:textId="121DD4C1" w:rsidR="007A3BAD" w:rsidRDefault="007A3BAD" w:rsidP="007A3BAD">
      <w:pPr>
        <w:pStyle w:val="NormalIndent"/>
        <w:ind w:left="0"/>
        <w:rPr>
          <w:lang w:eastAsia="zh-CN"/>
        </w:rPr>
      </w:pPr>
    </w:p>
    <w:p w14:paraId="6E06E33E" w14:textId="77777777" w:rsidR="00C63B27" w:rsidRDefault="00C63B27" w:rsidP="00B92701">
      <w:pPr>
        <w:pStyle w:val="NormalIndent"/>
        <w:ind w:left="0"/>
      </w:pPr>
    </w:p>
    <w:p w14:paraId="1448D042" w14:textId="77777777" w:rsidR="00C63B27" w:rsidRDefault="00C63B27" w:rsidP="00B92701">
      <w:pPr>
        <w:pStyle w:val="NormalIndent"/>
        <w:ind w:left="0"/>
      </w:pPr>
    </w:p>
    <w:p w14:paraId="5938162D" w14:textId="0507A0CB" w:rsidR="00B92701" w:rsidRDefault="00B92701" w:rsidP="00B92701">
      <w:pPr>
        <w:pStyle w:val="NormalIndent"/>
        <w:ind w:left="0"/>
      </w:pPr>
      <w:r>
        <w:lastRenderedPageBreak/>
        <w:t>- To check MOs, Attributes description/value.</w:t>
      </w:r>
    </w:p>
    <w:p w14:paraId="10B0478B" w14:textId="77777777" w:rsidR="00FB648F" w:rsidRDefault="00FB648F" w:rsidP="00B92701">
      <w:pPr>
        <w:pStyle w:val="NormalIndent"/>
        <w:ind w:left="0"/>
      </w:pPr>
    </w:p>
    <w:p w14:paraId="1D77A9BC" w14:textId="667879B0" w:rsidR="00B92701" w:rsidRDefault="006D3595" w:rsidP="007A3BAD">
      <w:pPr>
        <w:pStyle w:val="NormalIndent"/>
        <w:ind w:left="0"/>
        <w:rPr>
          <w:lang w:eastAsia="zh-CN"/>
        </w:rPr>
      </w:pPr>
      <w:r>
        <w:rPr>
          <w:lang w:eastAsia="zh-CN"/>
        </w:rPr>
        <w:t>1. Type MO name then right click on it the mom “</w:t>
      </w:r>
      <w:proofErr w:type="spellStart"/>
      <w:r>
        <w:rPr>
          <w:lang w:eastAsia="zh-CN"/>
        </w:rPr>
        <w:t>moname</w:t>
      </w:r>
      <w:proofErr w:type="spellEnd"/>
      <w:r>
        <w:rPr>
          <w:lang w:eastAsia="zh-CN"/>
        </w:rPr>
        <w:t xml:space="preserve">” prompt appears click on </w:t>
      </w:r>
      <w:proofErr w:type="spellStart"/>
      <w:r>
        <w:rPr>
          <w:lang w:eastAsia="zh-CN"/>
        </w:rPr>
        <w:t>it</w:t>
      </w:r>
      <w:proofErr w:type="spellEnd"/>
      <w:r>
        <w:rPr>
          <w:lang w:eastAsia="zh-CN"/>
        </w:rPr>
        <w:t xml:space="preserve"> the description will appear on help window.</w:t>
      </w:r>
    </w:p>
    <w:p w14:paraId="5692801F" w14:textId="77777777" w:rsidR="006D3595" w:rsidRDefault="006D3595" w:rsidP="007A3BAD">
      <w:pPr>
        <w:pStyle w:val="NormalIndent"/>
        <w:ind w:left="0"/>
        <w:rPr>
          <w:lang w:eastAsia="zh-CN"/>
        </w:rPr>
      </w:pPr>
    </w:p>
    <w:p w14:paraId="632FA9AE" w14:textId="36E147CE" w:rsidR="006D3595" w:rsidRDefault="006D3595" w:rsidP="007A3BAD">
      <w:pPr>
        <w:pStyle w:val="NormalIndent"/>
        <w:ind w:left="0"/>
        <w:rPr>
          <w:lang w:eastAsia="zh-CN"/>
        </w:rPr>
      </w:pPr>
      <w:r>
        <w:rPr>
          <w:noProof/>
        </w:rPr>
        <w:drawing>
          <wp:inline distT="0" distB="0" distL="0" distR="0" wp14:anchorId="43A2D5B4" wp14:editId="70967641">
            <wp:extent cx="5732145" cy="3434715"/>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3434715"/>
                    </a:xfrm>
                    <a:prstGeom prst="rect">
                      <a:avLst/>
                    </a:prstGeom>
                  </pic:spPr>
                </pic:pic>
              </a:graphicData>
            </a:graphic>
          </wp:inline>
        </w:drawing>
      </w:r>
    </w:p>
    <w:p w14:paraId="7B8C6EC4" w14:textId="5582599A" w:rsidR="006D3595" w:rsidRDefault="006D3595" w:rsidP="007A3BAD">
      <w:pPr>
        <w:pStyle w:val="NormalIndent"/>
        <w:ind w:left="0"/>
        <w:rPr>
          <w:lang w:eastAsia="zh-CN"/>
        </w:rPr>
      </w:pPr>
    </w:p>
    <w:p w14:paraId="04B4414A" w14:textId="61789CE1" w:rsidR="006D3595" w:rsidRDefault="006D3595" w:rsidP="007A3BAD">
      <w:pPr>
        <w:pStyle w:val="NormalIndent"/>
        <w:ind w:left="0"/>
        <w:rPr>
          <w:lang w:eastAsia="zh-CN"/>
        </w:rPr>
      </w:pPr>
      <w:r>
        <w:rPr>
          <w:noProof/>
        </w:rPr>
        <w:drawing>
          <wp:inline distT="0" distB="0" distL="0" distR="0" wp14:anchorId="74B2C90F" wp14:editId="04EF0AA9">
            <wp:extent cx="5732145" cy="3433445"/>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2145" cy="3433445"/>
                    </a:xfrm>
                    <a:prstGeom prst="rect">
                      <a:avLst/>
                    </a:prstGeom>
                  </pic:spPr>
                </pic:pic>
              </a:graphicData>
            </a:graphic>
          </wp:inline>
        </w:drawing>
      </w:r>
    </w:p>
    <w:p w14:paraId="6B275960" w14:textId="5F9C9875" w:rsidR="006D3595" w:rsidRDefault="006D3595" w:rsidP="007A3BAD">
      <w:pPr>
        <w:pStyle w:val="NormalIndent"/>
        <w:ind w:left="0"/>
        <w:rPr>
          <w:lang w:eastAsia="zh-CN"/>
        </w:rPr>
      </w:pPr>
    </w:p>
    <w:p w14:paraId="2CD9EEE8" w14:textId="77777777" w:rsidR="00C63B27" w:rsidRDefault="00C63B27" w:rsidP="007A3BAD">
      <w:pPr>
        <w:pStyle w:val="NormalIndent"/>
        <w:ind w:left="0"/>
        <w:rPr>
          <w:lang w:eastAsia="zh-CN"/>
        </w:rPr>
      </w:pPr>
    </w:p>
    <w:p w14:paraId="15919F97" w14:textId="6A95D0E3" w:rsidR="006D3595" w:rsidRDefault="006D3595" w:rsidP="007A3BAD">
      <w:pPr>
        <w:pStyle w:val="NormalIndent"/>
        <w:ind w:left="0"/>
        <w:rPr>
          <w:lang w:eastAsia="zh-CN"/>
        </w:rPr>
      </w:pPr>
      <w:r>
        <w:rPr>
          <w:lang w:eastAsia="zh-CN"/>
        </w:rPr>
        <w:lastRenderedPageBreak/>
        <w:t>2. Type MO name Attribute name then right click on it the mom “</w:t>
      </w:r>
      <w:proofErr w:type="spellStart"/>
      <w:r>
        <w:rPr>
          <w:lang w:eastAsia="zh-CN"/>
        </w:rPr>
        <w:t>moname</w:t>
      </w:r>
      <w:proofErr w:type="spellEnd"/>
      <w:r>
        <w:rPr>
          <w:lang w:eastAsia="zh-CN"/>
        </w:rPr>
        <w:t xml:space="preserve"> </w:t>
      </w:r>
      <w:proofErr w:type="spellStart"/>
      <w:r>
        <w:rPr>
          <w:lang w:eastAsia="zh-CN"/>
        </w:rPr>
        <w:t>attributename</w:t>
      </w:r>
      <w:proofErr w:type="spellEnd"/>
      <w:r>
        <w:rPr>
          <w:lang w:eastAsia="zh-CN"/>
        </w:rPr>
        <w:t xml:space="preserve">” prompt appears click on </w:t>
      </w:r>
      <w:r w:rsidR="00C63B27">
        <w:rPr>
          <w:lang w:eastAsia="zh-CN"/>
        </w:rPr>
        <w:t>it;</w:t>
      </w:r>
      <w:r>
        <w:rPr>
          <w:lang w:eastAsia="zh-CN"/>
        </w:rPr>
        <w:t xml:space="preserve"> the description will appear on help window.</w:t>
      </w:r>
    </w:p>
    <w:p w14:paraId="0EBE7E2E" w14:textId="23E0222E" w:rsidR="006D3595" w:rsidRDefault="006D3595" w:rsidP="007A3BAD">
      <w:pPr>
        <w:pStyle w:val="NormalIndent"/>
        <w:ind w:left="0"/>
        <w:rPr>
          <w:lang w:eastAsia="zh-CN"/>
        </w:rPr>
      </w:pPr>
    </w:p>
    <w:p w14:paraId="688C07EA" w14:textId="7469C98C" w:rsidR="006D3595" w:rsidRDefault="00F7377F" w:rsidP="007A3BAD">
      <w:pPr>
        <w:pStyle w:val="NormalIndent"/>
        <w:ind w:left="0"/>
        <w:rPr>
          <w:lang w:eastAsia="zh-CN"/>
        </w:rPr>
      </w:pPr>
      <w:r>
        <w:rPr>
          <w:noProof/>
        </w:rPr>
        <w:drawing>
          <wp:inline distT="0" distB="0" distL="0" distR="0" wp14:anchorId="1965E6E3" wp14:editId="138471D7">
            <wp:extent cx="5732145" cy="3434715"/>
            <wp:effectExtent l="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2145" cy="3434715"/>
                    </a:xfrm>
                    <a:prstGeom prst="rect">
                      <a:avLst/>
                    </a:prstGeom>
                  </pic:spPr>
                </pic:pic>
              </a:graphicData>
            </a:graphic>
          </wp:inline>
        </w:drawing>
      </w:r>
    </w:p>
    <w:p w14:paraId="62BA0014" w14:textId="77777777" w:rsidR="00F7377F" w:rsidRDefault="00F7377F" w:rsidP="007A3BAD">
      <w:pPr>
        <w:pStyle w:val="NormalIndent"/>
        <w:ind w:left="0"/>
        <w:rPr>
          <w:lang w:eastAsia="zh-CN"/>
        </w:rPr>
      </w:pPr>
    </w:p>
    <w:p w14:paraId="4376D88B" w14:textId="77777777" w:rsidR="00B92701" w:rsidRPr="00C271B1" w:rsidRDefault="00B92701" w:rsidP="00B92701">
      <w:pPr>
        <w:pStyle w:val="NormalIndent"/>
        <w:ind w:left="1080"/>
        <w:rPr>
          <w:lang w:eastAsia="zh-CN"/>
        </w:rPr>
      </w:pPr>
    </w:p>
    <w:p w14:paraId="7F462224" w14:textId="409D361D" w:rsidR="00A4141D" w:rsidRDefault="001B0352" w:rsidP="00E2440F">
      <w:pPr>
        <w:pStyle w:val="Heading2"/>
        <w:rPr>
          <w:lang w:eastAsia="zh-CN"/>
        </w:rPr>
      </w:pPr>
      <w:bookmarkStart w:id="9" w:name="_Toc159751336"/>
      <w:r w:rsidRPr="001B0352">
        <w:rPr>
          <w:lang w:eastAsia="zh-CN"/>
        </w:rPr>
        <w:t>File</w:t>
      </w:r>
      <w:bookmarkStart w:id="10" w:name="_Hlk36552306"/>
      <w:bookmarkEnd w:id="9"/>
    </w:p>
    <w:p w14:paraId="409E2B81" w14:textId="1780BDE7" w:rsidR="00A4141D" w:rsidRDefault="00C63B27" w:rsidP="00A4141D">
      <w:pPr>
        <w:pStyle w:val="NormalIndent"/>
        <w:ind w:left="0"/>
        <w:rPr>
          <w:lang w:eastAsia="zh-CN"/>
        </w:rPr>
      </w:pPr>
      <w:r>
        <w:rPr>
          <w:noProof/>
        </w:rPr>
        <w:drawing>
          <wp:inline distT="0" distB="0" distL="0" distR="0" wp14:anchorId="410210DF" wp14:editId="02698512">
            <wp:extent cx="5732145" cy="3432175"/>
            <wp:effectExtent l="0" t="0" r="190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2145" cy="3432175"/>
                    </a:xfrm>
                    <a:prstGeom prst="rect">
                      <a:avLst/>
                    </a:prstGeom>
                  </pic:spPr>
                </pic:pic>
              </a:graphicData>
            </a:graphic>
          </wp:inline>
        </w:drawing>
      </w:r>
    </w:p>
    <w:p w14:paraId="3F6E65FB" w14:textId="77777777" w:rsidR="00A4141D" w:rsidRPr="00A4141D" w:rsidRDefault="00A4141D" w:rsidP="00A4141D">
      <w:pPr>
        <w:pStyle w:val="NormalIndent"/>
        <w:ind w:left="0"/>
        <w:rPr>
          <w:lang w:eastAsia="zh-CN"/>
        </w:rPr>
      </w:pPr>
    </w:p>
    <w:p w14:paraId="542928A6" w14:textId="290E87F3" w:rsidR="00810770" w:rsidRPr="00CD2FA1" w:rsidRDefault="001B0352" w:rsidP="00810770">
      <w:pPr>
        <w:pStyle w:val="Heading3"/>
        <w:rPr>
          <w:rFonts w:ascii="Arial" w:hAnsi="Arial" w:cs="Arial"/>
          <w:bCs/>
          <w:sz w:val="22"/>
          <w:szCs w:val="22"/>
        </w:rPr>
      </w:pPr>
      <w:bookmarkStart w:id="11" w:name="_Toc159751337"/>
      <w:r w:rsidRPr="001B0352">
        <w:rPr>
          <w:rFonts w:ascii="Arial" w:hAnsi="Arial" w:cs="Arial"/>
          <w:bCs/>
          <w:sz w:val="22"/>
          <w:szCs w:val="22"/>
        </w:rPr>
        <w:lastRenderedPageBreak/>
        <w:t>New - Ctrl + N</w:t>
      </w:r>
      <w:bookmarkEnd w:id="11"/>
    </w:p>
    <w:p w14:paraId="542DC788" w14:textId="304BA1DB" w:rsidR="008B7E33" w:rsidRDefault="00176D90" w:rsidP="008B7E33">
      <w:pPr>
        <w:pStyle w:val="NormalIndent"/>
        <w:ind w:left="0"/>
      </w:pPr>
      <w:bookmarkStart w:id="12" w:name="RRC_Setup_Success_Rate_S"/>
      <w:bookmarkStart w:id="13" w:name="RRC_Setup_Success_Rate_E"/>
      <w:bookmarkEnd w:id="12"/>
      <w:bookmarkEnd w:id="13"/>
      <w:r w:rsidRPr="004F5121">
        <w:t>To Create the new edit window.</w:t>
      </w:r>
      <w:r w:rsidR="00336FC2">
        <w:t xml:space="preserve"> If your script does not save yet, then confirmation display as below.</w:t>
      </w:r>
    </w:p>
    <w:p w14:paraId="51B85100" w14:textId="27085A19" w:rsidR="00336FC2" w:rsidRDefault="00336FC2" w:rsidP="008B7E33">
      <w:pPr>
        <w:pStyle w:val="NormalIndent"/>
        <w:ind w:left="0"/>
      </w:pPr>
    </w:p>
    <w:p w14:paraId="0462877A" w14:textId="01B1746D" w:rsidR="00176D90" w:rsidRDefault="00336FC2" w:rsidP="008B7E33">
      <w:pPr>
        <w:pStyle w:val="NormalIndent"/>
        <w:ind w:left="0"/>
      </w:pPr>
      <w:r>
        <w:rPr>
          <w:noProof/>
        </w:rPr>
        <w:drawing>
          <wp:inline distT="0" distB="0" distL="0" distR="0" wp14:anchorId="5C136901" wp14:editId="62B5D487">
            <wp:extent cx="5732145" cy="339090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2145" cy="3390900"/>
                    </a:xfrm>
                    <a:prstGeom prst="rect">
                      <a:avLst/>
                    </a:prstGeom>
                  </pic:spPr>
                </pic:pic>
              </a:graphicData>
            </a:graphic>
          </wp:inline>
        </w:drawing>
      </w:r>
    </w:p>
    <w:p w14:paraId="0FCC2E5A" w14:textId="77777777" w:rsidR="00CE4F93" w:rsidRPr="00E2440F" w:rsidRDefault="00CE4F93" w:rsidP="008B7E33">
      <w:pPr>
        <w:pStyle w:val="NormalIndent"/>
        <w:ind w:left="0"/>
      </w:pPr>
    </w:p>
    <w:p w14:paraId="2AC0610C" w14:textId="725D7486" w:rsidR="00810770" w:rsidRPr="00CD2FA1" w:rsidRDefault="001B0352" w:rsidP="00810770">
      <w:pPr>
        <w:pStyle w:val="Heading3"/>
        <w:rPr>
          <w:rFonts w:ascii="Arial" w:hAnsi="Arial" w:cs="Arial"/>
          <w:bCs/>
          <w:sz w:val="22"/>
          <w:szCs w:val="22"/>
        </w:rPr>
      </w:pPr>
      <w:bookmarkStart w:id="14" w:name="_Toc159751338"/>
      <w:r w:rsidRPr="001B0352">
        <w:rPr>
          <w:rFonts w:ascii="Arial" w:hAnsi="Arial" w:cs="Arial"/>
          <w:bCs/>
          <w:sz w:val="22"/>
          <w:szCs w:val="22"/>
        </w:rPr>
        <w:t>Open - Ctrl + O</w:t>
      </w:r>
      <w:bookmarkEnd w:id="14"/>
    </w:p>
    <w:p w14:paraId="7D2867BC" w14:textId="7F8E779F" w:rsidR="00176D90" w:rsidRPr="004F5121" w:rsidRDefault="00176D90" w:rsidP="00336FC2">
      <w:pPr>
        <w:pStyle w:val="NormalIndent"/>
        <w:ind w:left="0"/>
      </w:pPr>
      <w:bookmarkStart w:id="15" w:name="Initial_ERAB_Setup_Success_Rate_S"/>
      <w:bookmarkStart w:id="16" w:name="Initial_ERAB_Setup_Success_Rate_E"/>
      <w:bookmarkEnd w:id="15"/>
      <w:bookmarkEnd w:id="16"/>
      <w:r w:rsidRPr="004F5121">
        <w:t>To Open the script file.</w:t>
      </w:r>
      <w:r w:rsidR="00336FC2">
        <w:t xml:space="preserve"> If your script does not save yet, then confirmation display as below.</w:t>
      </w:r>
    </w:p>
    <w:p w14:paraId="553B648C" w14:textId="5E1C5109" w:rsidR="00EE16B9" w:rsidRDefault="00EE16B9" w:rsidP="00810770">
      <w:pPr>
        <w:pStyle w:val="BodyText"/>
        <w:ind w:left="0"/>
      </w:pPr>
    </w:p>
    <w:p w14:paraId="1D979112" w14:textId="65813794" w:rsidR="00900FF4" w:rsidRPr="00CD2FA1" w:rsidRDefault="00336FC2" w:rsidP="00810770">
      <w:pPr>
        <w:pStyle w:val="BodyText"/>
        <w:ind w:left="0"/>
      </w:pPr>
      <w:r>
        <w:rPr>
          <w:noProof/>
        </w:rPr>
        <w:drawing>
          <wp:inline distT="0" distB="0" distL="0" distR="0" wp14:anchorId="65B7A8DD" wp14:editId="72BC750F">
            <wp:extent cx="5731505" cy="3216728"/>
            <wp:effectExtent l="0" t="0" r="317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46456" cy="3225119"/>
                    </a:xfrm>
                    <a:prstGeom prst="rect">
                      <a:avLst/>
                    </a:prstGeom>
                  </pic:spPr>
                </pic:pic>
              </a:graphicData>
            </a:graphic>
          </wp:inline>
        </w:drawing>
      </w:r>
    </w:p>
    <w:p w14:paraId="366860D5" w14:textId="23213855" w:rsidR="00810770" w:rsidRPr="00CD2FA1" w:rsidRDefault="001B0352" w:rsidP="00810770">
      <w:pPr>
        <w:pStyle w:val="Heading3"/>
        <w:rPr>
          <w:rFonts w:ascii="Arial" w:hAnsi="Arial" w:cs="Arial"/>
          <w:bCs/>
          <w:sz w:val="22"/>
          <w:szCs w:val="22"/>
        </w:rPr>
      </w:pPr>
      <w:bookmarkStart w:id="17" w:name="_Toc159751339"/>
      <w:r w:rsidRPr="001B0352">
        <w:rPr>
          <w:rFonts w:ascii="Arial" w:hAnsi="Arial" w:cs="Arial"/>
          <w:bCs/>
          <w:sz w:val="22"/>
          <w:szCs w:val="22"/>
        </w:rPr>
        <w:lastRenderedPageBreak/>
        <w:t xml:space="preserve">Save - Ctrl + </w:t>
      </w:r>
      <w:proofErr w:type="gramStart"/>
      <w:r w:rsidRPr="001B0352">
        <w:rPr>
          <w:rFonts w:ascii="Arial" w:hAnsi="Arial" w:cs="Arial"/>
          <w:bCs/>
          <w:sz w:val="22"/>
          <w:szCs w:val="22"/>
        </w:rPr>
        <w:t>S</w:t>
      </w:r>
      <w:bookmarkEnd w:id="17"/>
      <w:proofErr w:type="gramEnd"/>
    </w:p>
    <w:p w14:paraId="71D35664" w14:textId="78980D63" w:rsidR="009F34AA" w:rsidRDefault="00176D90" w:rsidP="009F34AA">
      <w:pPr>
        <w:pStyle w:val="NormalIndent"/>
        <w:ind w:left="0"/>
      </w:pPr>
      <w:bookmarkStart w:id="18" w:name="S1_Signaling_Setup_Success_Rate_S"/>
      <w:bookmarkStart w:id="19" w:name="S1_Signaling_Setup_Success_Rate_E"/>
      <w:bookmarkEnd w:id="18"/>
      <w:bookmarkEnd w:id="19"/>
      <w:r w:rsidRPr="004F5121">
        <w:t>To Save the script file.</w:t>
      </w:r>
      <w:r w:rsidR="00900FF4">
        <w:t xml:space="preserve"> If your script does not name yet, then ask to name your script if your script already named then it auto saves to existing script file.</w:t>
      </w:r>
    </w:p>
    <w:p w14:paraId="25A8ABFF" w14:textId="52DB1241" w:rsidR="00900FF4" w:rsidRDefault="00900FF4" w:rsidP="009F34AA">
      <w:pPr>
        <w:pStyle w:val="NormalIndent"/>
        <w:ind w:left="0"/>
      </w:pPr>
    </w:p>
    <w:p w14:paraId="6A2C4911" w14:textId="74A73787" w:rsidR="00075998" w:rsidRDefault="00900FF4" w:rsidP="009F34AA">
      <w:pPr>
        <w:pStyle w:val="NormalIndent"/>
        <w:ind w:left="0"/>
      </w:pPr>
      <w:r>
        <w:rPr>
          <w:noProof/>
        </w:rPr>
        <w:drawing>
          <wp:inline distT="0" distB="0" distL="0" distR="0" wp14:anchorId="01EE011A" wp14:editId="51B4F470">
            <wp:extent cx="5731510" cy="316576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6893" cy="3168737"/>
                    </a:xfrm>
                    <a:prstGeom prst="rect">
                      <a:avLst/>
                    </a:prstGeom>
                  </pic:spPr>
                </pic:pic>
              </a:graphicData>
            </a:graphic>
          </wp:inline>
        </w:drawing>
      </w:r>
    </w:p>
    <w:p w14:paraId="4E0A1E58" w14:textId="27F22F7E" w:rsidR="00156562" w:rsidRDefault="00156562" w:rsidP="009F34AA">
      <w:pPr>
        <w:pStyle w:val="NormalIndent"/>
        <w:ind w:left="0"/>
      </w:pPr>
    </w:p>
    <w:p w14:paraId="1114C639" w14:textId="0E33F974" w:rsidR="00FB648F" w:rsidRPr="00FB648F" w:rsidRDefault="00FB648F" w:rsidP="00FB648F">
      <w:pPr>
        <w:pStyle w:val="Heading3"/>
        <w:rPr>
          <w:rFonts w:ascii="Arial" w:hAnsi="Arial" w:cs="Arial"/>
          <w:sz w:val="22"/>
          <w:szCs w:val="22"/>
        </w:rPr>
      </w:pPr>
      <w:bookmarkStart w:id="20" w:name="_Toc159751340"/>
      <w:r w:rsidRPr="00FB648F">
        <w:rPr>
          <w:rFonts w:ascii="Arial" w:hAnsi="Arial" w:cs="Arial"/>
          <w:sz w:val="22"/>
          <w:szCs w:val="22"/>
        </w:rPr>
        <w:t>Save As</w:t>
      </w:r>
      <w:bookmarkEnd w:id="20"/>
    </w:p>
    <w:p w14:paraId="7F77523C" w14:textId="0CAFBAFC" w:rsidR="00156562" w:rsidRDefault="00156562" w:rsidP="009F34AA">
      <w:pPr>
        <w:pStyle w:val="NormalIndent"/>
        <w:ind w:left="0"/>
      </w:pPr>
      <w:r>
        <w:t>To Save the script file with other name, press Save As.</w:t>
      </w:r>
    </w:p>
    <w:p w14:paraId="4CA505A7" w14:textId="72DFF4C4" w:rsidR="00156562" w:rsidRDefault="00156562" w:rsidP="009F34AA">
      <w:pPr>
        <w:pStyle w:val="NormalIndent"/>
        <w:ind w:left="0"/>
      </w:pPr>
    </w:p>
    <w:p w14:paraId="522B7381" w14:textId="26123C0A" w:rsidR="00156562" w:rsidRPr="00E2440F" w:rsidRDefault="001B30B2" w:rsidP="009F34AA">
      <w:pPr>
        <w:pStyle w:val="NormalIndent"/>
        <w:ind w:left="0"/>
      </w:pPr>
      <w:r>
        <w:rPr>
          <w:noProof/>
        </w:rPr>
        <w:drawing>
          <wp:inline distT="0" distB="0" distL="0" distR="0" wp14:anchorId="694FDCE9" wp14:editId="567D0659">
            <wp:extent cx="5732145" cy="3433445"/>
            <wp:effectExtent l="0" t="0" r="190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2145" cy="3433445"/>
                    </a:xfrm>
                    <a:prstGeom prst="rect">
                      <a:avLst/>
                    </a:prstGeom>
                  </pic:spPr>
                </pic:pic>
              </a:graphicData>
            </a:graphic>
          </wp:inline>
        </w:drawing>
      </w:r>
    </w:p>
    <w:p w14:paraId="19DC7F57" w14:textId="3388D876" w:rsidR="00810770" w:rsidRDefault="001B0352" w:rsidP="00810770">
      <w:pPr>
        <w:pStyle w:val="Heading3"/>
        <w:rPr>
          <w:rFonts w:ascii="Arial" w:hAnsi="Arial" w:cs="Arial"/>
          <w:bCs/>
          <w:sz w:val="22"/>
          <w:szCs w:val="22"/>
        </w:rPr>
      </w:pPr>
      <w:bookmarkStart w:id="21" w:name="_Toc159751341"/>
      <w:r w:rsidRPr="001B0352">
        <w:rPr>
          <w:rFonts w:ascii="Arial" w:hAnsi="Arial" w:cs="Arial"/>
          <w:bCs/>
          <w:sz w:val="22"/>
          <w:szCs w:val="22"/>
        </w:rPr>
        <w:lastRenderedPageBreak/>
        <w:t>Exit</w:t>
      </w:r>
      <w:bookmarkEnd w:id="21"/>
    </w:p>
    <w:p w14:paraId="23E50162" w14:textId="4E1AF3BC" w:rsidR="00E7058D" w:rsidRDefault="00E7058D" w:rsidP="00E7058D">
      <w:pPr>
        <w:pStyle w:val="NormalIndent"/>
        <w:ind w:left="0"/>
      </w:pPr>
      <w:r w:rsidRPr="004F5121">
        <w:t>To Exit the tool.</w:t>
      </w:r>
      <w:r>
        <w:t xml:space="preserve"> If your script does not save yet.</w:t>
      </w:r>
      <w:r w:rsidRPr="00E7058D">
        <w:t xml:space="preserve"> </w:t>
      </w:r>
      <w:r>
        <w:t>Then confirmation display as below.</w:t>
      </w:r>
    </w:p>
    <w:p w14:paraId="797041D1" w14:textId="45D69DFA" w:rsidR="00E7058D" w:rsidRDefault="00E7058D" w:rsidP="00E7058D">
      <w:pPr>
        <w:pStyle w:val="NormalIndent"/>
      </w:pPr>
    </w:p>
    <w:p w14:paraId="17CE6DF9" w14:textId="1B41E6B0" w:rsidR="00E7058D" w:rsidRDefault="00E7058D" w:rsidP="00E7058D">
      <w:pPr>
        <w:pStyle w:val="NormalIndent"/>
        <w:ind w:left="0"/>
      </w:pPr>
      <w:r>
        <w:rPr>
          <w:noProof/>
        </w:rPr>
        <w:drawing>
          <wp:inline distT="0" distB="0" distL="0" distR="0" wp14:anchorId="4F38354E" wp14:editId="4198C97A">
            <wp:extent cx="5732145" cy="3139440"/>
            <wp:effectExtent l="0" t="0" r="190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2145" cy="3139440"/>
                    </a:xfrm>
                    <a:prstGeom prst="rect">
                      <a:avLst/>
                    </a:prstGeom>
                  </pic:spPr>
                </pic:pic>
              </a:graphicData>
            </a:graphic>
          </wp:inline>
        </w:drawing>
      </w:r>
    </w:p>
    <w:p w14:paraId="4A3BB5A5" w14:textId="77777777" w:rsidR="00E424C5" w:rsidRPr="00E7058D" w:rsidRDefault="00E424C5" w:rsidP="00E7058D">
      <w:pPr>
        <w:pStyle w:val="NormalIndent"/>
        <w:ind w:left="0"/>
      </w:pPr>
    </w:p>
    <w:p w14:paraId="60BF6B0B" w14:textId="054E75E5" w:rsidR="001B0352" w:rsidRPr="001B0352" w:rsidRDefault="001B0352" w:rsidP="001B0352">
      <w:pPr>
        <w:pStyle w:val="Heading2"/>
        <w:rPr>
          <w:lang w:eastAsia="zh-CN"/>
        </w:rPr>
      </w:pPr>
      <w:bookmarkStart w:id="22" w:name="_Toc159751342"/>
      <w:r>
        <w:rPr>
          <w:lang w:eastAsia="zh-CN"/>
        </w:rPr>
        <w:t>Edit</w:t>
      </w:r>
      <w:bookmarkEnd w:id="22"/>
    </w:p>
    <w:p w14:paraId="3B53BBFB" w14:textId="01984B3F" w:rsidR="000F6523" w:rsidRDefault="001B30B2" w:rsidP="000F6523">
      <w:pPr>
        <w:pStyle w:val="NormalIndent"/>
        <w:ind w:left="0"/>
        <w:jc w:val="left"/>
        <w:rPr>
          <w:rFonts w:ascii="Arial" w:hAnsi="Arial" w:cs="Arial"/>
          <w:lang w:eastAsia="zh-CN"/>
        </w:rPr>
      </w:pPr>
      <w:r>
        <w:rPr>
          <w:noProof/>
        </w:rPr>
        <w:drawing>
          <wp:inline distT="0" distB="0" distL="0" distR="0" wp14:anchorId="4A8B629D" wp14:editId="1327CCED">
            <wp:extent cx="5732145" cy="3463925"/>
            <wp:effectExtent l="0" t="0" r="1905"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2145" cy="3463925"/>
                    </a:xfrm>
                    <a:prstGeom prst="rect">
                      <a:avLst/>
                    </a:prstGeom>
                  </pic:spPr>
                </pic:pic>
              </a:graphicData>
            </a:graphic>
          </wp:inline>
        </w:drawing>
      </w:r>
    </w:p>
    <w:p w14:paraId="65F5A5C3" w14:textId="77777777" w:rsidR="006C3BB0" w:rsidRPr="00CD2FA1" w:rsidRDefault="006C3BB0" w:rsidP="000F6523">
      <w:pPr>
        <w:pStyle w:val="NormalIndent"/>
        <w:ind w:left="0"/>
        <w:jc w:val="left"/>
        <w:rPr>
          <w:rFonts w:ascii="Arial" w:hAnsi="Arial" w:cs="Arial"/>
          <w:lang w:eastAsia="zh-CN"/>
        </w:rPr>
      </w:pPr>
    </w:p>
    <w:p w14:paraId="165F5099" w14:textId="250CE2E7" w:rsidR="000F6523" w:rsidRPr="00CD2FA1" w:rsidRDefault="000F6523" w:rsidP="000F6523">
      <w:pPr>
        <w:pStyle w:val="Heading3"/>
        <w:rPr>
          <w:rFonts w:ascii="Arial" w:hAnsi="Arial" w:cs="Arial"/>
          <w:bCs/>
          <w:sz w:val="22"/>
          <w:szCs w:val="22"/>
        </w:rPr>
      </w:pPr>
      <w:bookmarkStart w:id="23" w:name="_Toc159751343"/>
      <w:r w:rsidRPr="000F6523">
        <w:rPr>
          <w:rFonts w:ascii="Arial" w:hAnsi="Arial" w:cs="Arial"/>
          <w:bCs/>
          <w:sz w:val="22"/>
          <w:szCs w:val="22"/>
        </w:rPr>
        <w:lastRenderedPageBreak/>
        <w:t xml:space="preserve">Find - Ctrl + </w:t>
      </w:r>
      <w:proofErr w:type="gramStart"/>
      <w:r w:rsidRPr="000F6523">
        <w:rPr>
          <w:rFonts w:ascii="Arial" w:hAnsi="Arial" w:cs="Arial"/>
          <w:bCs/>
          <w:sz w:val="22"/>
          <w:szCs w:val="22"/>
        </w:rPr>
        <w:t>F</w:t>
      </w:r>
      <w:bookmarkEnd w:id="23"/>
      <w:proofErr w:type="gramEnd"/>
    </w:p>
    <w:p w14:paraId="61A3AAD6" w14:textId="7B805CED" w:rsidR="000F6523" w:rsidRDefault="00E7058D" w:rsidP="000F6523">
      <w:pPr>
        <w:pStyle w:val="NormalIndent"/>
        <w:ind w:left="0"/>
      </w:pPr>
      <w:r>
        <w:t xml:space="preserve">To </w:t>
      </w:r>
      <w:r w:rsidR="00C12523">
        <w:t xml:space="preserve">find </w:t>
      </w:r>
      <w:r>
        <w:t>words in edit window.</w:t>
      </w:r>
    </w:p>
    <w:p w14:paraId="40B0437F" w14:textId="451A3ED2" w:rsidR="006C3BB0" w:rsidRDefault="006C3BB0" w:rsidP="000F6523">
      <w:pPr>
        <w:pStyle w:val="NormalIndent"/>
        <w:ind w:left="0"/>
      </w:pPr>
    </w:p>
    <w:p w14:paraId="1AE8D668" w14:textId="24960CD3" w:rsidR="006C3BB0" w:rsidRDefault="00226023" w:rsidP="000F6523">
      <w:pPr>
        <w:pStyle w:val="NormalIndent"/>
        <w:ind w:left="0"/>
      </w:pPr>
      <w:r>
        <w:rPr>
          <w:noProof/>
        </w:rPr>
        <w:drawing>
          <wp:inline distT="0" distB="0" distL="0" distR="0" wp14:anchorId="6FAE0834" wp14:editId="7ACB13F2">
            <wp:extent cx="5729953" cy="290252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45368" cy="2910336"/>
                    </a:xfrm>
                    <a:prstGeom prst="rect">
                      <a:avLst/>
                    </a:prstGeom>
                  </pic:spPr>
                </pic:pic>
              </a:graphicData>
            </a:graphic>
          </wp:inline>
        </w:drawing>
      </w:r>
    </w:p>
    <w:p w14:paraId="2B76AF2E" w14:textId="032B37DB" w:rsidR="00FB648F" w:rsidRDefault="00FB648F" w:rsidP="000F6523">
      <w:pPr>
        <w:pStyle w:val="NormalIndent"/>
        <w:ind w:left="0"/>
      </w:pPr>
    </w:p>
    <w:p w14:paraId="2C0A6C41" w14:textId="63E70DAB" w:rsidR="00FB648F" w:rsidRDefault="00FB648F" w:rsidP="000F6523">
      <w:pPr>
        <w:pStyle w:val="NormalIndent"/>
        <w:ind w:left="0"/>
      </w:pPr>
      <w:r>
        <w:t xml:space="preserve">In find result window. Double click </w:t>
      </w:r>
      <w:r w:rsidR="00D5126E">
        <w:t>on the result line to go to the line in Edit window.</w:t>
      </w:r>
    </w:p>
    <w:p w14:paraId="02091EB7" w14:textId="77777777" w:rsidR="00E7058D" w:rsidRPr="00CD2FA1" w:rsidRDefault="00E7058D" w:rsidP="000F6523">
      <w:pPr>
        <w:pStyle w:val="NormalIndent"/>
        <w:ind w:left="0"/>
        <w:rPr>
          <w:rFonts w:ascii="Arial" w:hAnsi="Arial" w:cs="Arial"/>
        </w:rPr>
      </w:pPr>
    </w:p>
    <w:p w14:paraId="5EDDC8DB" w14:textId="21C8CD98" w:rsidR="000F6523" w:rsidRDefault="000F6523" w:rsidP="000F6523">
      <w:pPr>
        <w:pStyle w:val="Heading3"/>
        <w:rPr>
          <w:rFonts w:ascii="Arial" w:hAnsi="Arial" w:cs="Arial"/>
          <w:bCs/>
          <w:sz w:val="22"/>
          <w:szCs w:val="22"/>
        </w:rPr>
      </w:pPr>
      <w:bookmarkStart w:id="24" w:name="_Toc159751344"/>
      <w:r w:rsidRPr="000F6523">
        <w:rPr>
          <w:rFonts w:ascii="Arial" w:hAnsi="Arial" w:cs="Arial"/>
          <w:bCs/>
          <w:sz w:val="22"/>
          <w:szCs w:val="22"/>
        </w:rPr>
        <w:t xml:space="preserve">Replace - Ctrl + </w:t>
      </w:r>
      <w:proofErr w:type="gramStart"/>
      <w:r w:rsidRPr="000F6523">
        <w:rPr>
          <w:rFonts w:ascii="Arial" w:hAnsi="Arial" w:cs="Arial"/>
          <w:bCs/>
          <w:sz w:val="22"/>
          <w:szCs w:val="22"/>
        </w:rPr>
        <w:t>R</w:t>
      </w:r>
      <w:bookmarkEnd w:id="24"/>
      <w:proofErr w:type="gramEnd"/>
    </w:p>
    <w:p w14:paraId="76DAA64B" w14:textId="77777777" w:rsidR="00CF18EB" w:rsidRDefault="00CF18EB" w:rsidP="00CF18EB">
      <w:pPr>
        <w:pStyle w:val="NormalIndent"/>
        <w:ind w:left="0"/>
      </w:pPr>
      <w:r>
        <w:t>To search and replace the words in edit window.</w:t>
      </w:r>
    </w:p>
    <w:p w14:paraId="3D2A9364" w14:textId="77777777" w:rsidR="00CF18EB" w:rsidRDefault="00CF18EB" w:rsidP="00CF18EB">
      <w:pPr>
        <w:pStyle w:val="NormalIndent"/>
        <w:ind w:left="0"/>
      </w:pPr>
    </w:p>
    <w:p w14:paraId="3827A973" w14:textId="7313924D" w:rsidR="00CF18EB" w:rsidRDefault="00CF18EB" w:rsidP="00CF18EB">
      <w:pPr>
        <w:pStyle w:val="NormalIndent"/>
        <w:ind w:left="0"/>
        <w:rPr>
          <w:rFonts w:ascii="Arial" w:hAnsi="Arial" w:cs="Arial"/>
        </w:rPr>
      </w:pPr>
      <w:r>
        <w:rPr>
          <w:noProof/>
        </w:rPr>
        <w:drawing>
          <wp:inline distT="0" distB="0" distL="0" distR="0" wp14:anchorId="5FF0E9E6" wp14:editId="46F65479">
            <wp:extent cx="5732145" cy="31242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4566" cy="3125520"/>
                    </a:xfrm>
                    <a:prstGeom prst="rect">
                      <a:avLst/>
                    </a:prstGeom>
                  </pic:spPr>
                </pic:pic>
              </a:graphicData>
            </a:graphic>
          </wp:inline>
        </w:drawing>
      </w:r>
    </w:p>
    <w:p w14:paraId="50E086D6" w14:textId="77777777" w:rsidR="00D5126E" w:rsidRDefault="00D5126E" w:rsidP="00CF18EB">
      <w:pPr>
        <w:pStyle w:val="NormalIndent"/>
        <w:ind w:left="0"/>
        <w:rPr>
          <w:rFonts w:ascii="Arial" w:hAnsi="Arial" w:cs="Arial"/>
        </w:rPr>
      </w:pPr>
    </w:p>
    <w:p w14:paraId="6609FA33" w14:textId="5BC92904" w:rsidR="00D5126E" w:rsidRPr="00CF18EB" w:rsidRDefault="00CF18EB" w:rsidP="00CF18EB">
      <w:r w:rsidRPr="00BA773D">
        <w:t>Note: Ctrl + Z to undo.</w:t>
      </w:r>
    </w:p>
    <w:p w14:paraId="0515E3AF" w14:textId="7079C62C" w:rsidR="00CF18EB" w:rsidRDefault="00CF18EB" w:rsidP="00CF18EB">
      <w:pPr>
        <w:pStyle w:val="Heading3"/>
        <w:rPr>
          <w:rFonts w:ascii="Arial" w:hAnsi="Arial" w:cs="Arial"/>
          <w:bCs/>
          <w:sz w:val="22"/>
          <w:szCs w:val="22"/>
        </w:rPr>
      </w:pPr>
      <w:bookmarkStart w:id="25" w:name="_Toc159751345"/>
      <w:r>
        <w:rPr>
          <w:rFonts w:ascii="Arial" w:hAnsi="Arial" w:cs="Arial"/>
          <w:bCs/>
          <w:sz w:val="22"/>
          <w:szCs w:val="22"/>
        </w:rPr>
        <w:lastRenderedPageBreak/>
        <w:t xml:space="preserve">Save Output - Ctrl + </w:t>
      </w:r>
      <w:proofErr w:type="gramStart"/>
      <w:r>
        <w:rPr>
          <w:rFonts w:ascii="Arial" w:hAnsi="Arial" w:cs="Arial"/>
          <w:bCs/>
          <w:sz w:val="22"/>
          <w:szCs w:val="22"/>
        </w:rPr>
        <w:t>T</w:t>
      </w:r>
      <w:bookmarkEnd w:id="25"/>
      <w:proofErr w:type="gramEnd"/>
    </w:p>
    <w:p w14:paraId="0AB47315" w14:textId="6C4D27B5" w:rsidR="00AF54EE" w:rsidRDefault="00AF54EE" w:rsidP="00AF54EE">
      <w:pPr>
        <w:pStyle w:val="NormalIndent"/>
        <w:ind w:left="0"/>
      </w:pPr>
      <w:r>
        <w:t>To Save the information in Help Window to the text file.</w:t>
      </w:r>
    </w:p>
    <w:p w14:paraId="66F92F9B" w14:textId="00A43A09" w:rsidR="00AF54EE" w:rsidRDefault="00AF54EE" w:rsidP="00AF54EE">
      <w:pPr>
        <w:pStyle w:val="NormalIndent"/>
        <w:ind w:left="0"/>
      </w:pPr>
    </w:p>
    <w:p w14:paraId="37530DE3" w14:textId="21B159FF" w:rsidR="00AF54EE" w:rsidRDefault="00AF54EE" w:rsidP="00AF54EE">
      <w:pPr>
        <w:pStyle w:val="NormalIndent"/>
        <w:ind w:left="0"/>
      </w:pPr>
      <w:r>
        <w:rPr>
          <w:noProof/>
        </w:rPr>
        <w:drawing>
          <wp:inline distT="0" distB="0" distL="0" distR="0" wp14:anchorId="5333029C" wp14:editId="43AD7FBD">
            <wp:extent cx="5732145" cy="3307080"/>
            <wp:effectExtent l="0" t="0" r="1905"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2145" cy="3307080"/>
                    </a:xfrm>
                    <a:prstGeom prst="rect">
                      <a:avLst/>
                    </a:prstGeom>
                  </pic:spPr>
                </pic:pic>
              </a:graphicData>
            </a:graphic>
          </wp:inline>
        </w:drawing>
      </w:r>
    </w:p>
    <w:p w14:paraId="2BD6408A" w14:textId="77777777" w:rsidR="00AF54EE" w:rsidRPr="00AF54EE" w:rsidRDefault="00AF54EE" w:rsidP="00AF54EE">
      <w:pPr>
        <w:pStyle w:val="NormalIndent"/>
        <w:ind w:left="0"/>
      </w:pPr>
    </w:p>
    <w:p w14:paraId="361729DB" w14:textId="5576AAC0" w:rsidR="00CF18EB" w:rsidRDefault="00DA7C04" w:rsidP="00CF18EB">
      <w:pPr>
        <w:pStyle w:val="Heading3"/>
        <w:rPr>
          <w:rFonts w:ascii="Arial" w:hAnsi="Arial" w:cs="Arial"/>
          <w:bCs/>
          <w:sz w:val="22"/>
          <w:szCs w:val="22"/>
        </w:rPr>
      </w:pPr>
      <w:bookmarkStart w:id="26" w:name="_Toc159751346"/>
      <w:r>
        <w:rPr>
          <w:rFonts w:ascii="Arial" w:hAnsi="Arial" w:cs="Arial"/>
          <w:bCs/>
          <w:sz w:val="22"/>
          <w:szCs w:val="22"/>
        </w:rPr>
        <w:t>Comment Selection</w:t>
      </w:r>
      <w:bookmarkEnd w:id="26"/>
    </w:p>
    <w:p w14:paraId="44815F91" w14:textId="720A429C" w:rsidR="00AF54EE" w:rsidRDefault="00AF54EE" w:rsidP="00AF54EE">
      <w:pPr>
        <w:pStyle w:val="NormalIndent"/>
        <w:ind w:left="0"/>
      </w:pPr>
      <w:r>
        <w:t>To comment the selected lines.</w:t>
      </w:r>
    </w:p>
    <w:p w14:paraId="3893D3BD" w14:textId="1A2EC74A" w:rsidR="00AF54EE" w:rsidRDefault="00AF54EE" w:rsidP="00AF54EE">
      <w:pPr>
        <w:pStyle w:val="NormalIndent"/>
        <w:ind w:left="0"/>
      </w:pPr>
    </w:p>
    <w:p w14:paraId="43F1C4E9" w14:textId="5A05D4D1" w:rsidR="00AF54EE" w:rsidRDefault="00AF54EE" w:rsidP="00AF54EE">
      <w:pPr>
        <w:pStyle w:val="NormalIndent"/>
        <w:ind w:left="0"/>
      </w:pPr>
      <w:r>
        <w:rPr>
          <w:noProof/>
        </w:rPr>
        <w:drawing>
          <wp:inline distT="0" distB="0" distL="0" distR="0" wp14:anchorId="42A93E02" wp14:editId="078C2C36">
            <wp:extent cx="5732145" cy="3439160"/>
            <wp:effectExtent l="0" t="0" r="1905"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2145" cy="3439160"/>
                    </a:xfrm>
                    <a:prstGeom prst="rect">
                      <a:avLst/>
                    </a:prstGeom>
                  </pic:spPr>
                </pic:pic>
              </a:graphicData>
            </a:graphic>
          </wp:inline>
        </w:drawing>
      </w:r>
    </w:p>
    <w:p w14:paraId="246646BD" w14:textId="5D037C4E" w:rsidR="00AF54EE" w:rsidRDefault="00AF54EE" w:rsidP="00AF54EE">
      <w:pPr>
        <w:pStyle w:val="NormalIndent"/>
        <w:ind w:left="0"/>
      </w:pPr>
      <w:r>
        <w:rPr>
          <w:noProof/>
        </w:rPr>
        <w:lastRenderedPageBreak/>
        <w:drawing>
          <wp:inline distT="0" distB="0" distL="0" distR="0" wp14:anchorId="17649D46" wp14:editId="760FF5D2">
            <wp:extent cx="5732145" cy="3299460"/>
            <wp:effectExtent l="0" t="0" r="190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2145" cy="3299460"/>
                    </a:xfrm>
                    <a:prstGeom prst="rect">
                      <a:avLst/>
                    </a:prstGeom>
                  </pic:spPr>
                </pic:pic>
              </a:graphicData>
            </a:graphic>
          </wp:inline>
        </w:drawing>
      </w:r>
    </w:p>
    <w:p w14:paraId="69C4ADB3" w14:textId="77777777" w:rsidR="00AF54EE" w:rsidRPr="00AF54EE" w:rsidRDefault="00AF54EE" w:rsidP="00AF54EE">
      <w:pPr>
        <w:pStyle w:val="NormalIndent"/>
        <w:ind w:left="0"/>
      </w:pPr>
    </w:p>
    <w:p w14:paraId="60BACB2F" w14:textId="0EAA496B" w:rsidR="00CF18EB" w:rsidRDefault="00DA7C04" w:rsidP="00CF18EB">
      <w:pPr>
        <w:pStyle w:val="Heading3"/>
        <w:rPr>
          <w:rFonts w:ascii="Arial" w:hAnsi="Arial" w:cs="Arial"/>
          <w:bCs/>
          <w:sz w:val="22"/>
          <w:szCs w:val="22"/>
        </w:rPr>
      </w:pPr>
      <w:bookmarkStart w:id="27" w:name="_Toc159751347"/>
      <w:r>
        <w:rPr>
          <w:rFonts w:ascii="Arial" w:hAnsi="Arial" w:cs="Arial"/>
          <w:bCs/>
          <w:sz w:val="22"/>
          <w:szCs w:val="22"/>
        </w:rPr>
        <w:t>Uncomment Selection</w:t>
      </w:r>
      <w:bookmarkEnd w:id="27"/>
    </w:p>
    <w:p w14:paraId="35CF5355" w14:textId="3E6E408C" w:rsidR="00AF54EE" w:rsidRDefault="00AF54EE" w:rsidP="00AF54EE">
      <w:pPr>
        <w:pStyle w:val="NormalIndent"/>
        <w:ind w:left="0"/>
      </w:pPr>
      <w:r>
        <w:t>Same with Comment but it will uncomment the selected lines.</w:t>
      </w:r>
    </w:p>
    <w:p w14:paraId="26AF0C62" w14:textId="77777777" w:rsidR="00AF54EE" w:rsidRPr="00AF54EE" w:rsidRDefault="00AF54EE" w:rsidP="00AF54EE">
      <w:pPr>
        <w:pStyle w:val="NormalIndent"/>
        <w:ind w:left="0"/>
      </w:pPr>
    </w:p>
    <w:p w14:paraId="0B86E07A" w14:textId="6536B496" w:rsidR="00CF18EB" w:rsidRDefault="00DA7C04" w:rsidP="00CF18EB">
      <w:pPr>
        <w:pStyle w:val="Heading3"/>
        <w:rPr>
          <w:rFonts w:ascii="Arial" w:hAnsi="Arial" w:cs="Arial"/>
          <w:bCs/>
          <w:sz w:val="22"/>
          <w:szCs w:val="22"/>
        </w:rPr>
      </w:pPr>
      <w:bookmarkStart w:id="28" w:name="_Toc159751348"/>
      <w:r>
        <w:rPr>
          <w:rFonts w:ascii="Arial" w:hAnsi="Arial" w:cs="Arial"/>
          <w:bCs/>
          <w:sz w:val="22"/>
          <w:szCs w:val="22"/>
        </w:rPr>
        <w:t>TAB Selection -&gt;|</w:t>
      </w:r>
      <w:bookmarkEnd w:id="28"/>
    </w:p>
    <w:p w14:paraId="60F8901A" w14:textId="3761BCF1" w:rsidR="00AF54EE" w:rsidRDefault="00AF54EE" w:rsidP="00AF54EE">
      <w:pPr>
        <w:pStyle w:val="NormalIndent"/>
        <w:ind w:left="0"/>
      </w:pPr>
      <w:r>
        <w:t>Same with Comment but it will and the &lt;tab&gt; to the selected lines.</w:t>
      </w:r>
    </w:p>
    <w:p w14:paraId="3B9A34A1" w14:textId="3688F49C" w:rsidR="00AF54EE" w:rsidRDefault="00AF54EE" w:rsidP="00AF54EE">
      <w:pPr>
        <w:pStyle w:val="NormalIndent"/>
        <w:ind w:left="0"/>
      </w:pPr>
    </w:p>
    <w:p w14:paraId="7EBAD7DF" w14:textId="5D567CA3" w:rsidR="00AF54EE" w:rsidRPr="00AF54EE" w:rsidRDefault="00AF54EE" w:rsidP="00AF54EE">
      <w:pPr>
        <w:pStyle w:val="NormalIndent"/>
        <w:ind w:left="0"/>
      </w:pPr>
      <w:r>
        <w:rPr>
          <w:noProof/>
        </w:rPr>
        <w:drawing>
          <wp:inline distT="0" distB="0" distL="0" distR="0" wp14:anchorId="70B6F1B4" wp14:editId="3838118B">
            <wp:extent cx="5732145" cy="3437255"/>
            <wp:effectExtent l="0" t="0" r="190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2145" cy="3437255"/>
                    </a:xfrm>
                    <a:prstGeom prst="rect">
                      <a:avLst/>
                    </a:prstGeom>
                  </pic:spPr>
                </pic:pic>
              </a:graphicData>
            </a:graphic>
          </wp:inline>
        </w:drawing>
      </w:r>
    </w:p>
    <w:p w14:paraId="4B6F96E0" w14:textId="600E1C07" w:rsidR="00CF18EB" w:rsidRPr="00CD2FA1" w:rsidRDefault="00DA7C04" w:rsidP="00CF18EB">
      <w:pPr>
        <w:pStyle w:val="Heading3"/>
        <w:rPr>
          <w:rFonts w:ascii="Arial" w:hAnsi="Arial" w:cs="Arial"/>
          <w:bCs/>
          <w:sz w:val="22"/>
          <w:szCs w:val="22"/>
        </w:rPr>
      </w:pPr>
      <w:bookmarkStart w:id="29" w:name="_Toc159751349"/>
      <w:r>
        <w:rPr>
          <w:rFonts w:ascii="Arial" w:hAnsi="Arial" w:cs="Arial"/>
          <w:bCs/>
          <w:sz w:val="22"/>
          <w:szCs w:val="22"/>
        </w:rPr>
        <w:lastRenderedPageBreak/>
        <w:t>TAB Selection |&lt;-</w:t>
      </w:r>
      <w:bookmarkEnd w:id="29"/>
    </w:p>
    <w:p w14:paraId="3A53A778" w14:textId="3495A7EE" w:rsidR="00AF54EE" w:rsidRDefault="00AF54EE" w:rsidP="00AF54EE">
      <w:pPr>
        <w:pStyle w:val="NormalIndent"/>
        <w:ind w:left="0"/>
      </w:pPr>
      <w:r>
        <w:t xml:space="preserve">Same with Comment but it will </w:t>
      </w:r>
      <w:r w:rsidR="00CC6553">
        <w:t xml:space="preserve">be </w:t>
      </w:r>
      <w:r>
        <w:t>&lt;</w:t>
      </w:r>
      <w:proofErr w:type="spellStart"/>
      <w:r>
        <w:t>untab</w:t>
      </w:r>
      <w:proofErr w:type="spellEnd"/>
      <w:r>
        <w:t>&gt; the selected lines.</w:t>
      </w:r>
    </w:p>
    <w:p w14:paraId="37CA06B5" w14:textId="77777777" w:rsidR="00AF54EE" w:rsidRPr="0014207E" w:rsidRDefault="00AF54EE" w:rsidP="0014207E"/>
    <w:p w14:paraId="2E0D7F60" w14:textId="785FC354" w:rsidR="001B0352" w:rsidRPr="001B0352" w:rsidRDefault="000F6523" w:rsidP="001B0352">
      <w:pPr>
        <w:pStyle w:val="Heading2"/>
        <w:rPr>
          <w:lang w:eastAsia="zh-CN"/>
        </w:rPr>
      </w:pPr>
      <w:bookmarkStart w:id="30" w:name="_Toc476824716"/>
      <w:bookmarkStart w:id="31" w:name="_Toc159751350"/>
      <w:bookmarkEnd w:id="10"/>
      <w:r>
        <w:rPr>
          <w:lang w:eastAsia="zh-CN"/>
        </w:rPr>
        <w:t>Debug</w:t>
      </w:r>
      <w:bookmarkEnd w:id="31"/>
    </w:p>
    <w:p w14:paraId="4B78564A" w14:textId="7B4E8F15" w:rsidR="00723976" w:rsidRDefault="00723976" w:rsidP="00903E2C">
      <w:pPr>
        <w:pStyle w:val="NormalIndent"/>
        <w:ind w:left="0"/>
        <w:jc w:val="left"/>
        <w:rPr>
          <w:rFonts w:ascii="Arial" w:hAnsi="Arial" w:cs="Arial"/>
          <w:lang w:eastAsia="zh-CN"/>
        </w:rPr>
      </w:pPr>
      <w:r>
        <w:rPr>
          <w:rFonts w:ascii="Arial" w:hAnsi="Arial" w:cs="Arial"/>
          <w:lang w:eastAsia="zh-CN"/>
        </w:rPr>
        <w:t>To help users easy checking their script</w:t>
      </w:r>
      <w:r w:rsidR="00766752">
        <w:rPr>
          <w:rFonts w:ascii="Arial" w:hAnsi="Arial" w:cs="Arial"/>
          <w:lang w:eastAsia="zh-CN"/>
        </w:rPr>
        <w:t>s</w:t>
      </w:r>
      <w:r>
        <w:rPr>
          <w:rFonts w:ascii="Arial" w:hAnsi="Arial" w:cs="Arial"/>
          <w:lang w:eastAsia="zh-CN"/>
        </w:rPr>
        <w:t xml:space="preserve"> and find the bugs.</w:t>
      </w:r>
    </w:p>
    <w:p w14:paraId="148C1230" w14:textId="77777777" w:rsidR="00723976" w:rsidRDefault="00723976" w:rsidP="00903E2C">
      <w:pPr>
        <w:pStyle w:val="NormalIndent"/>
        <w:ind w:left="0"/>
        <w:jc w:val="left"/>
        <w:rPr>
          <w:rFonts w:ascii="Arial" w:hAnsi="Arial" w:cs="Arial"/>
          <w:lang w:eastAsia="zh-CN"/>
        </w:rPr>
      </w:pPr>
    </w:p>
    <w:p w14:paraId="552C1383" w14:textId="62DB32A3" w:rsidR="0052308A" w:rsidRDefault="00183637" w:rsidP="00903E2C">
      <w:pPr>
        <w:pStyle w:val="NormalIndent"/>
        <w:ind w:left="0"/>
        <w:jc w:val="left"/>
        <w:rPr>
          <w:rFonts w:ascii="Arial" w:hAnsi="Arial" w:cs="Arial"/>
          <w:lang w:eastAsia="zh-CN"/>
        </w:rPr>
      </w:pPr>
      <w:r>
        <w:rPr>
          <w:noProof/>
        </w:rPr>
        <w:drawing>
          <wp:inline distT="0" distB="0" distL="0" distR="0" wp14:anchorId="0E3289EF" wp14:editId="5D51B7DC">
            <wp:extent cx="5732145" cy="31242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40499" cy="3128753"/>
                    </a:xfrm>
                    <a:prstGeom prst="rect">
                      <a:avLst/>
                    </a:prstGeom>
                  </pic:spPr>
                </pic:pic>
              </a:graphicData>
            </a:graphic>
          </wp:inline>
        </w:drawing>
      </w:r>
    </w:p>
    <w:p w14:paraId="59D02B78" w14:textId="773ED643" w:rsidR="0014207E" w:rsidRDefault="0014207E" w:rsidP="00903E2C">
      <w:pPr>
        <w:pStyle w:val="NormalIndent"/>
        <w:ind w:left="0"/>
        <w:jc w:val="left"/>
        <w:rPr>
          <w:rFonts w:ascii="Arial" w:hAnsi="Arial" w:cs="Arial"/>
          <w:lang w:eastAsia="zh-CN"/>
        </w:rPr>
      </w:pPr>
    </w:p>
    <w:p w14:paraId="3B7C732C" w14:textId="1951433D" w:rsidR="00903E2C" w:rsidRDefault="00903E2C" w:rsidP="00123D8E">
      <w:pPr>
        <w:pStyle w:val="Heading3"/>
        <w:rPr>
          <w:rFonts w:ascii="Arial" w:hAnsi="Arial" w:cs="Arial"/>
          <w:bCs/>
          <w:sz w:val="22"/>
          <w:szCs w:val="22"/>
        </w:rPr>
      </w:pPr>
      <w:bookmarkStart w:id="32" w:name="_Toc159751351"/>
      <w:r w:rsidRPr="00903E2C">
        <w:rPr>
          <w:rFonts w:ascii="Arial" w:hAnsi="Arial" w:cs="Arial"/>
          <w:bCs/>
          <w:sz w:val="22"/>
          <w:szCs w:val="22"/>
        </w:rPr>
        <w:t>Offline Running</w:t>
      </w:r>
      <w:bookmarkEnd w:id="32"/>
    </w:p>
    <w:p w14:paraId="16717B30" w14:textId="77777777" w:rsidR="00A2356A" w:rsidRDefault="00A2356A" w:rsidP="00A2356A">
      <w:r w:rsidRPr="003C5DE3">
        <w:t>Allow use</w:t>
      </w:r>
      <w:r>
        <w:t>rs</w:t>
      </w:r>
      <w:r w:rsidRPr="003C5DE3">
        <w:t xml:space="preserve"> to run their script from the </w:t>
      </w:r>
      <w:proofErr w:type="spellStart"/>
      <w:r w:rsidRPr="003C5DE3">
        <w:t>kget</w:t>
      </w:r>
      <w:proofErr w:type="spellEnd"/>
      <w:r w:rsidRPr="003C5DE3">
        <w:t xml:space="preserve"> file and present the result to help window.</w:t>
      </w:r>
    </w:p>
    <w:p w14:paraId="2988F0CE" w14:textId="77777777" w:rsidR="00A2356A" w:rsidRDefault="00A2356A" w:rsidP="00A2356A">
      <w:pPr>
        <w:pStyle w:val="NormalIndent"/>
        <w:ind w:left="0"/>
      </w:pPr>
    </w:p>
    <w:p w14:paraId="6FEAA7D6" w14:textId="1812DBBC" w:rsidR="0014439C" w:rsidRPr="00123D8E" w:rsidRDefault="00A2356A" w:rsidP="00A2356A">
      <w:pPr>
        <w:pStyle w:val="NormalIndent"/>
        <w:ind w:left="0"/>
      </w:pPr>
      <w:r>
        <w:rPr>
          <w:noProof/>
        </w:rPr>
        <w:drawing>
          <wp:inline distT="0" distB="0" distL="0" distR="0" wp14:anchorId="71A12AA8" wp14:editId="223075A8">
            <wp:extent cx="5728864" cy="2865120"/>
            <wp:effectExtent l="0" t="0" r="571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52291" cy="2876836"/>
                    </a:xfrm>
                    <a:prstGeom prst="rect">
                      <a:avLst/>
                    </a:prstGeom>
                  </pic:spPr>
                </pic:pic>
              </a:graphicData>
            </a:graphic>
          </wp:inline>
        </w:drawing>
      </w:r>
    </w:p>
    <w:p w14:paraId="305B384D" w14:textId="058ADB57" w:rsidR="00903E2C" w:rsidRDefault="00903E2C" w:rsidP="00903E2C">
      <w:pPr>
        <w:pStyle w:val="Heading3"/>
        <w:rPr>
          <w:rFonts w:ascii="Arial" w:hAnsi="Arial" w:cs="Arial"/>
          <w:bCs/>
          <w:sz w:val="22"/>
          <w:szCs w:val="22"/>
        </w:rPr>
      </w:pPr>
      <w:bookmarkStart w:id="33" w:name="_Toc159751352"/>
      <w:r w:rsidRPr="00903E2C">
        <w:rPr>
          <w:rFonts w:ascii="Arial" w:hAnsi="Arial" w:cs="Arial"/>
          <w:bCs/>
          <w:sz w:val="22"/>
          <w:szCs w:val="22"/>
        </w:rPr>
        <w:lastRenderedPageBreak/>
        <w:t>Offline Debug</w:t>
      </w:r>
      <w:bookmarkEnd w:id="33"/>
    </w:p>
    <w:p w14:paraId="3B0D5D8A" w14:textId="4E8982EF" w:rsidR="00A2356A" w:rsidRDefault="00A2356A" w:rsidP="00A2356A">
      <w:pPr>
        <w:pStyle w:val="NormalIndent"/>
        <w:ind w:left="0"/>
      </w:pPr>
      <w:r w:rsidRPr="003C5DE3">
        <w:t xml:space="preserve">Allow </w:t>
      </w:r>
      <w:r>
        <w:t>users</w:t>
      </w:r>
      <w:r w:rsidRPr="003C5DE3">
        <w:t xml:space="preserve"> </w:t>
      </w:r>
      <w:r>
        <w:t xml:space="preserve">to </w:t>
      </w:r>
      <w:r w:rsidRPr="003C5DE3">
        <w:t xml:space="preserve">run their script from the </w:t>
      </w:r>
      <w:proofErr w:type="spellStart"/>
      <w:r w:rsidRPr="003C5DE3">
        <w:t>kget</w:t>
      </w:r>
      <w:proofErr w:type="spellEnd"/>
      <w:r w:rsidRPr="003C5DE3">
        <w:t xml:space="preserve"> file and present the </w:t>
      </w:r>
      <w:r>
        <w:t xml:space="preserve">command &amp; </w:t>
      </w:r>
      <w:r w:rsidRPr="003C5DE3">
        <w:t>result to help window</w:t>
      </w:r>
      <w:r>
        <w:t xml:space="preserve"> in group</w:t>
      </w:r>
      <w:r w:rsidRPr="003C5DE3">
        <w:t>.</w:t>
      </w:r>
      <w:r>
        <w:t xml:space="preserve"> Allow users check each command separately.</w:t>
      </w:r>
    </w:p>
    <w:p w14:paraId="0C70F168" w14:textId="63E9C971" w:rsidR="00A2356A" w:rsidRDefault="00A2356A" w:rsidP="00A2356A">
      <w:pPr>
        <w:pStyle w:val="NormalIndent"/>
        <w:ind w:left="0"/>
      </w:pPr>
    </w:p>
    <w:p w14:paraId="1A74437D" w14:textId="6B8CD160" w:rsidR="00A2356A" w:rsidRDefault="00A2356A" w:rsidP="00A2356A">
      <w:pPr>
        <w:pStyle w:val="NormalIndent"/>
        <w:ind w:left="0"/>
      </w:pPr>
      <w:r>
        <w:rPr>
          <w:noProof/>
        </w:rPr>
        <w:drawing>
          <wp:inline distT="0" distB="0" distL="0" distR="0" wp14:anchorId="04FAAFC5" wp14:editId="61D8F651">
            <wp:extent cx="5730715" cy="2999014"/>
            <wp:effectExtent l="0" t="0" r="381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57978" cy="3013282"/>
                    </a:xfrm>
                    <a:prstGeom prst="rect">
                      <a:avLst/>
                    </a:prstGeom>
                  </pic:spPr>
                </pic:pic>
              </a:graphicData>
            </a:graphic>
          </wp:inline>
        </w:drawing>
      </w:r>
    </w:p>
    <w:p w14:paraId="1383A0CE" w14:textId="77777777" w:rsidR="00225792" w:rsidRDefault="00225792" w:rsidP="00A2356A"/>
    <w:p w14:paraId="5E559005" w14:textId="54747A46" w:rsidR="00A2356A" w:rsidRDefault="00A2356A" w:rsidP="00A2356A">
      <w:r w:rsidRPr="003C5DE3">
        <w:t>To check the command / variable… click on the line of the command and right click the result will be as below.</w:t>
      </w:r>
    </w:p>
    <w:p w14:paraId="4C8DFD1F" w14:textId="77777777" w:rsidR="00FC2830" w:rsidRPr="003C5DE3" w:rsidRDefault="00FC2830" w:rsidP="00A2356A"/>
    <w:p w14:paraId="5AA1FDE3" w14:textId="0F04B48C" w:rsidR="00A2356A" w:rsidRDefault="007F03B8" w:rsidP="00125841">
      <w:pPr>
        <w:rPr>
          <w:b/>
          <w:bCs/>
        </w:rPr>
      </w:pPr>
      <w:r>
        <w:rPr>
          <w:noProof/>
        </w:rPr>
        <w:drawing>
          <wp:inline distT="0" distB="0" distL="0" distR="0" wp14:anchorId="4AFB3093" wp14:editId="34165B28">
            <wp:extent cx="5732145" cy="3380014"/>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7130" cy="3382953"/>
                    </a:xfrm>
                    <a:prstGeom prst="rect">
                      <a:avLst/>
                    </a:prstGeom>
                  </pic:spPr>
                </pic:pic>
              </a:graphicData>
            </a:graphic>
          </wp:inline>
        </w:drawing>
      </w:r>
    </w:p>
    <w:p w14:paraId="428F284A" w14:textId="09097906" w:rsidR="00EF7432" w:rsidRDefault="00EF7432" w:rsidP="00125841">
      <w:pPr>
        <w:rPr>
          <w:b/>
          <w:bCs/>
        </w:rPr>
      </w:pPr>
    </w:p>
    <w:p w14:paraId="4B74A25C" w14:textId="122BEAFC" w:rsidR="00EF7432" w:rsidRDefault="00EF7432" w:rsidP="00125841">
      <w:r w:rsidRPr="00EF7432">
        <w:lastRenderedPageBreak/>
        <w:t xml:space="preserve">To search command and </w:t>
      </w:r>
      <w:r w:rsidR="00B21630">
        <w:t>printout</w:t>
      </w:r>
      <w:r w:rsidRPr="00EF7432">
        <w:t xml:space="preserve"> </w:t>
      </w:r>
      <w:r w:rsidR="00B21630">
        <w:t>in</w:t>
      </w:r>
      <w:r w:rsidRPr="00EF7432">
        <w:t xml:space="preserve"> the output</w:t>
      </w:r>
      <w:r w:rsidR="00B21630">
        <w:t xml:space="preserve"> window</w:t>
      </w:r>
      <w:r w:rsidRPr="00EF7432">
        <w:t xml:space="preserve"> </w:t>
      </w:r>
      <w:r w:rsidR="00B21630">
        <w:t>is result of</w:t>
      </w:r>
      <w:r w:rsidRPr="00EF7432">
        <w:t xml:space="preserve"> which line </w:t>
      </w:r>
      <w:r w:rsidR="00B21630">
        <w:t>in</w:t>
      </w:r>
      <w:r w:rsidRPr="00EF7432">
        <w:t xml:space="preserve"> the script users </w:t>
      </w:r>
      <w:r w:rsidR="00B21630">
        <w:t xml:space="preserve">left </w:t>
      </w:r>
      <w:r w:rsidRPr="00EF7432">
        <w:t>click on the command on the help window and right click. The result will be display as below.</w:t>
      </w:r>
    </w:p>
    <w:p w14:paraId="574DBEAB" w14:textId="5C987A90" w:rsidR="00EF7432" w:rsidRDefault="00EF7432" w:rsidP="00125841"/>
    <w:p w14:paraId="60A2DB59" w14:textId="725C08BC" w:rsidR="00EF7432" w:rsidRDefault="00EF7432" w:rsidP="00125841">
      <w:r>
        <w:rPr>
          <w:noProof/>
        </w:rPr>
        <w:drawing>
          <wp:inline distT="0" distB="0" distL="0" distR="0" wp14:anchorId="328C1C28" wp14:editId="0D8A9456">
            <wp:extent cx="5731584" cy="31318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8874" cy="3135803"/>
                    </a:xfrm>
                    <a:prstGeom prst="rect">
                      <a:avLst/>
                    </a:prstGeom>
                  </pic:spPr>
                </pic:pic>
              </a:graphicData>
            </a:graphic>
          </wp:inline>
        </w:drawing>
      </w:r>
    </w:p>
    <w:p w14:paraId="4FC80AE8" w14:textId="485754CD" w:rsidR="00686C30" w:rsidRDefault="00686C30" w:rsidP="00125841"/>
    <w:p w14:paraId="595D133D" w14:textId="013980D2" w:rsidR="00686C30" w:rsidRDefault="00686C30" w:rsidP="00125841">
      <w:r>
        <w:t>To run step by step press “DEBUG” button. It will go through each command and highlight with yellow background colour in edit window and highlight the output of that command in help window with green background colour</w:t>
      </w:r>
      <w:r w:rsidR="004D7BF9">
        <w:t xml:space="preserve"> as below</w:t>
      </w:r>
      <w:r>
        <w:t>.</w:t>
      </w:r>
    </w:p>
    <w:p w14:paraId="378F77C0" w14:textId="069A505D" w:rsidR="00686C30" w:rsidRDefault="00686C30" w:rsidP="00125841"/>
    <w:p w14:paraId="3750879B" w14:textId="621E87EE" w:rsidR="00281EE7" w:rsidRDefault="00504615" w:rsidP="00125841">
      <w:r>
        <w:rPr>
          <w:noProof/>
        </w:rPr>
        <w:drawing>
          <wp:inline distT="0" distB="0" distL="0" distR="0" wp14:anchorId="4851B24B" wp14:editId="57F04029">
            <wp:extent cx="5732145" cy="3268980"/>
            <wp:effectExtent l="0" t="0" r="190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2145" cy="3268980"/>
                    </a:xfrm>
                    <a:prstGeom prst="rect">
                      <a:avLst/>
                    </a:prstGeom>
                  </pic:spPr>
                </pic:pic>
              </a:graphicData>
            </a:graphic>
          </wp:inline>
        </w:drawing>
      </w:r>
    </w:p>
    <w:p w14:paraId="1E766340" w14:textId="77777777" w:rsidR="00077896" w:rsidRPr="00077896" w:rsidRDefault="00077896" w:rsidP="00125841"/>
    <w:p w14:paraId="0C0480EF" w14:textId="33EC4EB9" w:rsidR="00472C61" w:rsidRDefault="00965004" w:rsidP="00125841">
      <w:r>
        <w:lastRenderedPageBreak/>
        <w:t xml:space="preserve">If in the script needs </w:t>
      </w:r>
      <w:proofErr w:type="spellStart"/>
      <w:r>
        <w:t>userinput</w:t>
      </w:r>
      <w:proofErr w:type="spellEnd"/>
      <w:r>
        <w:t xml:space="preserve"> then the message will appear, input your answer to textbox and press “</w:t>
      </w:r>
      <w:r w:rsidR="0079114A">
        <w:t>Submit”.</w:t>
      </w:r>
    </w:p>
    <w:p w14:paraId="61262D0D" w14:textId="109B33CD" w:rsidR="00965004" w:rsidRDefault="00965004" w:rsidP="00125841"/>
    <w:p w14:paraId="2D1EFE6A" w14:textId="79D13C16" w:rsidR="00965004" w:rsidRDefault="00A617AF" w:rsidP="00125841">
      <w:r>
        <w:rPr>
          <w:noProof/>
        </w:rPr>
        <w:drawing>
          <wp:inline distT="0" distB="0" distL="0" distR="0" wp14:anchorId="50642E4C" wp14:editId="2A4A5C21">
            <wp:extent cx="5732145" cy="3433445"/>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2145" cy="3433445"/>
                    </a:xfrm>
                    <a:prstGeom prst="rect">
                      <a:avLst/>
                    </a:prstGeom>
                  </pic:spPr>
                </pic:pic>
              </a:graphicData>
            </a:graphic>
          </wp:inline>
        </w:drawing>
      </w:r>
    </w:p>
    <w:p w14:paraId="6AFB1259" w14:textId="4E3A9E86" w:rsidR="001973EC" w:rsidRDefault="001973EC" w:rsidP="00125841"/>
    <w:p w14:paraId="39E048D5" w14:textId="732B3994" w:rsidR="001973EC" w:rsidRDefault="001973EC" w:rsidP="00125841">
      <w:r>
        <w:rPr>
          <w:noProof/>
        </w:rPr>
        <w:drawing>
          <wp:inline distT="0" distB="0" distL="0" distR="0" wp14:anchorId="21E40E3F" wp14:editId="19CE020F">
            <wp:extent cx="5732145" cy="3433445"/>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2145" cy="3433445"/>
                    </a:xfrm>
                    <a:prstGeom prst="rect">
                      <a:avLst/>
                    </a:prstGeom>
                  </pic:spPr>
                </pic:pic>
              </a:graphicData>
            </a:graphic>
          </wp:inline>
        </w:drawing>
      </w:r>
    </w:p>
    <w:p w14:paraId="5C4CC97E" w14:textId="77777777" w:rsidR="00E424C5" w:rsidRDefault="00E424C5" w:rsidP="00125841"/>
    <w:p w14:paraId="0221F7CC" w14:textId="77777777" w:rsidR="00C1139D" w:rsidRPr="00281EE7" w:rsidRDefault="00C1139D" w:rsidP="00125841"/>
    <w:p w14:paraId="7F171B0D" w14:textId="0EAFD2BF" w:rsidR="00123D8E" w:rsidRDefault="00123D8E" w:rsidP="00123D8E">
      <w:pPr>
        <w:pStyle w:val="Heading2"/>
        <w:rPr>
          <w:lang w:eastAsia="zh-CN"/>
        </w:rPr>
      </w:pPr>
      <w:bookmarkStart w:id="34" w:name="_Toc159751353"/>
      <w:proofErr w:type="spellStart"/>
      <w:r>
        <w:rPr>
          <w:lang w:eastAsia="zh-CN"/>
        </w:rPr>
        <w:lastRenderedPageBreak/>
        <w:t>Kget</w:t>
      </w:r>
      <w:bookmarkEnd w:id="34"/>
      <w:proofErr w:type="spellEnd"/>
    </w:p>
    <w:p w14:paraId="54985518" w14:textId="47D9F122" w:rsidR="007F03B8" w:rsidRDefault="007F03B8" w:rsidP="007F03B8">
      <w:r w:rsidRPr="00201C7D">
        <w:t xml:space="preserve">Use to load/unload </w:t>
      </w:r>
      <w:proofErr w:type="spellStart"/>
      <w:r w:rsidRPr="00201C7D">
        <w:t>kget</w:t>
      </w:r>
      <w:proofErr w:type="spellEnd"/>
      <w:r w:rsidRPr="00201C7D">
        <w:t xml:space="preserve"> of the node type.</w:t>
      </w:r>
    </w:p>
    <w:p w14:paraId="0F047B99" w14:textId="77777777" w:rsidR="00125841" w:rsidRDefault="00125841" w:rsidP="007F03B8"/>
    <w:p w14:paraId="6CEC0CDB" w14:textId="1E97AE47" w:rsidR="008548E7" w:rsidRDefault="00B0677A" w:rsidP="007F03B8">
      <w:pPr>
        <w:pStyle w:val="NormalIndent"/>
        <w:ind w:left="0"/>
        <w:rPr>
          <w:lang w:eastAsia="zh-CN"/>
        </w:rPr>
      </w:pPr>
      <w:r>
        <w:rPr>
          <w:noProof/>
        </w:rPr>
        <w:drawing>
          <wp:inline distT="0" distB="0" distL="0" distR="0" wp14:anchorId="3C058D92" wp14:editId="4FC6178A">
            <wp:extent cx="5732145" cy="331816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5293" cy="3319986"/>
                    </a:xfrm>
                    <a:prstGeom prst="rect">
                      <a:avLst/>
                    </a:prstGeom>
                  </pic:spPr>
                </pic:pic>
              </a:graphicData>
            </a:graphic>
          </wp:inline>
        </w:drawing>
      </w:r>
    </w:p>
    <w:p w14:paraId="270138FF" w14:textId="77777777" w:rsidR="001B437A" w:rsidRPr="007F03B8" w:rsidRDefault="001B437A" w:rsidP="007F03B8">
      <w:pPr>
        <w:pStyle w:val="NormalIndent"/>
        <w:ind w:left="0"/>
        <w:rPr>
          <w:lang w:eastAsia="zh-CN"/>
        </w:rPr>
      </w:pPr>
    </w:p>
    <w:p w14:paraId="19F38B44" w14:textId="5EC6E5E7" w:rsidR="00D6144E" w:rsidRPr="00766752" w:rsidRDefault="00123D8E" w:rsidP="00766752">
      <w:pPr>
        <w:pStyle w:val="Heading3"/>
        <w:rPr>
          <w:rFonts w:ascii="Arial" w:hAnsi="Arial" w:cs="Arial"/>
          <w:bCs/>
          <w:sz w:val="22"/>
          <w:szCs w:val="22"/>
        </w:rPr>
      </w:pPr>
      <w:bookmarkStart w:id="35" w:name="_Toc159751354"/>
      <w:r w:rsidRPr="00123D8E">
        <w:rPr>
          <w:rFonts w:ascii="Arial" w:hAnsi="Arial" w:cs="Arial"/>
          <w:bCs/>
          <w:sz w:val="22"/>
          <w:szCs w:val="22"/>
        </w:rPr>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Basic</w:t>
      </w:r>
      <w:r w:rsidR="00136548">
        <w:rPr>
          <w:rFonts w:ascii="Arial" w:hAnsi="Arial" w:cs="Arial"/>
          <w:bCs/>
          <w:sz w:val="22"/>
          <w:szCs w:val="22"/>
        </w:rPr>
        <w:t xml:space="preserve"> (.log file)</w:t>
      </w:r>
      <w:bookmarkEnd w:id="35"/>
    </w:p>
    <w:p w14:paraId="3F40A6DB" w14:textId="6B2549E1" w:rsidR="00D6144E" w:rsidRDefault="00D6144E" w:rsidP="00D6144E">
      <w:pPr>
        <w:pStyle w:val="NormalIndent"/>
        <w:ind w:left="0"/>
      </w:pPr>
      <w:r>
        <w:t>Just take the MO types and its attributes.</w:t>
      </w:r>
    </w:p>
    <w:p w14:paraId="1090298A" w14:textId="05963CB9" w:rsidR="00835761" w:rsidRDefault="00835761" w:rsidP="00D6144E">
      <w:pPr>
        <w:pStyle w:val="NormalIndent"/>
        <w:ind w:left="0"/>
      </w:pPr>
    </w:p>
    <w:p w14:paraId="3BB4A624" w14:textId="41AD27C1" w:rsidR="00D6144E" w:rsidRPr="00D6144E" w:rsidRDefault="003A1DB6" w:rsidP="00D6144E">
      <w:pPr>
        <w:pStyle w:val="NormalIndent"/>
        <w:ind w:left="0"/>
      </w:pPr>
      <w:r>
        <w:rPr>
          <w:noProof/>
        </w:rPr>
        <w:drawing>
          <wp:inline distT="0" distB="0" distL="0" distR="0" wp14:anchorId="054F9428" wp14:editId="4653403D">
            <wp:extent cx="5732145" cy="3434080"/>
            <wp:effectExtent l="0" t="0" r="190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2145" cy="3434080"/>
                    </a:xfrm>
                    <a:prstGeom prst="rect">
                      <a:avLst/>
                    </a:prstGeom>
                  </pic:spPr>
                </pic:pic>
              </a:graphicData>
            </a:graphic>
          </wp:inline>
        </w:drawing>
      </w:r>
    </w:p>
    <w:p w14:paraId="1E4522AB" w14:textId="6B06E556" w:rsidR="00123D8E" w:rsidRDefault="00123D8E" w:rsidP="00123D8E">
      <w:pPr>
        <w:pStyle w:val="Heading3"/>
        <w:rPr>
          <w:rFonts w:ascii="Arial" w:hAnsi="Arial" w:cs="Arial"/>
          <w:bCs/>
          <w:sz w:val="22"/>
          <w:szCs w:val="22"/>
        </w:rPr>
      </w:pPr>
      <w:bookmarkStart w:id="36" w:name="_Toc159751355"/>
      <w:r w:rsidRPr="00123D8E">
        <w:rPr>
          <w:rFonts w:ascii="Arial" w:hAnsi="Arial" w:cs="Arial"/>
          <w:bCs/>
          <w:sz w:val="22"/>
          <w:szCs w:val="22"/>
        </w:rPr>
        <w:lastRenderedPageBreak/>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Full</w:t>
      </w:r>
      <w:r w:rsidR="00136548">
        <w:rPr>
          <w:rFonts w:ascii="Arial" w:hAnsi="Arial" w:cs="Arial"/>
          <w:bCs/>
          <w:sz w:val="22"/>
          <w:szCs w:val="22"/>
        </w:rPr>
        <w:t xml:space="preserve"> (.log file)</w:t>
      </w:r>
      <w:bookmarkEnd w:id="36"/>
    </w:p>
    <w:p w14:paraId="7C90BB9B" w14:textId="2029CC7A" w:rsidR="00D6144E" w:rsidRDefault="00D6144E" w:rsidP="00D6144E">
      <w:pPr>
        <w:pStyle w:val="NormalIndent"/>
        <w:ind w:left="0"/>
      </w:pPr>
      <w:r>
        <w:t xml:space="preserve">Take all MO </w:t>
      </w:r>
      <w:r w:rsidR="00173F6B">
        <w:t>types (each type one MO)</w:t>
      </w:r>
      <w:r>
        <w:t>, its attributes, and values.</w:t>
      </w:r>
    </w:p>
    <w:p w14:paraId="48CF70DD" w14:textId="5929B5E9" w:rsidR="00835761" w:rsidRDefault="00835761" w:rsidP="00D6144E">
      <w:pPr>
        <w:pStyle w:val="NormalIndent"/>
        <w:ind w:left="0"/>
      </w:pPr>
    </w:p>
    <w:p w14:paraId="00F73BBB" w14:textId="1EB69DFF" w:rsidR="00835761" w:rsidRDefault="00173F6B" w:rsidP="00D6144E">
      <w:pPr>
        <w:pStyle w:val="NormalIndent"/>
        <w:ind w:left="0"/>
      </w:pPr>
      <w:r>
        <w:rPr>
          <w:noProof/>
        </w:rPr>
        <w:drawing>
          <wp:inline distT="0" distB="0" distL="0" distR="0" wp14:anchorId="5ED80A7D" wp14:editId="20AFE45B">
            <wp:extent cx="5732145" cy="302721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43522" cy="3033226"/>
                    </a:xfrm>
                    <a:prstGeom prst="rect">
                      <a:avLst/>
                    </a:prstGeom>
                  </pic:spPr>
                </pic:pic>
              </a:graphicData>
            </a:graphic>
          </wp:inline>
        </w:drawing>
      </w:r>
    </w:p>
    <w:p w14:paraId="67EBEEFF" w14:textId="77777777" w:rsidR="00D6144E" w:rsidRPr="00D6144E" w:rsidRDefault="00D6144E" w:rsidP="00D6144E">
      <w:pPr>
        <w:pStyle w:val="NormalIndent"/>
        <w:ind w:left="0"/>
      </w:pPr>
    </w:p>
    <w:p w14:paraId="5D4FC6D9" w14:textId="7FAB17CE" w:rsidR="00123D8E" w:rsidRDefault="00123D8E" w:rsidP="00123D8E">
      <w:pPr>
        <w:pStyle w:val="Heading3"/>
        <w:rPr>
          <w:rFonts w:ascii="Arial" w:hAnsi="Arial" w:cs="Arial"/>
          <w:bCs/>
          <w:sz w:val="22"/>
          <w:szCs w:val="22"/>
        </w:rPr>
      </w:pPr>
      <w:bookmarkStart w:id="37" w:name="_Toc159751356"/>
      <w:r w:rsidRPr="00123D8E">
        <w:rPr>
          <w:rFonts w:ascii="Arial" w:hAnsi="Arial" w:cs="Arial"/>
          <w:bCs/>
          <w:sz w:val="22"/>
          <w:szCs w:val="22"/>
        </w:rPr>
        <w:t xml:space="preserve">Unload </w:t>
      </w:r>
      <w:proofErr w:type="spellStart"/>
      <w:r w:rsidRPr="00123D8E">
        <w:rPr>
          <w:rFonts w:ascii="Arial" w:hAnsi="Arial" w:cs="Arial"/>
          <w:bCs/>
          <w:sz w:val="22"/>
          <w:szCs w:val="22"/>
        </w:rPr>
        <w:t>Kget</w:t>
      </w:r>
      <w:proofErr w:type="spellEnd"/>
      <w:r w:rsidR="00136548">
        <w:rPr>
          <w:rFonts w:ascii="Arial" w:hAnsi="Arial" w:cs="Arial"/>
          <w:bCs/>
          <w:sz w:val="22"/>
          <w:szCs w:val="22"/>
        </w:rPr>
        <w:t>/MOM</w:t>
      </w:r>
      <w:bookmarkEnd w:id="37"/>
    </w:p>
    <w:p w14:paraId="6F6389EA" w14:textId="7E6CBDC3" w:rsidR="00D6144E" w:rsidRDefault="00D6144E" w:rsidP="00D6144E">
      <w:pPr>
        <w:pStyle w:val="NormalIndent"/>
        <w:ind w:left="0"/>
      </w:pPr>
      <w:r>
        <w:t xml:space="preserve">To clear MOs, Attributes…of </w:t>
      </w:r>
      <w:proofErr w:type="spellStart"/>
      <w:r>
        <w:t>kget</w:t>
      </w:r>
      <w:proofErr w:type="spellEnd"/>
      <w:r>
        <w:t xml:space="preserve"> loaded before</w:t>
      </w:r>
      <w:r w:rsidR="00243158">
        <w:t xml:space="preserve"> and back to default mode.</w:t>
      </w:r>
    </w:p>
    <w:p w14:paraId="4DBAC261" w14:textId="77777777" w:rsidR="00D6144E" w:rsidRPr="00D6144E" w:rsidRDefault="00D6144E" w:rsidP="00D6144E">
      <w:pPr>
        <w:pStyle w:val="NormalIndent"/>
        <w:ind w:left="0"/>
      </w:pPr>
    </w:p>
    <w:p w14:paraId="4A325C5D" w14:textId="1AB87133" w:rsidR="00797C65" w:rsidRDefault="00797C65" w:rsidP="00797C65">
      <w:pPr>
        <w:pStyle w:val="Heading2"/>
        <w:rPr>
          <w:lang w:eastAsia="zh-CN"/>
        </w:rPr>
      </w:pPr>
      <w:bookmarkStart w:id="38" w:name="_Toc159751357"/>
      <w:r>
        <w:rPr>
          <w:lang w:eastAsia="zh-CN"/>
        </w:rPr>
        <w:t>MOM</w:t>
      </w:r>
      <w:bookmarkEnd w:id="38"/>
    </w:p>
    <w:p w14:paraId="30DB6B73" w14:textId="31B549DD" w:rsidR="00744934" w:rsidRDefault="00744934" w:rsidP="00744934">
      <w:pPr>
        <w:pStyle w:val="NormalIndent"/>
        <w:ind w:left="0"/>
        <w:rPr>
          <w:lang w:eastAsia="zh-CN"/>
        </w:rPr>
      </w:pPr>
      <w:r>
        <w:rPr>
          <w:lang w:eastAsia="zh-CN"/>
        </w:rPr>
        <w:t xml:space="preserve">This function allows user load MOs, Attributes, Actions. base on XML MOM file. It is same with load </w:t>
      </w:r>
      <w:proofErr w:type="spellStart"/>
      <w:r>
        <w:rPr>
          <w:lang w:eastAsia="zh-CN"/>
        </w:rPr>
        <w:t>kget</w:t>
      </w:r>
      <w:proofErr w:type="spellEnd"/>
      <w:r>
        <w:rPr>
          <w:lang w:eastAsia="zh-CN"/>
        </w:rPr>
        <w:t xml:space="preserve"> file.</w:t>
      </w:r>
    </w:p>
    <w:p w14:paraId="264DABAE" w14:textId="34B4E167" w:rsidR="00744934" w:rsidRDefault="00744934" w:rsidP="00744934">
      <w:pPr>
        <w:pStyle w:val="NormalIndent"/>
        <w:ind w:left="0"/>
        <w:rPr>
          <w:lang w:eastAsia="zh-CN"/>
        </w:rPr>
      </w:pPr>
    </w:p>
    <w:p w14:paraId="21CEEF20" w14:textId="04E20265" w:rsidR="00744934" w:rsidRPr="00303DD7" w:rsidRDefault="00351044" w:rsidP="00303DD7">
      <w:pPr>
        <w:pStyle w:val="NormalIndent"/>
        <w:ind w:left="0"/>
        <w:rPr>
          <w:lang w:eastAsia="zh-CN"/>
        </w:rPr>
      </w:pPr>
      <w:r>
        <w:rPr>
          <w:noProof/>
        </w:rPr>
        <w:drawing>
          <wp:inline distT="0" distB="0" distL="0" distR="0" wp14:anchorId="2A52EC02" wp14:editId="1F6F1E16">
            <wp:extent cx="5731510" cy="288174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48830" cy="2890454"/>
                    </a:xfrm>
                    <a:prstGeom prst="rect">
                      <a:avLst/>
                    </a:prstGeom>
                  </pic:spPr>
                </pic:pic>
              </a:graphicData>
            </a:graphic>
          </wp:inline>
        </w:drawing>
      </w:r>
    </w:p>
    <w:p w14:paraId="5D353D66" w14:textId="38533D5F" w:rsidR="0046699B" w:rsidRDefault="00744934" w:rsidP="0046699B">
      <w:pPr>
        <w:pStyle w:val="Heading3"/>
        <w:rPr>
          <w:rFonts w:ascii="Arial" w:hAnsi="Arial" w:cs="Arial"/>
          <w:bCs/>
          <w:sz w:val="22"/>
          <w:szCs w:val="22"/>
        </w:rPr>
      </w:pPr>
      <w:bookmarkStart w:id="39" w:name="_Toc159751358"/>
      <w:r>
        <w:rPr>
          <w:rFonts w:ascii="Arial" w:hAnsi="Arial" w:cs="Arial"/>
          <w:bCs/>
          <w:sz w:val="22"/>
          <w:szCs w:val="22"/>
        </w:rPr>
        <w:lastRenderedPageBreak/>
        <w:t>Load MOM (.xml file)</w:t>
      </w:r>
      <w:bookmarkEnd w:id="39"/>
    </w:p>
    <w:p w14:paraId="6C6629C5" w14:textId="4BC4A4CD" w:rsidR="00C3447D" w:rsidRDefault="00C3447D" w:rsidP="00C3447D">
      <w:pPr>
        <w:pStyle w:val="NormalIndent"/>
        <w:ind w:left="0"/>
      </w:pPr>
      <w:r>
        <w:t>Select .xml file to load as below:</w:t>
      </w:r>
    </w:p>
    <w:p w14:paraId="51F32111" w14:textId="77777777" w:rsidR="00C3447D" w:rsidRPr="00C3447D" w:rsidRDefault="00C3447D" w:rsidP="00C3447D">
      <w:pPr>
        <w:pStyle w:val="NormalIndent"/>
        <w:ind w:left="0"/>
      </w:pPr>
    </w:p>
    <w:p w14:paraId="251AAD65" w14:textId="6D828C58" w:rsidR="00744934" w:rsidRDefault="00744934" w:rsidP="00744934">
      <w:pPr>
        <w:pStyle w:val="NormalIndent"/>
        <w:ind w:left="0"/>
      </w:pPr>
      <w:r>
        <w:rPr>
          <w:noProof/>
        </w:rPr>
        <w:drawing>
          <wp:inline distT="0" distB="0" distL="0" distR="0" wp14:anchorId="7DDC2718" wp14:editId="49B54FD6">
            <wp:extent cx="5731729" cy="3241963"/>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41788" cy="3247653"/>
                    </a:xfrm>
                    <a:prstGeom prst="rect">
                      <a:avLst/>
                    </a:prstGeom>
                  </pic:spPr>
                </pic:pic>
              </a:graphicData>
            </a:graphic>
          </wp:inline>
        </w:drawing>
      </w:r>
    </w:p>
    <w:p w14:paraId="444EF9E3" w14:textId="77777777" w:rsidR="00AB0B70" w:rsidRDefault="00AB0B70" w:rsidP="00744934">
      <w:pPr>
        <w:pStyle w:val="NormalIndent"/>
        <w:ind w:left="0"/>
      </w:pPr>
    </w:p>
    <w:p w14:paraId="78452843" w14:textId="0CB9D0F8" w:rsidR="009B55DD" w:rsidRDefault="009B55DD" w:rsidP="00744934">
      <w:pPr>
        <w:pStyle w:val="NormalIndent"/>
        <w:ind w:left="0"/>
      </w:pPr>
      <w:r>
        <w:t>After loading complete. The information in help window as below.</w:t>
      </w:r>
    </w:p>
    <w:p w14:paraId="4F926E9E" w14:textId="3FAA89E7" w:rsidR="009B55DD" w:rsidRDefault="009B55DD" w:rsidP="00744934">
      <w:pPr>
        <w:pStyle w:val="NormalIndent"/>
        <w:ind w:left="0"/>
      </w:pPr>
    </w:p>
    <w:p w14:paraId="0C7928FB" w14:textId="268F51E5" w:rsidR="009B55DD" w:rsidRDefault="009B55DD" w:rsidP="00744934">
      <w:pPr>
        <w:pStyle w:val="NormalIndent"/>
        <w:ind w:left="0"/>
      </w:pPr>
      <w:r>
        <w:rPr>
          <w:noProof/>
        </w:rPr>
        <w:drawing>
          <wp:inline distT="0" distB="0" distL="0" distR="0" wp14:anchorId="634592C9" wp14:editId="3520BD5F">
            <wp:extent cx="5732041" cy="2999509"/>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40850" cy="3004119"/>
                    </a:xfrm>
                    <a:prstGeom prst="rect">
                      <a:avLst/>
                    </a:prstGeom>
                  </pic:spPr>
                </pic:pic>
              </a:graphicData>
            </a:graphic>
          </wp:inline>
        </w:drawing>
      </w:r>
    </w:p>
    <w:p w14:paraId="01841DE9" w14:textId="77777777" w:rsidR="00744934" w:rsidRPr="00744934" w:rsidRDefault="00744934" w:rsidP="00744934">
      <w:pPr>
        <w:pStyle w:val="NormalIndent"/>
        <w:ind w:left="0"/>
      </w:pPr>
    </w:p>
    <w:p w14:paraId="5E814898" w14:textId="3713018A" w:rsidR="0046699B" w:rsidRDefault="0046699B" w:rsidP="0046699B">
      <w:pPr>
        <w:pStyle w:val="Heading3"/>
        <w:rPr>
          <w:rFonts w:ascii="Arial" w:hAnsi="Arial" w:cs="Arial"/>
          <w:bCs/>
          <w:sz w:val="22"/>
          <w:szCs w:val="22"/>
        </w:rPr>
      </w:pPr>
      <w:bookmarkStart w:id="40" w:name="_Toc159751359"/>
      <w:r w:rsidRPr="00123D8E">
        <w:rPr>
          <w:rFonts w:ascii="Arial" w:hAnsi="Arial" w:cs="Arial"/>
          <w:bCs/>
          <w:sz w:val="22"/>
          <w:szCs w:val="22"/>
        </w:rPr>
        <w:t>U</w:t>
      </w:r>
      <w:r w:rsidR="00307C91">
        <w:rPr>
          <w:rFonts w:ascii="Arial" w:hAnsi="Arial" w:cs="Arial"/>
          <w:bCs/>
          <w:sz w:val="22"/>
          <w:szCs w:val="22"/>
        </w:rPr>
        <w:t>pdate MOs/Attributes</w:t>
      </w:r>
      <w:bookmarkEnd w:id="40"/>
    </w:p>
    <w:p w14:paraId="458AD724" w14:textId="3C987B11" w:rsidR="008548E7" w:rsidRPr="00D22B32" w:rsidRDefault="00307C91" w:rsidP="008E22B9">
      <w:r>
        <w:t>This function allows user to delete old MOs/Attributes/Actions in prompt list and update new MOs/Attributes/Actions base on MOM xml file.</w:t>
      </w:r>
    </w:p>
    <w:p w14:paraId="107339B2" w14:textId="3EAF31BA" w:rsidR="00797C65" w:rsidRDefault="00797C65" w:rsidP="00797C65">
      <w:pPr>
        <w:pStyle w:val="Heading2"/>
        <w:rPr>
          <w:lang w:eastAsia="zh-CN"/>
        </w:rPr>
      </w:pPr>
      <w:bookmarkStart w:id="41" w:name="_Toc159751360"/>
      <w:r>
        <w:rPr>
          <w:lang w:eastAsia="zh-CN"/>
        </w:rPr>
        <w:lastRenderedPageBreak/>
        <w:t>Utilities</w:t>
      </w:r>
      <w:bookmarkEnd w:id="41"/>
    </w:p>
    <w:p w14:paraId="62137F11" w14:textId="3028743E" w:rsidR="00766752" w:rsidRDefault="00766752" w:rsidP="00766752">
      <w:pPr>
        <w:pStyle w:val="NormalIndent"/>
        <w:ind w:left="0"/>
        <w:rPr>
          <w:lang w:eastAsia="zh-CN"/>
        </w:rPr>
      </w:pPr>
      <w:r>
        <w:rPr>
          <w:lang w:eastAsia="zh-CN"/>
        </w:rPr>
        <w:t xml:space="preserve">Some Utilities help users to handle their daily tasks regarding to </w:t>
      </w:r>
      <w:proofErr w:type="spellStart"/>
      <w:r>
        <w:rPr>
          <w:lang w:eastAsia="zh-CN"/>
        </w:rPr>
        <w:t>Moshell</w:t>
      </w:r>
      <w:proofErr w:type="spellEnd"/>
      <w:r>
        <w:rPr>
          <w:lang w:eastAsia="zh-CN"/>
        </w:rPr>
        <w:t>.</w:t>
      </w:r>
    </w:p>
    <w:p w14:paraId="51970960" w14:textId="77777777" w:rsidR="00766752" w:rsidRPr="00766752" w:rsidRDefault="00766752" w:rsidP="00766752">
      <w:pPr>
        <w:pStyle w:val="NormalIndent"/>
        <w:ind w:left="0"/>
        <w:rPr>
          <w:lang w:eastAsia="zh-CN"/>
        </w:rPr>
      </w:pPr>
    </w:p>
    <w:p w14:paraId="070EABE8" w14:textId="767B46BF" w:rsidR="00766752" w:rsidRDefault="00D95382" w:rsidP="00766752">
      <w:pPr>
        <w:pStyle w:val="NormalIndent"/>
        <w:ind w:left="0"/>
        <w:rPr>
          <w:lang w:eastAsia="zh-CN"/>
        </w:rPr>
      </w:pPr>
      <w:r>
        <w:rPr>
          <w:noProof/>
        </w:rPr>
        <w:drawing>
          <wp:inline distT="0" distB="0" distL="0" distR="0" wp14:anchorId="72560917" wp14:editId="7ACFA15F">
            <wp:extent cx="5732145" cy="318654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42730" cy="3192430"/>
                    </a:xfrm>
                    <a:prstGeom prst="rect">
                      <a:avLst/>
                    </a:prstGeom>
                  </pic:spPr>
                </pic:pic>
              </a:graphicData>
            </a:graphic>
          </wp:inline>
        </w:drawing>
      </w:r>
    </w:p>
    <w:p w14:paraId="6CA7B2C0" w14:textId="77777777" w:rsidR="00436B8C" w:rsidRPr="00766752" w:rsidRDefault="00436B8C" w:rsidP="00766752">
      <w:pPr>
        <w:pStyle w:val="NormalIndent"/>
        <w:ind w:left="0"/>
        <w:rPr>
          <w:lang w:eastAsia="zh-CN"/>
        </w:rPr>
      </w:pPr>
    </w:p>
    <w:p w14:paraId="7004F21C" w14:textId="0A09D303" w:rsidR="00797C65" w:rsidRDefault="00797C65" w:rsidP="00797C65">
      <w:pPr>
        <w:pStyle w:val="Heading3"/>
        <w:rPr>
          <w:rFonts w:ascii="Arial" w:hAnsi="Arial" w:cs="Arial"/>
          <w:bCs/>
          <w:sz w:val="22"/>
          <w:szCs w:val="22"/>
        </w:rPr>
      </w:pPr>
      <w:bookmarkStart w:id="42" w:name="_Toc159751361"/>
      <w:r>
        <w:rPr>
          <w:rFonts w:ascii="Arial" w:hAnsi="Arial" w:cs="Arial"/>
          <w:bCs/>
          <w:sz w:val="22"/>
          <w:szCs w:val="22"/>
        </w:rPr>
        <w:t>Generate Script</w:t>
      </w:r>
      <w:r w:rsidR="00D95382">
        <w:rPr>
          <w:rFonts w:ascii="Arial" w:hAnsi="Arial" w:cs="Arial"/>
          <w:bCs/>
          <w:sz w:val="22"/>
          <w:szCs w:val="22"/>
        </w:rPr>
        <w:t xml:space="preserve"> – Ctrl + </w:t>
      </w:r>
      <w:proofErr w:type="gramStart"/>
      <w:r w:rsidR="00D95382">
        <w:rPr>
          <w:rFonts w:ascii="Arial" w:hAnsi="Arial" w:cs="Arial"/>
          <w:bCs/>
          <w:sz w:val="22"/>
          <w:szCs w:val="22"/>
        </w:rPr>
        <w:t>G</w:t>
      </w:r>
      <w:bookmarkEnd w:id="42"/>
      <w:proofErr w:type="gramEnd"/>
    </w:p>
    <w:p w14:paraId="6A9B7D05" w14:textId="77777777" w:rsidR="00133872" w:rsidRPr="004543F0" w:rsidRDefault="00133872" w:rsidP="00133872">
      <w:r w:rsidRPr="004543F0">
        <w:t xml:space="preserve">To generate scripts base on templates </w:t>
      </w:r>
      <w:proofErr w:type="gramStart"/>
      <w:r w:rsidRPr="004543F0">
        <w:t>(.</w:t>
      </w:r>
      <w:proofErr w:type="spellStart"/>
      <w:r w:rsidRPr="004543F0">
        <w:t>mos</w:t>
      </w:r>
      <w:proofErr w:type="spellEnd"/>
      <w:proofErr w:type="gramEnd"/>
      <w:r w:rsidRPr="004543F0">
        <w:t>, .</w:t>
      </w:r>
      <w:proofErr w:type="spellStart"/>
      <w:r w:rsidRPr="004543F0">
        <w:t>mo</w:t>
      </w:r>
      <w:proofErr w:type="spellEnd"/>
      <w:r w:rsidRPr="004543F0">
        <w:t>, .txt, .xml) and data from RF team (excel file).</w:t>
      </w:r>
    </w:p>
    <w:p w14:paraId="49E829E1" w14:textId="77777777" w:rsidR="00133872" w:rsidRPr="00133872" w:rsidRDefault="00133872" w:rsidP="00133872">
      <w:pPr>
        <w:pStyle w:val="NormalIndent"/>
        <w:ind w:left="0"/>
      </w:pPr>
    </w:p>
    <w:p w14:paraId="30966DA0" w14:textId="67722C6F" w:rsidR="00472C61" w:rsidRDefault="002555F5" w:rsidP="00133872">
      <w:pPr>
        <w:pStyle w:val="NormalIndent"/>
        <w:ind w:left="0"/>
      </w:pPr>
      <w:r>
        <w:rPr>
          <w:noProof/>
        </w:rPr>
        <w:drawing>
          <wp:inline distT="0" distB="0" distL="0" distR="0" wp14:anchorId="18D8611D" wp14:editId="71858079">
            <wp:extent cx="5732145" cy="323556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38341" cy="3239066"/>
                    </a:xfrm>
                    <a:prstGeom prst="rect">
                      <a:avLst/>
                    </a:prstGeom>
                    <a:noFill/>
                    <a:ln>
                      <a:noFill/>
                    </a:ln>
                  </pic:spPr>
                </pic:pic>
              </a:graphicData>
            </a:graphic>
          </wp:inline>
        </w:drawing>
      </w:r>
    </w:p>
    <w:p w14:paraId="4524D0AA" w14:textId="7C498C73" w:rsidR="00840F0E" w:rsidRDefault="00840F0E" w:rsidP="00133872">
      <w:pPr>
        <w:pStyle w:val="NormalIndent"/>
        <w:ind w:left="0"/>
        <w:rPr>
          <w:noProof/>
        </w:rPr>
      </w:pPr>
    </w:p>
    <w:p w14:paraId="45280B3E" w14:textId="7BCC7D17" w:rsidR="00B45DEC" w:rsidRDefault="00B45DEC" w:rsidP="00133872">
      <w:pPr>
        <w:pStyle w:val="NormalIndent"/>
        <w:ind w:left="0"/>
      </w:pPr>
      <w:r>
        <w:rPr>
          <w:noProof/>
        </w:rPr>
        <w:lastRenderedPageBreak/>
        <w:drawing>
          <wp:inline distT="0" distB="0" distL="0" distR="0" wp14:anchorId="6EE7C7ED" wp14:editId="4AE75F50">
            <wp:extent cx="5732145" cy="34385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2145" cy="3438525"/>
                    </a:xfrm>
                    <a:prstGeom prst="rect">
                      <a:avLst/>
                    </a:prstGeom>
                  </pic:spPr>
                </pic:pic>
              </a:graphicData>
            </a:graphic>
          </wp:inline>
        </w:drawing>
      </w:r>
    </w:p>
    <w:p w14:paraId="23DCEF11" w14:textId="77777777" w:rsidR="00B45DEC" w:rsidRDefault="00B45DEC" w:rsidP="00133872">
      <w:pPr>
        <w:pStyle w:val="NormalIndent"/>
        <w:ind w:left="0"/>
      </w:pPr>
    </w:p>
    <w:p w14:paraId="4CEB14B0" w14:textId="1E014883" w:rsidR="00B45DEC" w:rsidRDefault="002B7953" w:rsidP="00133872">
      <w:pPr>
        <w:pStyle w:val="NormalIndent"/>
        <w:ind w:left="0"/>
      </w:pPr>
      <w:r>
        <w:rPr>
          <w:noProof/>
        </w:rPr>
        <w:drawing>
          <wp:inline distT="0" distB="0" distL="0" distR="0" wp14:anchorId="324795F1" wp14:editId="25587225">
            <wp:extent cx="5732145" cy="34937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2145" cy="3493770"/>
                    </a:xfrm>
                    <a:prstGeom prst="rect">
                      <a:avLst/>
                    </a:prstGeom>
                  </pic:spPr>
                </pic:pic>
              </a:graphicData>
            </a:graphic>
          </wp:inline>
        </w:drawing>
      </w:r>
    </w:p>
    <w:p w14:paraId="572D0AE7" w14:textId="77777777" w:rsidR="0044182B" w:rsidRDefault="0044182B" w:rsidP="00133872">
      <w:pPr>
        <w:pStyle w:val="NormalIndent"/>
        <w:ind w:left="0"/>
      </w:pPr>
    </w:p>
    <w:p w14:paraId="17B1400B" w14:textId="77777777" w:rsidR="0044182B" w:rsidRDefault="0044182B" w:rsidP="00133872">
      <w:pPr>
        <w:pStyle w:val="NormalIndent"/>
        <w:ind w:left="0"/>
      </w:pPr>
    </w:p>
    <w:p w14:paraId="467DCE0F" w14:textId="77777777" w:rsidR="0044182B" w:rsidRDefault="0044182B" w:rsidP="00133872">
      <w:pPr>
        <w:pStyle w:val="NormalIndent"/>
        <w:ind w:left="0"/>
      </w:pPr>
    </w:p>
    <w:p w14:paraId="1C069A73" w14:textId="77777777" w:rsidR="0044182B" w:rsidRDefault="0044182B" w:rsidP="00133872">
      <w:pPr>
        <w:pStyle w:val="NormalIndent"/>
        <w:ind w:left="0"/>
      </w:pPr>
    </w:p>
    <w:p w14:paraId="7A8253F2" w14:textId="7626CA89" w:rsidR="00133872" w:rsidRDefault="00133872" w:rsidP="00133872">
      <w:pPr>
        <w:pStyle w:val="NormalIndent"/>
        <w:ind w:left="0"/>
      </w:pPr>
    </w:p>
    <w:p w14:paraId="63441BC5" w14:textId="0DDE526B" w:rsidR="00133872" w:rsidRDefault="00133872" w:rsidP="00133872">
      <w:r>
        <w:rPr>
          <w:b/>
          <w:bCs/>
        </w:rPr>
        <w:lastRenderedPageBreak/>
        <w:t xml:space="preserve">Template: </w:t>
      </w:r>
      <w:r>
        <w:t>B</w:t>
      </w:r>
      <w:r w:rsidRPr="004543F0">
        <w:t>uild with below format</w:t>
      </w:r>
      <w:r>
        <w:t xml:space="preserve"> (Default: Start variable with &lt;&lt;, Stop variable with &gt;&gt;). User can change default start and Stop Variable to user defined.</w:t>
      </w:r>
    </w:p>
    <w:p w14:paraId="250C817A" w14:textId="77777777" w:rsidR="00125841" w:rsidRDefault="00125841" w:rsidP="00133872">
      <w:pPr>
        <w:rPr>
          <w:b/>
          <w:bCs/>
        </w:rPr>
      </w:pPr>
    </w:p>
    <w:p w14:paraId="1028B077" w14:textId="6707186C" w:rsidR="00125841" w:rsidRDefault="00133872" w:rsidP="00133872">
      <w:pPr>
        <w:rPr>
          <w:b/>
          <w:bCs/>
        </w:rPr>
      </w:pPr>
      <w:r>
        <w:rPr>
          <w:noProof/>
        </w:rPr>
        <w:drawing>
          <wp:inline distT="0" distB="0" distL="0" distR="0" wp14:anchorId="128656EA" wp14:editId="46C11105">
            <wp:extent cx="5760085" cy="221488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085" cy="2214880"/>
                    </a:xfrm>
                    <a:prstGeom prst="rect">
                      <a:avLst/>
                    </a:prstGeom>
                  </pic:spPr>
                </pic:pic>
              </a:graphicData>
            </a:graphic>
          </wp:inline>
        </w:drawing>
      </w:r>
    </w:p>
    <w:p w14:paraId="1640C9EB" w14:textId="4E8EF850" w:rsidR="007B3BEA" w:rsidRDefault="007B3BEA" w:rsidP="00133872">
      <w:pPr>
        <w:rPr>
          <w:b/>
          <w:bCs/>
        </w:rPr>
      </w:pPr>
    </w:p>
    <w:p w14:paraId="4144F373" w14:textId="77777777" w:rsidR="008548E7" w:rsidRDefault="008548E7" w:rsidP="00133872">
      <w:pPr>
        <w:rPr>
          <w:b/>
          <w:bCs/>
        </w:rPr>
      </w:pPr>
    </w:p>
    <w:p w14:paraId="210E9CF0" w14:textId="63D6C4B3" w:rsidR="00133872" w:rsidRDefault="00133872" w:rsidP="00133872">
      <w:r>
        <w:rPr>
          <w:b/>
          <w:bCs/>
        </w:rPr>
        <w:t xml:space="preserve">Data File: </w:t>
      </w:r>
      <w:r w:rsidRPr="00AD29C8">
        <w:t>Should follow below format</w:t>
      </w:r>
      <w:r>
        <w:t xml:space="preserve"> with 3 first columns are </w:t>
      </w:r>
      <w:r w:rsidR="008548E7">
        <w:t>mandatory</w:t>
      </w:r>
      <w:r>
        <w:t>.</w:t>
      </w:r>
    </w:p>
    <w:p w14:paraId="09A4B234" w14:textId="77777777" w:rsidR="00A76724" w:rsidRPr="009633EE" w:rsidRDefault="00A76724" w:rsidP="00133872">
      <w:pPr>
        <w:rPr>
          <w:b/>
          <w:bCs/>
        </w:rPr>
      </w:pPr>
    </w:p>
    <w:p w14:paraId="48A76C18" w14:textId="77777777" w:rsidR="00133872" w:rsidRDefault="00133872" w:rsidP="00133872">
      <w:r>
        <w:rPr>
          <w:noProof/>
        </w:rPr>
        <w:drawing>
          <wp:inline distT="0" distB="0" distL="0" distR="0" wp14:anchorId="77B6C7A0" wp14:editId="3A154B06">
            <wp:extent cx="5760085" cy="2221865"/>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60085" cy="2221865"/>
                    </a:xfrm>
                    <a:prstGeom prst="rect">
                      <a:avLst/>
                    </a:prstGeom>
                  </pic:spPr>
                </pic:pic>
              </a:graphicData>
            </a:graphic>
          </wp:inline>
        </w:drawing>
      </w:r>
    </w:p>
    <w:p w14:paraId="59EAA471" w14:textId="77777777" w:rsidR="00133872" w:rsidRDefault="00133872" w:rsidP="00133872"/>
    <w:p w14:paraId="19B36715" w14:textId="5E0C447A" w:rsidR="00133872" w:rsidRDefault="00133872" w:rsidP="00133872">
      <w:r w:rsidRPr="00AD29C8">
        <w:rPr>
          <w:b/>
          <w:bCs/>
        </w:rPr>
        <w:t>Output Folder</w:t>
      </w:r>
      <w:r>
        <w:t>: Output folder content CR number folder (Column A) File NodeList_CR#_ENMName.txt (Column B and C) group all sites belong to the same ENM/OSS and save to file, Run_CRx.txt content the command pre/post check and execute the CR.</w:t>
      </w:r>
    </w:p>
    <w:p w14:paraId="4934D178" w14:textId="14A2094B" w:rsidR="00133872" w:rsidRDefault="00133872" w:rsidP="00133872">
      <w:pPr>
        <w:pStyle w:val="NormalIndent"/>
        <w:ind w:left="0"/>
      </w:pPr>
    </w:p>
    <w:p w14:paraId="5B16CCA8" w14:textId="1A64B1E6" w:rsidR="00133872" w:rsidRDefault="00133872" w:rsidP="00133872">
      <w:r>
        <w:rPr>
          <w:noProof/>
        </w:rPr>
        <w:drawing>
          <wp:inline distT="0" distB="0" distL="0" distR="0" wp14:anchorId="30C45F5A" wp14:editId="788ACD05">
            <wp:extent cx="5760085" cy="1409065"/>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085" cy="1409065"/>
                    </a:xfrm>
                    <a:prstGeom prst="rect">
                      <a:avLst/>
                    </a:prstGeom>
                  </pic:spPr>
                </pic:pic>
              </a:graphicData>
            </a:graphic>
          </wp:inline>
        </w:drawing>
      </w:r>
    </w:p>
    <w:p w14:paraId="240982F9" w14:textId="1BF249B3" w:rsidR="005816EB" w:rsidRDefault="005816EB" w:rsidP="00133872"/>
    <w:p w14:paraId="39021731" w14:textId="77777777" w:rsidR="005816EB" w:rsidRDefault="005816EB" w:rsidP="00133872"/>
    <w:p w14:paraId="36089C91" w14:textId="77777777" w:rsidR="008548E7" w:rsidRDefault="008548E7" w:rsidP="00133872"/>
    <w:p w14:paraId="14B624D2" w14:textId="151DDF34" w:rsidR="00133872" w:rsidRDefault="00133872" w:rsidP="00133872">
      <w:r>
        <w:t>Detail of each file:</w:t>
      </w:r>
    </w:p>
    <w:p w14:paraId="17EE719B" w14:textId="77777777" w:rsidR="00125841" w:rsidRDefault="00125841" w:rsidP="00133872"/>
    <w:p w14:paraId="056C4758" w14:textId="7AC8FC52" w:rsidR="00920DC9" w:rsidRDefault="00133872" w:rsidP="00133872">
      <w:r>
        <w:rPr>
          <w:noProof/>
        </w:rPr>
        <w:drawing>
          <wp:inline distT="0" distB="0" distL="0" distR="0" wp14:anchorId="7FE82409" wp14:editId="07BB6AC7">
            <wp:extent cx="5760085" cy="2857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085" cy="2857500"/>
                    </a:xfrm>
                    <a:prstGeom prst="rect">
                      <a:avLst/>
                    </a:prstGeom>
                  </pic:spPr>
                </pic:pic>
              </a:graphicData>
            </a:graphic>
          </wp:inline>
        </w:drawing>
      </w:r>
    </w:p>
    <w:p w14:paraId="1087473B" w14:textId="2BBB791D" w:rsidR="00133872" w:rsidRDefault="00133872" w:rsidP="00133872">
      <w:r>
        <w:t>Note: Users want to use Bulk configure then just change the template to bulk template</w:t>
      </w:r>
      <w:r w:rsidR="00C92E1A">
        <w:t xml:space="preserve"> and tick on option </w:t>
      </w:r>
      <w:r w:rsidR="00C92E1A">
        <w:rPr>
          <w:noProof/>
        </w:rPr>
        <w:drawing>
          <wp:inline distT="0" distB="0" distL="0" distR="0" wp14:anchorId="0D3A6225" wp14:editId="13D3DCD1">
            <wp:extent cx="1562100" cy="2190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562100" cy="219075"/>
                    </a:xfrm>
                    <a:prstGeom prst="rect">
                      <a:avLst/>
                    </a:prstGeom>
                  </pic:spPr>
                </pic:pic>
              </a:graphicData>
            </a:graphic>
          </wp:inline>
        </w:drawing>
      </w:r>
      <w:r>
        <w:t>.</w:t>
      </w:r>
    </w:p>
    <w:p w14:paraId="52221697" w14:textId="77777777" w:rsidR="00E67621" w:rsidRDefault="00E67621" w:rsidP="00133872"/>
    <w:p w14:paraId="01434C56" w14:textId="00B2B720" w:rsidR="007B3BEA" w:rsidRDefault="007B3BEA" w:rsidP="00133872">
      <w:r>
        <w:t>Ex.</w:t>
      </w:r>
    </w:p>
    <w:p w14:paraId="46FB52C4" w14:textId="77777777" w:rsidR="007B3BEA" w:rsidRDefault="007B3BEA" w:rsidP="00133872"/>
    <w:p w14:paraId="63280916" w14:textId="35D8532A" w:rsidR="007B3BEA" w:rsidRDefault="007B3BEA" w:rsidP="00133872">
      <w:r>
        <w:t>Template.</w:t>
      </w:r>
    </w:p>
    <w:p w14:paraId="1845B349" w14:textId="32A3013F" w:rsidR="007B3BEA" w:rsidRDefault="007B3BEA" w:rsidP="00133872"/>
    <w:p w14:paraId="327391C6" w14:textId="2B9194FF" w:rsidR="007B3BEA" w:rsidRDefault="007B3BEA" w:rsidP="00133872">
      <w:r>
        <w:rPr>
          <w:noProof/>
        </w:rPr>
        <w:drawing>
          <wp:inline distT="0" distB="0" distL="0" distR="0" wp14:anchorId="5C1AA359" wp14:editId="04F98512">
            <wp:extent cx="4391025" cy="14382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391025" cy="1438275"/>
                    </a:xfrm>
                    <a:prstGeom prst="rect">
                      <a:avLst/>
                    </a:prstGeom>
                  </pic:spPr>
                </pic:pic>
              </a:graphicData>
            </a:graphic>
          </wp:inline>
        </w:drawing>
      </w:r>
    </w:p>
    <w:p w14:paraId="0B0DCF02" w14:textId="2BCB476F" w:rsidR="007B3BEA" w:rsidRDefault="007B3BEA" w:rsidP="00133872"/>
    <w:p w14:paraId="308040A5" w14:textId="5A016897" w:rsidR="007B3BEA" w:rsidRDefault="007B3BEA" w:rsidP="00133872">
      <w:r>
        <w:t>Data.</w:t>
      </w:r>
    </w:p>
    <w:p w14:paraId="09DB1C46" w14:textId="77777777" w:rsidR="007B3BEA" w:rsidRDefault="007B3BEA" w:rsidP="00133872"/>
    <w:p w14:paraId="201DB4DB" w14:textId="26606E42" w:rsidR="007B3BEA" w:rsidRDefault="007B3BEA" w:rsidP="00133872">
      <w:r>
        <w:rPr>
          <w:noProof/>
        </w:rPr>
        <w:lastRenderedPageBreak/>
        <w:drawing>
          <wp:inline distT="0" distB="0" distL="0" distR="0" wp14:anchorId="4B36C27A" wp14:editId="57B33A0F">
            <wp:extent cx="5732145" cy="3433445"/>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2145" cy="3433445"/>
                    </a:xfrm>
                    <a:prstGeom prst="rect">
                      <a:avLst/>
                    </a:prstGeom>
                  </pic:spPr>
                </pic:pic>
              </a:graphicData>
            </a:graphic>
          </wp:inline>
        </w:drawing>
      </w:r>
    </w:p>
    <w:p w14:paraId="5C729B3D" w14:textId="0862442E" w:rsidR="00C92E1A" w:rsidRDefault="00C92E1A" w:rsidP="00133872"/>
    <w:p w14:paraId="09769361" w14:textId="2500A8F7" w:rsidR="007B3BEA" w:rsidRDefault="007B3BEA" w:rsidP="00133872"/>
    <w:p w14:paraId="255EC318" w14:textId="4DBCEB28" w:rsidR="007B3BEA" w:rsidRDefault="007B3BEA" w:rsidP="00133872">
      <w:r>
        <w:t>Output.</w:t>
      </w:r>
    </w:p>
    <w:p w14:paraId="639635CC" w14:textId="149AABE7" w:rsidR="007B3BEA" w:rsidRDefault="007B3BEA" w:rsidP="00133872"/>
    <w:p w14:paraId="0CC179C3" w14:textId="58E185BA" w:rsidR="007B3BEA" w:rsidRDefault="007B3BEA" w:rsidP="00133872">
      <w:r>
        <w:rPr>
          <w:noProof/>
        </w:rPr>
        <w:drawing>
          <wp:inline distT="0" distB="0" distL="0" distR="0" wp14:anchorId="5ED412F3" wp14:editId="4799407A">
            <wp:extent cx="5732145" cy="2565400"/>
            <wp:effectExtent l="0" t="0" r="1905"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2145" cy="2565400"/>
                    </a:xfrm>
                    <a:prstGeom prst="rect">
                      <a:avLst/>
                    </a:prstGeom>
                  </pic:spPr>
                </pic:pic>
              </a:graphicData>
            </a:graphic>
          </wp:inline>
        </w:drawing>
      </w:r>
    </w:p>
    <w:p w14:paraId="54CFAF76" w14:textId="77777777" w:rsidR="005816EB" w:rsidRDefault="005816EB" w:rsidP="00133872">
      <w:pPr>
        <w:pStyle w:val="NormalIndent"/>
        <w:ind w:left="0"/>
      </w:pPr>
    </w:p>
    <w:p w14:paraId="46823FD1" w14:textId="77777777" w:rsidR="00697811" w:rsidRDefault="005816EB" w:rsidP="00133872">
      <w:pPr>
        <w:pStyle w:val="NormalIndent"/>
        <w:ind w:left="0"/>
      </w:pPr>
      <w:r>
        <w:t xml:space="preserve">Note: </w:t>
      </w:r>
    </w:p>
    <w:p w14:paraId="0D27D4D8" w14:textId="77777777" w:rsidR="00697811" w:rsidRDefault="00697811" w:rsidP="00133872">
      <w:pPr>
        <w:pStyle w:val="NormalIndent"/>
        <w:ind w:left="0"/>
      </w:pPr>
    </w:p>
    <w:p w14:paraId="6815591A" w14:textId="427D5CDD" w:rsidR="005816EB" w:rsidRDefault="005816EB" w:rsidP="00697811">
      <w:pPr>
        <w:pStyle w:val="NormalIndent"/>
        <w:numPr>
          <w:ilvl w:val="0"/>
          <w:numId w:val="16"/>
        </w:numPr>
      </w:pPr>
      <w:r>
        <w:t>Option to see the template sample, data form.</w:t>
      </w:r>
    </w:p>
    <w:p w14:paraId="2EC3F328" w14:textId="249753A2" w:rsidR="005816EB" w:rsidRDefault="005816EB" w:rsidP="00133872">
      <w:pPr>
        <w:pStyle w:val="NormalIndent"/>
        <w:ind w:left="0"/>
      </w:pPr>
    </w:p>
    <w:p w14:paraId="5C703F13" w14:textId="57624BA6" w:rsidR="005816EB" w:rsidRDefault="005816EB" w:rsidP="00133872">
      <w:pPr>
        <w:pStyle w:val="NormalIndent"/>
        <w:ind w:left="0"/>
      </w:pPr>
      <w:r>
        <w:rPr>
          <w:noProof/>
        </w:rPr>
        <w:lastRenderedPageBreak/>
        <w:drawing>
          <wp:inline distT="0" distB="0" distL="0" distR="0" wp14:anchorId="70FD04AE" wp14:editId="67C8DB00">
            <wp:extent cx="5732145" cy="343344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2145" cy="3433445"/>
                    </a:xfrm>
                    <a:prstGeom prst="rect">
                      <a:avLst/>
                    </a:prstGeom>
                  </pic:spPr>
                </pic:pic>
              </a:graphicData>
            </a:graphic>
          </wp:inline>
        </w:drawing>
      </w:r>
    </w:p>
    <w:p w14:paraId="684ABEF6" w14:textId="0380E3FE" w:rsidR="005816EB" w:rsidRDefault="005816EB" w:rsidP="00133872">
      <w:pPr>
        <w:pStyle w:val="NormalIndent"/>
        <w:ind w:left="0"/>
      </w:pPr>
    </w:p>
    <w:p w14:paraId="4CD012A8" w14:textId="40B60162" w:rsidR="00697811" w:rsidRDefault="00FD3194" w:rsidP="00133872">
      <w:pPr>
        <w:pStyle w:val="NormalIndent"/>
        <w:ind w:left="0"/>
      </w:pPr>
      <w:r>
        <w:rPr>
          <w:noProof/>
        </w:rPr>
        <w:drawing>
          <wp:inline distT="0" distB="0" distL="0" distR="0" wp14:anchorId="6BE545B9" wp14:editId="1860946E">
            <wp:extent cx="5732145" cy="343344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2145" cy="3433445"/>
                    </a:xfrm>
                    <a:prstGeom prst="rect">
                      <a:avLst/>
                    </a:prstGeom>
                  </pic:spPr>
                </pic:pic>
              </a:graphicData>
            </a:graphic>
          </wp:inline>
        </w:drawing>
      </w:r>
    </w:p>
    <w:p w14:paraId="4E9304ED" w14:textId="7930DB00" w:rsidR="00697811" w:rsidRDefault="00697811" w:rsidP="00133872">
      <w:pPr>
        <w:pStyle w:val="NormalIndent"/>
        <w:ind w:left="0"/>
      </w:pPr>
    </w:p>
    <w:p w14:paraId="301FEBF4" w14:textId="77777777" w:rsidR="0044182B" w:rsidRDefault="0044182B" w:rsidP="00133872">
      <w:pPr>
        <w:pStyle w:val="NormalIndent"/>
        <w:ind w:left="0"/>
      </w:pPr>
    </w:p>
    <w:p w14:paraId="0120BC91" w14:textId="77777777" w:rsidR="0044182B" w:rsidRDefault="0044182B" w:rsidP="00133872">
      <w:pPr>
        <w:pStyle w:val="NormalIndent"/>
        <w:ind w:left="0"/>
      </w:pPr>
    </w:p>
    <w:p w14:paraId="629690CA" w14:textId="77777777" w:rsidR="0044182B" w:rsidRDefault="0044182B" w:rsidP="00133872">
      <w:pPr>
        <w:pStyle w:val="NormalIndent"/>
        <w:ind w:left="0"/>
      </w:pPr>
    </w:p>
    <w:p w14:paraId="64D761BA" w14:textId="77777777" w:rsidR="0044182B" w:rsidRDefault="0044182B" w:rsidP="00133872">
      <w:pPr>
        <w:pStyle w:val="NormalIndent"/>
        <w:ind w:left="0"/>
      </w:pPr>
    </w:p>
    <w:p w14:paraId="137A874B" w14:textId="77777777" w:rsidR="0044182B" w:rsidRDefault="0044182B" w:rsidP="00133872">
      <w:pPr>
        <w:pStyle w:val="NormalIndent"/>
        <w:ind w:left="0"/>
      </w:pPr>
    </w:p>
    <w:p w14:paraId="7BAA0ABF" w14:textId="77777777" w:rsidR="0044182B" w:rsidRDefault="0044182B" w:rsidP="00133872">
      <w:pPr>
        <w:pStyle w:val="NormalIndent"/>
        <w:ind w:left="0"/>
      </w:pPr>
    </w:p>
    <w:p w14:paraId="624E8636" w14:textId="28A5CAFC" w:rsidR="00697811" w:rsidRDefault="00697811" w:rsidP="00697811">
      <w:pPr>
        <w:pStyle w:val="NormalIndent"/>
        <w:numPr>
          <w:ilvl w:val="0"/>
          <w:numId w:val="16"/>
        </w:numPr>
      </w:pPr>
      <w:r>
        <w:lastRenderedPageBreak/>
        <w:t>Option</w:t>
      </w:r>
      <w:r w:rsidR="00FB5ED7">
        <w:t>s</w:t>
      </w:r>
      <w:r>
        <w:t xml:space="preserve"> on Generate Script interface.</w:t>
      </w:r>
    </w:p>
    <w:p w14:paraId="30099DB2" w14:textId="77777777" w:rsidR="00697811" w:rsidRDefault="00697811" w:rsidP="00133872">
      <w:pPr>
        <w:pStyle w:val="NormalIndent"/>
        <w:ind w:left="0"/>
      </w:pPr>
    </w:p>
    <w:p w14:paraId="7574340B" w14:textId="054F03A7" w:rsidR="001906DF" w:rsidRDefault="0044182B" w:rsidP="00133872">
      <w:pPr>
        <w:pStyle w:val="NormalIndent"/>
        <w:ind w:left="0"/>
      </w:pPr>
      <w:r>
        <w:rPr>
          <w:noProof/>
        </w:rPr>
        <w:drawing>
          <wp:inline distT="0" distB="0" distL="0" distR="0" wp14:anchorId="434BD8B6" wp14:editId="4FC59D0D">
            <wp:extent cx="5730737" cy="5349704"/>
            <wp:effectExtent l="0" t="0" r="381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0737" cy="5349704"/>
                    </a:xfrm>
                    <a:prstGeom prst="rect">
                      <a:avLst/>
                    </a:prstGeom>
                  </pic:spPr>
                </pic:pic>
              </a:graphicData>
            </a:graphic>
          </wp:inline>
        </w:drawing>
      </w:r>
    </w:p>
    <w:p w14:paraId="7153A86F" w14:textId="77777777" w:rsidR="008E22B9" w:rsidRDefault="008E22B9" w:rsidP="00133872">
      <w:pPr>
        <w:pStyle w:val="NormalIndent"/>
        <w:ind w:left="0"/>
      </w:pPr>
    </w:p>
    <w:p w14:paraId="28CEE159" w14:textId="77777777" w:rsidR="00495CFF" w:rsidRDefault="00495CFF" w:rsidP="00133872">
      <w:pPr>
        <w:pStyle w:val="NormalIndent"/>
        <w:ind w:left="0"/>
      </w:pPr>
    </w:p>
    <w:p w14:paraId="7BB888DC" w14:textId="77777777" w:rsidR="00495CFF" w:rsidRDefault="00495CFF" w:rsidP="00133872">
      <w:pPr>
        <w:pStyle w:val="NormalIndent"/>
        <w:ind w:left="0"/>
      </w:pPr>
    </w:p>
    <w:p w14:paraId="6D0394FD" w14:textId="77777777" w:rsidR="00495CFF" w:rsidRDefault="00495CFF" w:rsidP="00133872">
      <w:pPr>
        <w:pStyle w:val="NormalIndent"/>
        <w:ind w:left="0"/>
      </w:pPr>
    </w:p>
    <w:p w14:paraId="225E594B" w14:textId="77777777" w:rsidR="00495CFF" w:rsidRDefault="00495CFF" w:rsidP="00133872">
      <w:pPr>
        <w:pStyle w:val="NormalIndent"/>
        <w:ind w:left="0"/>
      </w:pPr>
    </w:p>
    <w:p w14:paraId="4DFBFF17" w14:textId="77777777" w:rsidR="00495CFF" w:rsidRDefault="00495CFF" w:rsidP="00133872">
      <w:pPr>
        <w:pStyle w:val="NormalIndent"/>
        <w:ind w:left="0"/>
      </w:pPr>
    </w:p>
    <w:p w14:paraId="2BEFBFAC" w14:textId="77777777" w:rsidR="00495CFF" w:rsidRDefault="00495CFF" w:rsidP="00133872">
      <w:pPr>
        <w:pStyle w:val="NormalIndent"/>
        <w:ind w:left="0"/>
      </w:pPr>
    </w:p>
    <w:p w14:paraId="1709E282" w14:textId="77777777" w:rsidR="00495CFF" w:rsidRDefault="00495CFF" w:rsidP="00133872">
      <w:pPr>
        <w:pStyle w:val="NormalIndent"/>
        <w:ind w:left="0"/>
      </w:pPr>
    </w:p>
    <w:p w14:paraId="1C59B814" w14:textId="77777777" w:rsidR="00495CFF" w:rsidRDefault="00495CFF" w:rsidP="00133872">
      <w:pPr>
        <w:pStyle w:val="NormalIndent"/>
        <w:ind w:left="0"/>
      </w:pPr>
    </w:p>
    <w:p w14:paraId="038B67CE" w14:textId="77777777" w:rsidR="00495CFF" w:rsidRDefault="00495CFF" w:rsidP="00133872">
      <w:pPr>
        <w:pStyle w:val="NormalIndent"/>
        <w:ind w:left="0"/>
      </w:pPr>
    </w:p>
    <w:p w14:paraId="1904CE9C" w14:textId="77777777" w:rsidR="00495CFF" w:rsidRDefault="00495CFF" w:rsidP="00133872">
      <w:pPr>
        <w:pStyle w:val="NormalIndent"/>
        <w:ind w:left="0"/>
      </w:pPr>
    </w:p>
    <w:p w14:paraId="70511C55" w14:textId="77777777" w:rsidR="00495CFF" w:rsidRPr="00133872" w:rsidRDefault="00495CFF" w:rsidP="00133872">
      <w:pPr>
        <w:pStyle w:val="NormalIndent"/>
        <w:ind w:left="0"/>
      </w:pPr>
    </w:p>
    <w:p w14:paraId="423039F0" w14:textId="34F28A1D" w:rsidR="00DC688D" w:rsidRDefault="00DC688D" w:rsidP="00797C65">
      <w:pPr>
        <w:pStyle w:val="Heading3"/>
        <w:rPr>
          <w:rFonts w:ascii="Arial" w:hAnsi="Arial" w:cs="Arial"/>
          <w:bCs/>
          <w:sz w:val="22"/>
          <w:szCs w:val="22"/>
        </w:rPr>
      </w:pPr>
      <w:bookmarkStart w:id="43" w:name="_Toc159751362"/>
      <w:r>
        <w:rPr>
          <w:rFonts w:ascii="Arial" w:hAnsi="Arial" w:cs="Arial"/>
          <w:bCs/>
          <w:sz w:val="22"/>
          <w:szCs w:val="22"/>
        </w:rPr>
        <w:lastRenderedPageBreak/>
        <w:t xml:space="preserve">Generate Script Templates &amp; Data Form – Ctrl + </w:t>
      </w:r>
      <w:proofErr w:type="gramStart"/>
      <w:r>
        <w:rPr>
          <w:rFonts w:ascii="Arial" w:hAnsi="Arial" w:cs="Arial"/>
          <w:bCs/>
          <w:sz w:val="22"/>
          <w:szCs w:val="22"/>
        </w:rPr>
        <w:t>M</w:t>
      </w:r>
      <w:bookmarkEnd w:id="43"/>
      <w:proofErr w:type="gramEnd"/>
    </w:p>
    <w:p w14:paraId="57A94071" w14:textId="1034241F" w:rsidR="00DC688D" w:rsidRDefault="00DC688D" w:rsidP="00DC688D">
      <w:pPr>
        <w:pStyle w:val="NormalIndent"/>
        <w:ind w:left="0"/>
      </w:pPr>
      <w:r>
        <w:t>This function to generate script templates &amp; data form base one xml MOM file.</w:t>
      </w:r>
    </w:p>
    <w:p w14:paraId="3B5A6A91" w14:textId="77777777" w:rsidR="00DC688D" w:rsidRPr="00DC688D" w:rsidRDefault="00DC688D" w:rsidP="00DC688D">
      <w:pPr>
        <w:pStyle w:val="NormalIndent"/>
        <w:ind w:left="0"/>
      </w:pPr>
    </w:p>
    <w:p w14:paraId="2C8B228B" w14:textId="5AFC8C8A" w:rsidR="00DC688D" w:rsidRDefault="00DC688D" w:rsidP="00DC688D">
      <w:pPr>
        <w:pStyle w:val="NormalIndent"/>
        <w:ind w:left="0"/>
      </w:pPr>
      <w:r>
        <w:rPr>
          <w:noProof/>
        </w:rPr>
        <w:drawing>
          <wp:inline distT="0" distB="0" distL="0" distR="0" wp14:anchorId="25A86A45" wp14:editId="20CB5E6F">
            <wp:extent cx="5732145" cy="343344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2145" cy="3433445"/>
                    </a:xfrm>
                    <a:prstGeom prst="rect">
                      <a:avLst/>
                    </a:prstGeom>
                  </pic:spPr>
                </pic:pic>
              </a:graphicData>
            </a:graphic>
          </wp:inline>
        </w:drawing>
      </w:r>
    </w:p>
    <w:p w14:paraId="28FD50A3" w14:textId="16B70416" w:rsidR="00DC688D" w:rsidRDefault="00DC688D" w:rsidP="00DC688D">
      <w:pPr>
        <w:pStyle w:val="NormalIndent"/>
        <w:ind w:left="0"/>
      </w:pPr>
    </w:p>
    <w:p w14:paraId="06247771" w14:textId="4B91D747" w:rsidR="00DC688D" w:rsidRDefault="00DC688D" w:rsidP="00DC688D">
      <w:pPr>
        <w:pStyle w:val="NormalIndent"/>
        <w:ind w:left="0"/>
      </w:pPr>
      <w:r>
        <w:t>Output will be as below:</w:t>
      </w:r>
    </w:p>
    <w:p w14:paraId="34FCAA64" w14:textId="77777777" w:rsidR="00DC688D" w:rsidRDefault="00DC688D" w:rsidP="00DC688D">
      <w:pPr>
        <w:pStyle w:val="NormalIndent"/>
        <w:ind w:left="0"/>
      </w:pPr>
    </w:p>
    <w:p w14:paraId="2A370205" w14:textId="542FDF2E" w:rsidR="00DC688D" w:rsidRDefault="00DC688D" w:rsidP="00DC688D">
      <w:pPr>
        <w:pStyle w:val="NormalIndent"/>
        <w:numPr>
          <w:ilvl w:val="0"/>
          <w:numId w:val="16"/>
        </w:numPr>
      </w:pPr>
      <w:r>
        <w:t>Output Folder:</w:t>
      </w:r>
    </w:p>
    <w:p w14:paraId="26C88C00" w14:textId="180490B1" w:rsidR="00DC688D" w:rsidRDefault="00DC688D" w:rsidP="00DC688D">
      <w:pPr>
        <w:pStyle w:val="NormalIndent"/>
        <w:ind w:left="0"/>
      </w:pPr>
      <w:r>
        <w:rPr>
          <w:noProof/>
        </w:rPr>
        <w:drawing>
          <wp:inline distT="0" distB="0" distL="0" distR="0" wp14:anchorId="6505A1C7" wp14:editId="62E1B890">
            <wp:extent cx="5732145" cy="34334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2145" cy="3433445"/>
                    </a:xfrm>
                    <a:prstGeom prst="rect">
                      <a:avLst/>
                    </a:prstGeom>
                  </pic:spPr>
                </pic:pic>
              </a:graphicData>
            </a:graphic>
          </wp:inline>
        </w:drawing>
      </w:r>
    </w:p>
    <w:p w14:paraId="0EE60629" w14:textId="289672D5" w:rsidR="00DC688D" w:rsidRDefault="00DC688D" w:rsidP="00DC688D">
      <w:pPr>
        <w:pStyle w:val="NormalIndent"/>
        <w:numPr>
          <w:ilvl w:val="0"/>
          <w:numId w:val="16"/>
        </w:numPr>
      </w:pPr>
      <w:r>
        <w:lastRenderedPageBreak/>
        <w:t>Script templates and data form:</w:t>
      </w:r>
    </w:p>
    <w:p w14:paraId="1277948B" w14:textId="77777777" w:rsidR="00DC688D" w:rsidRDefault="00DC688D" w:rsidP="00DC688D">
      <w:pPr>
        <w:pStyle w:val="NormalIndent"/>
        <w:ind w:left="1080"/>
      </w:pPr>
    </w:p>
    <w:p w14:paraId="4B6A4719" w14:textId="39F82AAF" w:rsidR="00DC688D" w:rsidRDefault="00DC688D" w:rsidP="00DC688D">
      <w:pPr>
        <w:pStyle w:val="NormalIndent"/>
        <w:ind w:left="0"/>
      </w:pPr>
      <w:r>
        <w:rPr>
          <w:noProof/>
        </w:rPr>
        <w:drawing>
          <wp:inline distT="0" distB="0" distL="0" distR="0" wp14:anchorId="008A5C76" wp14:editId="144BDD69">
            <wp:extent cx="5732145" cy="343344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2145" cy="3433445"/>
                    </a:xfrm>
                    <a:prstGeom prst="rect">
                      <a:avLst/>
                    </a:prstGeom>
                  </pic:spPr>
                </pic:pic>
              </a:graphicData>
            </a:graphic>
          </wp:inline>
        </w:drawing>
      </w:r>
    </w:p>
    <w:p w14:paraId="6B2A83CA" w14:textId="77777777" w:rsidR="003C7879" w:rsidRPr="00133872" w:rsidRDefault="003C7879" w:rsidP="00133872">
      <w:pPr>
        <w:pStyle w:val="NormalIndent"/>
        <w:ind w:left="0"/>
      </w:pPr>
    </w:p>
    <w:p w14:paraId="21B7D5A6" w14:textId="0725281F" w:rsidR="00797C65" w:rsidRDefault="00797C65" w:rsidP="00797C65">
      <w:pPr>
        <w:pStyle w:val="Heading3"/>
        <w:rPr>
          <w:rFonts w:ascii="Arial" w:hAnsi="Arial" w:cs="Arial"/>
          <w:bCs/>
          <w:sz w:val="22"/>
          <w:szCs w:val="22"/>
        </w:rPr>
      </w:pPr>
      <w:bookmarkStart w:id="44" w:name="_Toc159751363"/>
      <w:r>
        <w:rPr>
          <w:rFonts w:ascii="Arial" w:hAnsi="Arial" w:cs="Arial"/>
          <w:bCs/>
          <w:sz w:val="22"/>
          <w:szCs w:val="22"/>
        </w:rPr>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(Summary)</w:t>
      </w:r>
      <w:r w:rsidR="003C7879">
        <w:rPr>
          <w:rFonts w:ascii="Arial" w:hAnsi="Arial" w:cs="Arial"/>
          <w:bCs/>
          <w:sz w:val="22"/>
          <w:szCs w:val="22"/>
        </w:rPr>
        <w:t xml:space="preserve"> – Ctrl + P</w:t>
      </w:r>
      <w:bookmarkEnd w:id="44"/>
    </w:p>
    <w:p w14:paraId="5D2C1FBC" w14:textId="52E4A090"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p>
    <w:p w14:paraId="27F08B75" w14:textId="77777777" w:rsidR="00E6629C" w:rsidRDefault="00E6629C" w:rsidP="00133872"/>
    <w:p w14:paraId="00CA4ADD" w14:textId="77777777" w:rsidR="00133872" w:rsidRDefault="00133872" w:rsidP="00133872">
      <w:r>
        <w:rPr>
          <w:noProof/>
        </w:rPr>
        <w:drawing>
          <wp:inline distT="0" distB="0" distL="0" distR="0" wp14:anchorId="195B66E8" wp14:editId="62878C93">
            <wp:extent cx="5760085" cy="17576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0085" cy="1757680"/>
                    </a:xfrm>
                    <a:prstGeom prst="rect">
                      <a:avLst/>
                    </a:prstGeom>
                  </pic:spPr>
                </pic:pic>
              </a:graphicData>
            </a:graphic>
          </wp:inline>
        </w:drawing>
      </w:r>
    </w:p>
    <w:p w14:paraId="7D665FA5" w14:textId="77777777" w:rsidR="00474296" w:rsidRDefault="00474296" w:rsidP="00133872">
      <w:pPr>
        <w:rPr>
          <w:b/>
          <w:bCs/>
        </w:rPr>
      </w:pPr>
    </w:p>
    <w:p w14:paraId="1C6E95E4" w14:textId="77777777" w:rsidR="008E22B9" w:rsidRDefault="008E22B9" w:rsidP="00133872">
      <w:pPr>
        <w:rPr>
          <w:b/>
          <w:bCs/>
        </w:rPr>
      </w:pPr>
    </w:p>
    <w:p w14:paraId="16D50C3D" w14:textId="77777777" w:rsidR="008E22B9" w:rsidRDefault="008E22B9" w:rsidP="00133872">
      <w:pPr>
        <w:rPr>
          <w:b/>
          <w:bCs/>
        </w:rPr>
      </w:pPr>
    </w:p>
    <w:p w14:paraId="5A26B123" w14:textId="77777777" w:rsidR="008E22B9" w:rsidRDefault="008E22B9" w:rsidP="00133872">
      <w:pPr>
        <w:rPr>
          <w:b/>
          <w:bCs/>
        </w:rPr>
      </w:pPr>
    </w:p>
    <w:p w14:paraId="0A3E5426" w14:textId="77777777" w:rsidR="008E22B9" w:rsidRDefault="008E22B9" w:rsidP="00133872">
      <w:pPr>
        <w:rPr>
          <w:b/>
          <w:bCs/>
        </w:rPr>
      </w:pPr>
    </w:p>
    <w:p w14:paraId="6487BA0B" w14:textId="77777777" w:rsidR="008E22B9" w:rsidRDefault="008E22B9" w:rsidP="00133872">
      <w:pPr>
        <w:rPr>
          <w:b/>
          <w:bCs/>
        </w:rPr>
      </w:pPr>
    </w:p>
    <w:p w14:paraId="67FC3B6A" w14:textId="77777777" w:rsidR="00A86557" w:rsidRDefault="00A86557" w:rsidP="00133872">
      <w:pPr>
        <w:rPr>
          <w:b/>
          <w:bCs/>
        </w:rPr>
      </w:pPr>
    </w:p>
    <w:p w14:paraId="048EF279" w14:textId="77777777" w:rsidR="008E22B9" w:rsidRDefault="008E22B9" w:rsidP="00133872">
      <w:pPr>
        <w:rPr>
          <w:b/>
          <w:bCs/>
        </w:rPr>
      </w:pPr>
    </w:p>
    <w:p w14:paraId="3125D5E8" w14:textId="77777777" w:rsidR="008E22B9" w:rsidRDefault="008E22B9" w:rsidP="00133872">
      <w:pPr>
        <w:rPr>
          <w:b/>
          <w:bCs/>
        </w:rPr>
      </w:pPr>
    </w:p>
    <w:p w14:paraId="7AD8B02D" w14:textId="77777777" w:rsidR="008E22B9" w:rsidRDefault="008E22B9" w:rsidP="00133872">
      <w:pPr>
        <w:rPr>
          <w:b/>
          <w:bCs/>
        </w:rPr>
      </w:pPr>
    </w:p>
    <w:p w14:paraId="1A808C68" w14:textId="77777777" w:rsidR="008E22B9" w:rsidRDefault="008E22B9" w:rsidP="00133872">
      <w:pPr>
        <w:rPr>
          <w:b/>
          <w:bCs/>
        </w:rPr>
      </w:pPr>
    </w:p>
    <w:p w14:paraId="6BA6B269" w14:textId="65EB9A05" w:rsidR="00133872" w:rsidRDefault="00133872" w:rsidP="00133872">
      <w:pPr>
        <w:rPr>
          <w:b/>
          <w:bCs/>
        </w:rPr>
      </w:pPr>
      <w:r w:rsidRPr="004F3EC4">
        <w:rPr>
          <w:b/>
          <w:bCs/>
        </w:rPr>
        <w:lastRenderedPageBreak/>
        <w:t>Output File:</w:t>
      </w:r>
    </w:p>
    <w:p w14:paraId="2943A3DA" w14:textId="77777777" w:rsidR="00281EE7" w:rsidRPr="004F3EC4" w:rsidRDefault="00281EE7" w:rsidP="00133872">
      <w:pPr>
        <w:rPr>
          <w:b/>
          <w:bCs/>
        </w:rPr>
      </w:pPr>
    </w:p>
    <w:p w14:paraId="751753D6" w14:textId="1DBC92A4" w:rsidR="00133872" w:rsidRDefault="00133872" w:rsidP="00133872">
      <w:r w:rsidRPr="004F3EC4">
        <w:rPr>
          <w:b/>
          <w:bCs/>
        </w:rPr>
        <w:t>Connection Sheet:</w:t>
      </w:r>
      <w:r>
        <w:t xml:space="preserve"> Give the connection to the nodes in summary as below.</w:t>
      </w:r>
    </w:p>
    <w:p w14:paraId="66526A14" w14:textId="77777777" w:rsidR="00281EE7" w:rsidRDefault="00281EE7" w:rsidP="00133872"/>
    <w:p w14:paraId="1AF8417D" w14:textId="77777777" w:rsidR="00133872" w:rsidRDefault="00133872" w:rsidP="00133872">
      <w:r>
        <w:rPr>
          <w:noProof/>
        </w:rPr>
        <w:drawing>
          <wp:inline distT="0" distB="0" distL="0" distR="0" wp14:anchorId="0528C962" wp14:editId="2E0512BF">
            <wp:extent cx="5760085" cy="30556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65038" cy="3058247"/>
                    </a:xfrm>
                    <a:prstGeom prst="rect">
                      <a:avLst/>
                    </a:prstGeom>
                  </pic:spPr>
                </pic:pic>
              </a:graphicData>
            </a:graphic>
          </wp:inline>
        </w:drawing>
      </w:r>
    </w:p>
    <w:p w14:paraId="44548DEC" w14:textId="77777777" w:rsidR="003C7879" w:rsidRDefault="003C7879" w:rsidP="00133872">
      <w:pPr>
        <w:rPr>
          <w:b/>
          <w:bCs/>
        </w:rPr>
      </w:pPr>
    </w:p>
    <w:p w14:paraId="40F51EEB" w14:textId="29790A04" w:rsidR="00133872" w:rsidRDefault="00133872" w:rsidP="00133872">
      <w:r w:rsidRPr="004F3EC4">
        <w:rPr>
          <w:b/>
          <w:bCs/>
        </w:rPr>
        <w:t>Alarm Sheet:</w:t>
      </w:r>
      <w:r>
        <w:t xml:space="preserve"> Give the alarm before and after applying the CR to the nodes in summary as below.</w:t>
      </w:r>
    </w:p>
    <w:p w14:paraId="238202A3" w14:textId="77777777" w:rsidR="00281EE7" w:rsidRDefault="00281EE7" w:rsidP="00133872"/>
    <w:p w14:paraId="16AFF44A" w14:textId="5A6F80DD" w:rsidR="00133872" w:rsidRDefault="00474296" w:rsidP="00133872">
      <w:r>
        <w:rPr>
          <w:noProof/>
        </w:rPr>
        <w:drawing>
          <wp:inline distT="0" distB="0" distL="0" distR="0" wp14:anchorId="02AF8C95" wp14:editId="2B89F41D">
            <wp:extent cx="5732145" cy="3363595"/>
            <wp:effectExtent l="0" t="0" r="1905"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2145" cy="3363595"/>
                    </a:xfrm>
                    <a:prstGeom prst="rect">
                      <a:avLst/>
                    </a:prstGeom>
                  </pic:spPr>
                </pic:pic>
              </a:graphicData>
            </a:graphic>
          </wp:inline>
        </w:drawing>
      </w:r>
    </w:p>
    <w:p w14:paraId="5827A4FC" w14:textId="77777777" w:rsidR="00281EE7" w:rsidRDefault="00281EE7" w:rsidP="00133872"/>
    <w:p w14:paraId="54F55EB0" w14:textId="77777777" w:rsidR="008E22B9" w:rsidRDefault="008E22B9" w:rsidP="00133872"/>
    <w:p w14:paraId="46BF548B" w14:textId="77777777" w:rsidR="008E22B9" w:rsidRDefault="008E22B9" w:rsidP="00133872"/>
    <w:p w14:paraId="719C261B" w14:textId="643E57E8" w:rsidR="00281EE7" w:rsidRPr="00474296" w:rsidRDefault="00133872" w:rsidP="00133872">
      <w:r>
        <w:lastRenderedPageBreak/>
        <w:t>If there are different between before and after CR, it will list out</w:t>
      </w:r>
      <w:r w:rsidR="00474296">
        <w:t xml:space="preserve"> and show new/old alarms</w:t>
      </w:r>
      <w:r>
        <w:t>.</w:t>
      </w:r>
    </w:p>
    <w:p w14:paraId="42106289" w14:textId="5CEFABBC" w:rsidR="00133872" w:rsidRDefault="00133872" w:rsidP="00133872">
      <w:proofErr w:type="spellStart"/>
      <w:r w:rsidRPr="00894C23">
        <w:rPr>
          <w:b/>
          <w:bCs/>
        </w:rPr>
        <w:t>MoStatus</w:t>
      </w:r>
      <w:proofErr w:type="spellEnd"/>
      <w:r w:rsidRPr="00894C23">
        <w:rPr>
          <w:b/>
          <w:bCs/>
        </w:rPr>
        <w:t xml:space="preserve"> Sheet:</w:t>
      </w:r>
      <w:r>
        <w:rPr>
          <w:b/>
          <w:bCs/>
        </w:rPr>
        <w:t xml:space="preserve"> </w:t>
      </w:r>
      <w:r w:rsidRPr="00894C23">
        <w:t xml:space="preserve">Give the </w:t>
      </w:r>
      <w:r>
        <w:t>MOs status before and after applying CR as below.</w:t>
      </w:r>
    </w:p>
    <w:p w14:paraId="5887630C" w14:textId="77777777" w:rsidR="00281EE7" w:rsidRDefault="00281EE7" w:rsidP="00133872"/>
    <w:p w14:paraId="09A107E7" w14:textId="77777777" w:rsidR="00133872" w:rsidRDefault="00133872" w:rsidP="00133872">
      <w:r>
        <w:rPr>
          <w:noProof/>
        </w:rPr>
        <w:drawing>
          <wp:inline distT="0" distB="0" distL="0" distR="0" wp14:anchorId="03430A19" wp14:editId="3DE7063F">
            <wp:extent cx="5760085" cy="34499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60085" cy="3449955"/>
                    </a:xfrm>
                    <a:prstGeom prst="rect">
                      <a:avLst/>
                    </a:prstGeom>
                  </pic:spPr>
                </pic:pic>
              </a:graphicData>
            </a:graphic>
          </wp:inline>
        </w:drawing>
      </w:r>
    </w:p>
    <w:p w14:paraId="36020E06" w14:textId="7AD55DD7" w:rsidR="00472C61" w:rsidRDefault="00472C61" w:rsidP="00133872">
      <w:pPr>
        <w:rPr>
          <w:b/>
          <w:bCs/>
        </w:rPr>
      </w:pPr>
    </w:p>
    <w:p w14:paraId="667DE967" w14:textId="77777777" w:rsidR="003C7879" w:rsidRDefault="003C7879" w:rsidP="00133872">
      <w:pPr>
        <w:rPr>
          <w:b/>
          <w:bCs/>
        </w:rPr>
      </w:pPr>
    </w:p>
    <w:p w14:paraId="01B8CC23" w14:textId="33C209E3" w:rsidR="00133872" w:rsidRDefault="00133872" w:rsidP="00133872">
      <w:proofErr w:type="spellStart"/>
      <w:r w:rsidRPr="0086643F">
        <w:rPr>
          <w:b/>
          <w:bCs/>
        </w:rPr>
        <w:t>CommandStatus</w:t>
      </w:r>
      <w:proofErr w:type="spellEnd"/>
      <w:r w:rsidRPr="0086643F">
        <w:rPr>
          <w:b/>
          <w:bCs/>
        </w:rPr>
        <w:t xml:space="preserve"> Sheet:</w:t>
      </w:r>
      <w:r>
        <w:t xml:space="preserve"> Give the Commands status of the CR as below.</w:t>
      </w:r>
    </w:p>
    <w:p w14:paraId="4E88ED02" w14:textId="77777777" w:rsidR="00281EE7" w:rsidRDefault="00281EE7" w:rsidP="00133872"/>
    <w:p w14:paraId="297C1C6E" w14:textId="07700EA1" w:rsidR="00133872" w:rsidRDefault="00133872" w:rsidP="00133872">
      <w:r>
        <w:rPr>
          <w:noProof/>
        </w:rPr>
        <w:drawing>
          <wp:inline distT="0" distB="0" distL="0" distR="0" wp14:anchorId="62E77C53" wp14:editId="3B9905E8">
            <wp:extent cx="5760085" cy="332014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64896" cy="3322916"/>
                    </a:xfrm>
                    <a:prstGeom prst="rect">
                      <a:avLst/>
                    </a:prstGeom>
                  </pic:spPr>
                </pic:pic>
              </a:graphicData>
            </a:graphic>
          </wp:inline>
        </w:drawing>
      </w:r>
    </w:p>
    <w:p w14:paraId="70EDF3C7" w14:textId="73AE0975" w:rsidR="003C7879" w:rsidRDefault="003C7879" w:rsidP="00133872"/>
    <w:p w14:paraId="69426DA0" w14:textId="77777777" w:rsidR="000C6500" w:rsidRDefault="000C6500" w:rsidP="00133872"/>
    <w:p w14:paraId="03158C8C" w14:textId="22D1E4C7" w:rsidR="003C7879" w:rsidRDefault="003C7879" w:rsidP="00133872">
      <w:r>
        <w:lastRenderedPageBreak/>
        <w:t>Note:</w:t>
      </w:r>
    </w:p>
    <w:p w14:paraId="74848EDF" w14:textId="77777777" w:rsidR="000C6500" w:rsidRDefault="000C6500" w:rsidP="00133872"/>
    <w:p w14:paraId="400344D0" w14:textId="347480F9" w:rsidR="003C7879" w:rsidRDefault="003C7879" w:rsidP="00133872">
      <w:r>
        <w:t>Option to show the summary information:</w:t>
      </w:r>
    </w:p>
    <w:p w14:paraId="4A24CDFB" w14:textId="00FEE995" w:rsidR="003C7879" w:rsidRDefault="003C7879" w:rsidP="00133872"/>
    <w:p w14:paraId="4E53B2F9" w14:textId="3CCCA24F" w:rsidR="003C7879" w:rsidRPr="00DB15A0" w:rsidRDefault="003C7879" w:rsidP="00133872">
      <w:r>
        <w:rPr>
          <w:noProof/>
        </w:rPr>
        <w:drawing>
          <wp:inline distT="0" distB="0" distL="0" distR="0" wp14:anchorId="117B88BE" wp14:editId="0B7EC7D8">
            <wp:extent cx="5732145" cy="3228109"/>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7448" cy="3231095"/>
                    </a:xfrm>
                    <a:prstGeom prst="rect">
                      <a:avLst/>
                    </a:prstGeom>
                  </pic:spPr>
                </pic:pic>
              </a:graphicData>
            </a:graphic>
          </wp:inline>
        </w:drawing>
      </w:r>
    </w:p>
    <w:p w14:paraId="562184BF" w14:textId="77777777" w:rsidR="00133872" w:rsidRPr="00133872" w:rsidRDefault="00133872" w:rsidP="00133872">
      <w:pPr>
        <w:pStyle w:val="NormalIndent"/>
        <w:ind w:left="0"/>
      </w:pPr>
    </w:p>
    <w:p w14:paraId="248BFCF3" w14:textId="0DE2EB02" w:rsidR="00797C65" w:rsidRDefault="00797C65" w:rsidP="00797C65">
      <w:pPr>
        <w:pStyle w:val="Heading3"/>
        <w:rPr>
          <w:rFonts w:ascii="Arial" w:hAnsi="Arial" w:cs="Arial"/>
          <w:bCs/>
          <w:sz w:val="22"/>
          <w:szCs w:val="22"/>
        </w:rPr>
      </w:pPr>
      <w:bookmarkStart w:id="45" w:name="_Toc159751364"/>
      <w:r>
        <w:rPr>
          <w:rFonts w:ascii="Arial" w:hAnsi="Arial" w:cs="Arial"/>
          <w:bCs/>
          <w:sz w:val="22"/>
          <w:szCs w:val="22"/>
        </w:rPr>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(Detail)</w:t>
      </w:r>
      <w:r w:rsidR="003C7879">
        <w:rPr>
          <w:rFonts w:ascii="Arial" w:hAnsi="Arial" w:cs="Arial"/>
          <w:bCs/>
          <w:sz w:val="22"/>
          <w:szCs w:val="22"/>
        </w:rPr>
        <w:t xml:space="preserve"> – Ctrl + L</w:t>
      </w:r>
      <w:bookmarkEnd w:id="45"/>
    </w:p>
    <w:p w14:paraId="76BF3464" w14:textId="75F93FCA"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r>
        <w:t xml:space="preserve"> give the detail output of each command and command result</w:t>
      </w:r>
      <w:r w:rsidRPr="006360AC">
        <w:t>.</w:t>
      </w:r>
    </w:p>
    <w:p w14:paraId="76110EF5" w14:textId="77777777" w:rsidR="00281EE7" w:rsidRDefault="00281EE7" w:rsidP="00133872"/>
    <w:p w14:paraId="2049E7A7" w14:textId="7884605B" w:rsidR="00133872" w:rsidRDefault="00133872" w:rsidP="00133872">
      <w:r>
        <w:rPr>
          <w:b/>
          <w:bCs/>
        </w:rPr>
        <w:t xml:space="preserve">Connection Sheet: </w:t>
      </w:r>
      <w:r>
        <w:t>Give the connection to the nodes in summary as below.</w:t>
      </w:r>
    </w:p>
    <w:p w14:paraId="0971836A" w14:textId="77777777" w:rsidR="00281EE7" w:rsidRDefault="00281EE7" w:rsidP="00133872">
      <w:pPr>
        <w:rPr>
          <w:b/>
          <w:bCs/>
        </w:rPr>
      </w:pPr>
    </w:p>
    <w:p w14:paraId="58A7622B" w14:textId="13ACEDB9" w:rsidR="00472C61" w:rsidRDefault="00133872" w:rsidP="00133872">
      <w:pPr>
        <w:rPr>
          <w:b/>
          <w:bCs/>
        </w:rPr>
      </w:pPr>
      <w:r>
        <w:rPr>
          <w:noProof/>
        </w:rPr>
        <w:lastRenderedPageBreak/>
        <w:drawing>
          <wp:inline distT="0" distB="0" distL="0" distR="0" wp14:anchorId="2C1CBD46" wp14:editId="6FEB836D">
            <wp:extent cx="5760085" cy="3249385"/>
            <wp:effectExtent l="0" t="0" r="0" b="825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64793" cy="3252041"/>
                    </a:xfrm>
                    <a:prstGeom prst="rect">
                      <a:avLst/>
                    </a:prstGeom>
                  </pic:spPr>
                </pic:pic>
              </a:graphicData>
            </a:graphic>
          </wp:inline>
        </w:drawing>
      </w:r>
    </w:p>
    <w:p w14:paraId="225A09D6" w14:textId="77777777" w:rsidR="003C7879" w:rsidRDefault="003C7879" w:rsidP="00133872">
      <w:pPr>
        <w:rPr>
          <w:b/>
          <w:bCs/>
        </w:rPr>
      </w:pPr>
    </w:p>
    <w:p w14:paraId="54394B02" w14:textId="2018306E" w:rsidR="00133872" w:rsidRDefault="00133872" w:rsidP="00133872">
      <w:proofErr w:type="spellStart"/>
      <w:r w:rsidRPr="0086643F">
        <w:rPr>
          <w:b/>
          <w:bCs/>
        </w:rPr>
        <w:t>CommandStatus</w:t>
      </w:r>
      <w:proofErr w:type="spellEnd"/>
      <w:r w:rsidRPr="0086643F">
        <w:rPr>
          <w:b/>
          <w:bCs/>
        </w:rPr>
        <w:t xml:space="preserve"> Sheet:</w:t>
      </w:r>
      <w:r>
        <w:t xml:space="preserve"> Give the Commands status and output of CR as below.</w:t>
      </w:r>
    </w:p>
    <w:p w14:paraId="4CAD7F3C" w14:textId="77777777" w:rsidR="00281EE7" w:rsidRDefault="00281EE7" w:rsidP="00133872"/>
    <w:p w14:paraId="34FF754D" w14:textId="77777777" w:rsidR="00133872" w:rsidRDefault="00133872" w:rsidP="00133872">
      <w:pPr>
        <w:rPr>
          <w:b/>
          <w:bCs/>
        </w:rPr>
      </w:pPr>
      <w:r>
        <w:rPr>
          <w:noProof/>
        </w:rPr>
        <w:drawing>
          <wp:inline distT="0" distB="0" distL="0" distR="0" wp14:anchorId="430E9159" wp14:editId="28B92C9E">
            <wp:extent cx="5759450" cy="3004457"/>
            <wp:effectExtent l="0" t="0" r="0" b="571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73020" cy="3011536"/>
                    </a:xfrm>
                    <a:prstGeom prst="rect">
                      <a:avLst/>
                    </a:prstGeom>
                  </pic:spPr>
                </pic:pic>
              </a:graphicData>
            </a:graphic>
          </wp:inline>
        </w:drawing>
      </w:r>
    </w:p>
    <w:p w14:paraId="6CECEAEA" w14:textId="77777777" w:rsidR="00133872" w:rsidRPr="00133872" w:rsidRDefault="00133872" w:rsidP="00133872">
      <w:pPr>
        <w:pStyle w:val="NormalIndent"/>
        <w:ind w:left="0"/>
      </w:pPr>
    </w:p>
    <w:p w14:paraId="2973C03C" w14:textId="7F73412D" w:rsidR="00797C65" w:rsidRDefault="00797C65" w:rsidP="00797C65">
      <w:pPr>
        <w:pStyle w:val="Heading3"/>
        <w:rPr>
          <w:rFonts w:ascii="Arial" w:hAnsi="Arial" w:cs="Arial"/>
          <w:bCs/>
          <w:sz w:val="22"/>
          <w:szCs w:val="22"/>
        </w:rPr>
      </w:pPr>
      <w:bookmarkStart w:id="46" w:name="_Toc159751365"/>
      <w:r>
        <w:rPr>
          <w:rFonts w:ascii="Arial" w:hAnsi="Arial" w:cs="Arial"/>
          <w:bCs/>
          <w:sz w:val="22"/>
          <w:szCs w:val="22"/>
        </w:rPr>
        <w:t xml:space="preserve">Compare </w:t>
      </w:r>
      <w:proofErr w:type="spellStart"/>
      <w:r>
        <w:rPr>
          <w:rFonts w:ascii="Arial" w:hAnsi="Arial" w:cs="Arial"/>
          <w:bCs/>
          <w:sz w:val="22"/>
          <w:szCs w:val="22"/>
        </w:rPr>
        <w:t>FolderLog</w:t>
      </w:r>
      <w:proofErr w:type="spellEnd"/>
      <w:r>
        <w:rPr>
          <w:rFonts w:ascii="Arial" w:hAnsi="Arial" w:cs="Arial"/>
          <w:bCs/>
          <w:sz w:val="22"/>
          <w:szCs w:val="22"/>
        </w:rPr>
        <w:t xml:space="preserve"> (1 &amp; 2)</w:t>
      </w:r>
      <w:bookmarkEnd w:id="46"/>
    </w:p>
    <w:p w14:paraId="06E04344" w14:textId="73E13001" w:rsidR="00267BBB" w:rsidRDefault="00267BBB" w:rsidP="00267BBB">
      <w:r w:rsidRPr="006360AC">
        <w:t xml:space="preserve">Allow users to parse </w:t>
      </w:r>
      <w:proofErr w:type="spellStart"/>
      <w:r>
        <w:t>M</w:t>
      </w:r>
      <w:r w:rsidRPr="006360AC">
        <w:t>oshell</w:t>
      </w:r>
      <w:proofErr w:type="spellEnd"/>
      <w:r w:rsidRPr="006360AC">
        <w:t xml:space="preserve"> command log files in </w:t>
      </w:r>
      <w:r>
        <w:t>2</w:t>
      </w:r>
      <w:r w:rsidRPr="006360AC">
        <w:t xml:space="preserve"> folder</w:t>
      </w:r>
      <w:r>
        <w:t>s give the detail output of each command and command result, then compare the parse result in Folder 1 and Folder 2 show to new sheets the differences</w:t>
      </w:r>
      <w:r w:rsidRPr="006360AC">
        <w:t>.</w:t>
      </w:r>
      <w:r>
        <w:t xml:space="preserve"> This function is useful in case we do the SW upgrade, or the activities which impacted to the nodes and need to see what differences are there before and after activities.</w:t>
      </w:r>
    </w:p>
    <w:p w14:paraId="20FB98D1" w14:textId="77777777" w:rsidR="005D72FF" w:rsidRDefault="005D72FF" w:rsidP="00267BBB"/>
    <w:p w14:paraId="6481448B" w14:textId="33255812" w:rsidR="00267BBB" w:rsidRDefault="00267BBB" w:rsidP="00267BBB">
      <w:r>
        <w:rPr>
          <w:b/>
          <w:bCs/>
        </w:rPr>
        <w:lastRenderedPageBreak/>
        <w:t xml:space="preserve">ConnectionFolder1 Sheet: </w:t>
      </w:r>
      <w:r>
        <w:t>Give the connection to the nodes of folder 1 in summary as below.</w:t>
      </w:r>
    </w:p>
    <w:p w14:paraId="3AB08820" w14:textId="77777777" w:rsidR="00281EE7" w:rsidRDefault="00281EE7" w:rsidP="00267BBB">
      <w:pPr>
        <w:rPr>
          <w:b/>
          <w:bCs/>
        </w:rPr>
      </w:pPr>
    </w:p>
    <w:p w14:paraId="3B501954" w14:textId="19C54FC3" w:rsidR="00176F27" w:rsidRDefault="00267BBB" w:rsidP="00267BBB">
      <w:pPr>
        <w:rPr>
          <w:b/>
          <w:bCs/>
        </w:rPr>
      </w:pPr>
      <w:r>
        <w:rPr>
          <w:noProof/>
        </w:rPr>
        <w:drawing>
          <wp:inline distT="0" distB="0" distL="0" distR="0" wp14:anchorId="6F02EF19" wp14:editId="3D17CB36">
            <wp:extent cx="5758180" cy="29241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78888" cy="2934691"/>
                    </a:xfrm>
                    <a:prstGeom prst="rect">
                      <a:avLst/>
                    </a:prstGeom>
                  </pic:spPr>
                </pic:pic>
              </a:graphicData>
            </a:graphic>
          </wp:inline>
        </w:drawing>
      </w:r>
    </w:p>
    <w:p w14:paraId="0DB0AE54" w14:textId="0AE88D9A" w:rsidR="00267BBB" w:rsidRDefault="00267BBB" w:rsidP="00267BBB">
      <w:r w:rsidRPr="006C5AA1">
        <w:rPr>
          <w:b/>
          <w:bCs/>
        </w:rPr>
        <w:t>CommandStatusFolder1</w:t>
      </w:r>
      <w:r w:rsidRPr="0086643F">
        <w:rPr>
          <w:b/>
          <w:bCs/>
        </w:rPr>
        <w:t xml:space="preserve"> Sheet:</w:t>
      </w:r>
      <w:r>
        <w:t xml:space="preserve"> Give the Commands status and output of folder 1.</w:t>
      </w:r>
    </w:p>
    <w:p w14:paraId="168CF782" w14:textId="77777777" w:rsidR="00176F27" w:rsidRPr="006C5AA1" w:rsidRDefault="00176F27" w:rsidP="00267BBB">
      <w:pPr>
        <w:rPr>
          <w:b/>
          <w:bCs/>
        </w:rPr>
      </w:pPr>
    </w:p>
    <w:p w14:paraId="05A8E461" w14:textId="6C289EDB" w:rsidR="00176F27" w:rsidRDefault="00267BBB" w:rsidP="00267BBB">
      <w:pPr>
        <w:rPr>
          <w:b/>
          <w:bCs/>
        </w:rPr>
      </w:pPr>
      <w:r>
        <w:rPr>
          <w:noProof/>
        </w:rPr>
        <w:drawing>
          <wp:inline distT="0" distB="0" distL="0" distR="0" wp14:anchorId="107035E5" wp14:editId="20CAD467">
            <wp:extent cx="5758951" cy="303847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67903" cy="3043198"/>
                    </a:xfrm>
                    <a:prstGeom prst="rect">
                      <a:avLst/>
                    </a:prstGeom>
                  </pic:spPr>
                </pic:pic>
              </a:graphicData>
            </a:graphic>
          </wp:inline>
        </w:drawing>
      </w:r>
    </w:p>
    <w:p w14:paraId="6D6330CA" w14:textId="77777777" w:rsidR="001D1B69" w:rsidRDefault="001D1B69" w:rsidP="00267BBB">
      <w:pPr>
        <w:rPr>
          <w:b/>
          <w:bCs/>
        </w:rPr>
      </w:pPr>
    </w:p>
    <w:p w14:paraId="35EE4A61" w14:textId="7956FDF1" w:rsidR="00267BBB" w:rsidRDefault="00267BBB" w:rsidP="00267BBB">
      <w:r>
        <w:rPr>
          <w:b/>
          <w:bCs/>
        </w:rPr>
        <w:t xml:space="preserve">ConnectionFolder2 Sheet: </w:t>
      </w:r>
      <w:r>
        <w:t>Give the connection to the nodes of folder 2 in summary as below.</w:t>
      </w:r>
    </w:p>
    <w:p w14:paraId="1958EEDB" w14:textId="77777777" w:rsidR="00281EE7" w:rsidRDefault="00281EE7" w:rsidP="00267BBB"/>
    <w:p w14:paraId="11A831E6" w14:textId="77777777" w:rsidR="00267BBB" w:rsidRDefault="00267BBB" w:rsidP="00267BBB">
      <w:pPr>
        <w:rPr>
          <w:b/>
          <w:bCs/>
        </w:rPr>
      </w:pPr>
      <w:r>
        <w:rPr>
          <w:noProof/>
        </w:rPr>
        <w:lastRenderedPageBreak/>
        <w:drawing>
          <wp:inline distT="0" distB="0" distL="0" distR="0" wp14:anchorId="404F9FD2" wp14:editId="49B3029F">
            <wp:extent cx="5760085" cy="344995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60085" cy="3449955"/>
                    </a:xfrm>
                    <a:prstGeom prst="rect">
                      <a:avLst/>
                    </a:prstGeom>
                  </pic:spPr>
                </pic:pic>
              </a:graphicData>
            </a:graphic>
          </wp:inline>
        </w:drawing>
      </w:r>
    </w:p>
    <w:p w14:paraId="00F98C4E" w14:textId="77777777" w:rsidR="00176F27" w:rsidRDefault="00176F27" w:rsidP="00267BBB">
      <w:pPr>
        <w:rPr>
          <w:b/>
          <w:bCs/>
        </w:rPr>
      </w:pPr>
    </w:p>
    <w:p w14:paraId="3504791B" w14:textId="41919859" w:rsidR="001D1B69" w:rsidRDefault="001D1B69" w:rsidP="00267BBB">
      <w:pPr>
        <w:rPr>
          <w:b/>
          <w:bCs/>
        </w:rPr>
      </w:pPr>
    </w:p>
    <w:p w14:paraId="098E6421" w14:textId="36A3F8A4" w:rsidR="008E22B9" w:rsidRDefault="008E22B9" w:rsidP="00267BBB">
      <w:pPr>
        <w:rPr>
          <w:b/>
          <w:bCs/>
        </w:rPr>
      </w:pPr>
    </w:p>
    <w:p w14:paraId="4B867D53" w14:textId="0182B984" w:rsidR="008E22B9" w:rsidRDefault="008E22B9" w:rsidP="00267BBB">
      <w:pPr>
        <w:rPr>
          <w:b/>
          <w:bCs/>
        </w:rPr>
      </w:pPr>
    </w:p>
    <w:p w14:paraId="0F13A0B2" w14:textId="77777777" w:rsidR="008E22B9" w:rsidRDefault="008E22B9" w:rsidP="00267BBB">
      <w:pPr>
        <w:rPr>
          <w:b/>
          <w:bCs/>
        </w:rPr>
      </w:pPr>
    </w:p>
    <w:p w14:paraId="7C8F030B" w14:textId="2C1B792D" w:rsidR="00267BBB" w:rsidRDefault="00267BBB" w:rsidP="00267BBB">
      <w:r w:rsidRPr="006C5AA1">
        <w:rPr>
          <w:b/>
          <w:bCs/>
        </w:rPr>
        <w:t>CommandStatusFolder</w:t>
      </w:r>
      <w:r>
        <w:rPr>
          <w:b/>
          <w:bCs/>
        </w:rPr>
        <w:t>2</w:t>
      </w:r>
      <w:r w:rsidRPr="0086643F">
        <w:rPr>
          <w:b/>
          <w:bCs/>
        </w:rPr>
        <w:t xml:space="preserve"> Sheet:</w:t>
      </w:r>
      <w:r>
        <w:t xml:space="preserve"> Give the Commands status and output of folder 2.</w:t>
      </w:r>
    </w:p>
    <w:p w14:paraId="38903FBE" w14:textId="77777777" w:rsidR="00176F27" w:rsidRPr="006C5AA1" w:rsidRDefault="00176F27" w:rsidP="00267BBB">
      <w:pPr>
        <w:rPr>
          <w:b/>
          <w:bCs/>
        </w:rPr>
      </w:pPr>
    </w:p>
    <w:p w14:paraId="1574A992" w14:textId="77777777" w:rsidR="00267BBB" w:rsidRDefault="00267BBB" w:rsidP="00267BBB">
      <w:pPr>
        <w:rPr>
          <w:b/>
          <w:bCs/>
        </w:rPr>
      </w:pPr>
      <w:r>
        <w:rPr>
          <w:noProof/>
        </w:rPr>
        <w:drawing>
          <wp:inline distT="0" distB="0" distL="0" distR="0" wp14:anchorId="7378649A" wp14:editId="6CB855CA">
            <wp:extent cx="5760085" cy="34499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60085" cy="3449955"/>
                    </a:xfrm>
                    <a:prstGeom prst="rect">
                      <a:avLst/>
                    </a:prstGeom>
                  </pic:spPr>
                </pic:pic>
              </a:graphicData>
            </a:graphic>
          </wp:inline>
        </w:drawing>
      </w:r>
    </w:p>
    <w:p w14:paraId="4DB264AE" w14:textId="77777777" w:rsidR="00176F27" w:rsidRDefault="00176F27" w:rsidP="00267BBB">
      <w:pPr>
        <w:rPr>
          <w:b/>
          <w:bCs/>
        </w:rPr>
      </w:pPr>
    </w:p>
    <w:p w14:paraId="379A0129" w14:textId="03CFF50B" w:rsidR="00267BBB" w:rsidRDefault="00267BBB" w:rsidP="00267BBB">
      <w:proofErr w:type="spellStart"/>
      <w:r w:rsidRPr="0052492F">
        <w:rPr>
          <w:b/>
          <w:bCs/>
        </w:rPr>
        <w:lastRenderedPageBreak/>
        <w:t>DiffConnectionStatus</w:t>
      </w:r>
      <w:proofErr w:type="spellEnd"/>
      <w:r>
        <w:rPr>
          <w:b/>
          <w:bCs/>
        </w:rPr>
        <w:t xml:space="preserve"> Sheet: </w:t>
      </w:r>
      <w:r w:rsidRPr="0052492F">
        <w:t>Show the difference</w:t>
      </w:r>
      <w:r>
        <w:t>s</w:t>
      </w:r>
      <w:r w:rsidRPr="0052492F">
        <w:t xml:space="preserve"> about the connection to the node</w:t>
      </w:r>
      <w:r>
        <w:t>s</w:t>
      </w:r>
      <w:r w:rsidRPr="0052492F">
        <w:t xml:space="preserve"> in folder 1 and folder 2.</w:t>
      </w:r>
    </w:p>
    <w:p w14:paraId="5BF86449" w14:textId="77777777" w:rsidR="00281EE7" w:rsidRDefault="00281EE7" w:rsidP="00267BBB"/>
    <w:p w14:paraId="2A2B416F" w14:textId="77777777" w:rsidR="00267BBB" w:rsidRDefault="00267BBB" w:rsidP="00267BBB">
      <w:r>
        <w:rPr>
          <w:noProof/>
        </w:rPr>
        <w:drawing>
          <wp:inline distT="0" distB="0" distL="0" distR="0" wp14:anchorId="76C00B4F" wp14:editId="407EC950">
            <wp:extent cx="5760085" cy="344995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60085" cy="3449955"/>
                    </a:xfrm>
                    <a:prstGeom prst="rect">
                      <a:avLst/>
                    </a:prstGeom>
                  </pic:spPr>
                </pic:pic>
              </a:graphicData>
            </a:graphic>
          </wp:inline>
        </w:drawing>
      </w:r>
    </w:p>
    <w:p w14:paraId="1358FDF6" w14:textId="77777777" w:rsidR="00176F27" w:rsidRDefault="00176F27" w:rsidP="00267BBB">
      <w:pPr>
        <w:rPr>
          <w:b/>
          <w:bCs/>
        </w:rPr>
      </w:pPr>
    </w:p>
    <w:p w14:paraId="587A1A5C" w14:textId="58138F1F" w:rsidR="00267BBB" w:rsidRDefault="00267BBB" w:rsidP="00267BBB">
      <w:proofErr w:type="spellStart"/>
      <w:r w:rsidRPr="00061C48">
        <w:rPr>
          <w:b/>
          <w:bCs/>
        </w:rPr>
        <w:t>DiffCommandsStatus</w:t>
      </w:r>
      <w:proofErr w:type="spellEnd"/>
      <w:r w:rsidRPr="00061C48">
        <w:rPr>
          <w:b/>
          <w:bCs/>
        </w:rPr>
        <w:t xml:space="preserve"> Sheet:</w:t>
      </w:r>
      <w:r>
        <w:t xml:space="preserve"> </w:t>
      </w:r>
      <w:r w:rsidRPr="0052492F">
        <w:t>Show the difference</w:t>
      </w:r>
      <w:r>
        <w:t>s</w:t>
      </w:r>
      <w:r w:rsidRPr="0052492F">
        <w:t xml:space="preserve"> about the </w:t>
      </w:r>
      <w:r>
        <w:t xml:space="preserve">command status and </w:t>
      </w:r>
      <w:proofErr w:type="spellStart"/>
      <w:r>
        <w:t>ouput</w:t>
      </w:r>
      <w:proofErr w:type="spellEnd"/>
      <w:r w:rsidRPr="0052492F">
        <w:t xml:space="preserve"> </w:t>
      </w:r>
      <w:r>
        <w:t>of</w:t>
      </w:r>
      <w:r w:rsidRPr="0052492F">
        <w:t xml:space="preserve"> the node</w:t>
      </w:r>
      <w:r>
        <w:t>s</w:t>
      </w:r>
      <w:r w:rsidRPr="0052492F">
        <w:t xml:space="preserve"> in folder 1 and folder 2.</w:t>
      </w:r>
    </w:p>
    <w:p w14:paraId="0166806B" w14:textId="77777777" w:rsidR="00176F27" w:rsidRDefault="00176F27" w:rsidP="00267BBB"/>
    <w:p w14:paraId="5F522FDC" w14:textId="77777777" w:rsidR="00267BBB" w:rsidRPr="0097321B" w:rsidRDefault="00267BBB" w:rsidP="00267BBB">
      <w:r>
        <w:rPr>
          <w:noProof/>
        </w:rPr>
        <w:drawing>
          <wp:inline distT="0" distB="0" distL="0" distR="0" wp14:anchorId="5AFDE664" wp14:editId="597C6C7C">
            <wp:extent cx="5760085" cy="34499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60085" cy="3449955"/>
                    </a:xfrm>
                    <a:prstGeom prst="rect">
                      <a:avLst/>
                    </a:prstGeom>
                  </pic:spPr>
                </pic:pic>
              </a:graphicData>
            </a:graphic>
          </wp:inline>
        </w:drawing>
      </w:r>
    </w:p>
    <w:p w14:paraId="03985ACE" w14:textId="77777777" w:rsidR="00267BBB" w:rsidRPr="00267BBB" w:rsidRDefault="00267BBB" w:rsidP="00267BBB">
      <w:pPr>
        <w:pStyle w:val="NormalIndent"/>
        <w:ind w:left="0"/>
      </w:pPr>
    </w:p>
    <w:p w14:paraId="13F8CC66" w14:textId="77777777" w:rsidR="00FC0A90" w:rsidRDefault="00FC0A90" w:rsidP="00FC0A90">
      <w:pPr>
        <w:pStyle w:val="Heading3"/>
        <w:rPr>
          <w:rFonts w:ascii="Arial" w:hAnsi="Arial" w:cs="Arial"/>
          <w:bCs/>
          <w:sz w:val="22"/>
          <w:szCs w:val="22"/>
        </w:rPr>
      </w:pPr>
      <w:bookmarkStart w:id="47" w:name="_Toc159751366"/>
      <w:r>
        <w:rPr>
          <w:rFonts w:ascii="Arial" w:hAnsi="Arial" w:cs="Arial"/>
          <w:bCs/>
          <w:sz w:val="22"/>
          <w:szCs w:val="22"/>
        </w:rPr>
        <w:lastRenderedPageBreak/>
        <w:t>Simple Remote Connection – Ctrl + H</w:t>
      </w:r>
      <w:bookmarkEnd w:id="47"/>
    </w:p>
    <w:p w14:paraId="4AC62C63" w14:textId="77777777" w:rsidR="00FC0A90" w:rsidRDefault="00FC0A90" w:rsidP="00FC0A90">
      <w:pPr>
        <w:pStyle w:val="NormalIndent"/>
        <w:ind w:left="0"/>
      </w:pPr>
      <w:r>
        <w:t>This function allows user to sftp/</w:t>
      </w:r>
      <w:proofErr w:type="spellStart"/>
      <w:r>
        <w:t>ssh</w:t>
      </w:r>
      <w:proofErr w:type="spellEnd"/>
      <w:r>
        <w:t xml:space="preserve"> to OSS/ENM to upload/download folders/files. Auto/Manual execute commands or interactive with OSS/ENM.</w:t>
      </w:r>
    </w:p>
    <w:p w14:paraId="2FA1BFD0" w14:textId="77777777" w:rsidR="00FC0A90" w:rsidRDefault="00FC0A90" w:rsidP="00FC0A90">
      <w:pPr>
        <w:pStyle w:val="NormalIndent"/>
        <w:ind w:left="0"/>
      </w:pPr>
    </w:p>
    <w:p w14:paraId="6B484CFA" w14:textId="77777777" w:rsidR="00FC0A90" w:rsidRDefault="00FC0A90" w:rsidP="00FC0A90">
      <w:pPr>
        <w:pStyle w:val="NormalIndent"/>
        <w:numPr>
          <w:ilvl w:val="0"/>
          <w:numId w:val="16"/>
        </w:numPr>
      </w:pPr>
      <w:r w:rsidRPr="00372E53">
        <w:rPr>
          <w:b/>
          <w:bCs/>
        </w:rPr>
        <w:t>Server Name</w:t>
      </w:r>
      <w:r>
        <w:t xml:space="preserve">: </w:t>
      </w:r>
      <w:r>
        <w:tab/>
        <w:t>List configured server names.</w:t>
      </w:r>
    </w:p>
    <w:p w14:paraId="4FBDF86C" w14:textId="77777777" w:rsidR="00FC0A90" w:rsidRDefault="00FC0A90" w:rsidP="00FC0A90">
      <w:pPr>
        <w:pStyle w:val="NormalIndent"/>
        <w:numPr>
          <w:ilvl w:val="0"/>
          <w:numId w:val="16"/>
        </w:numPr>
      </w:pPr>
      <w:r w:rsidRPr="00372E53">
        <w:rPr>
          <w:b/>
          <w:bCs/>
        </w:rPr>
        <w:t>Server IP</w:t>
      </w:r>
      <w:r>
        <w:t xml:space="preserve">: </w:t>
      </w:r>
      <w:r>
        <w:tab/>
      </w:r>
      <w:r>
        <w:tab/>
        <w:t>IP of server. User input/auto filled with configured server name.</w:t>
      </w:r>
    </w:p>
    <w:p w14:paraId="45F02CC3" w14:textId="77777777" w:rsidR="00FC0A90" w:rsidRDefault="00FC0A90" w:rsidP="00FC0A90">
      <w:pPr>
        <w:pStyle w:val="NormalIndent"/>
        <w:numPr>
          <w:ilvl w:val="0"/>
          <w:numId w:val="16"/>
        </w:numPr>
      </w:pPr>
      <w:proofErr w:type="spellStart"/>
      <w:r w:rsidRPr="00372E53">
        <w:rPr>
          <w:b/>
          <w:bCs/>
        </w:rPr>
        <w:t>UserName</w:t>
      </w:r>
      <w:proofErr w:type="spellEnd"/>
      <w:r>
        <w:t>:</w:t>
      </w:r>
      <w:r>
        <w:tab/>
      </w:r>
      <w:r>
        <w:tab/>
        <w:t>Username to login server. User input/auto filled with configured server name.</w:t>
      </w:r>
    </w:p>
    <w:p w14:paraId="29F21367" w14:textId="77777777" w:rsidR="00FC0A90" w:rsidRDefault="00FC0A90" w:rsidP="00FC0A90">
      <w:pPr>
        <w:pStyle w:val="NormalIndent"/>
        <w:numPr>
          <w:ilvl w:val="0"/>
          <w:numId w:val="16"/>
        </w:numPr>
      </w:pPr>
      <w:r w:rsidRPr="00372E53">
        <w:rPr>
          <w:b/>
          <w:bCs/>
        </w:rPr>
        <w:t>Password</w:t>
      </w:r>
      <w:r>
        <w:t>:</w:t>
      </w:r>
      <w:r>
        <w:tab/>
      </w:r>
      <w:r>
        <w:tab/>
        <w:t>Password to login server. User input/auto filled with configured server name.</w:t>
      </w:r>
    </w:p>
    <w:p w14:paraId="46DF12BC" w14:textId="77777777" w:rsidR="00FC0A90" w:rsidRDefault="00FC0A90" w:rsidP="00FC0A90">
      <w:pPr>
        <w:pStyle w:val="NormalIndent"/>
        <w:numPr>
          <w:ilvl w:val="0"/>
          <w:numId w:val="16"/>
        </w:numPr>
      </w:pPr>
      <w:r w:rsidRPr="00372E53">
        <w:rPr>
          <w:b/>
          <w:bCs/>
        </w:rPr>
        <w:t>Port</w:t>
      </w:r>
      <w:r>
        <w:t>:</w:t>
      </w:r>
      <w:r>
        <w:tab/>
      </w:r>
      <w:r>
        <w:tab/>
      </w:r>
      <w:r>
        <w:tab/>
        <w:t>Port to login server. User input/auto filled with configured server name.</w:t>
      </w:r>
    </w:p>
    <w:p w14:paraId="76DE989A" w14:textId="77777777" w:rsidR="00FC0A90" w:rsidRDefault="00FC0A90" w:rsidP="00FC0A90">
      <w:pPr>
        <w:pStyle w:val="NormalIndent"/>
        <w:numPr>
          <w:ilvl w:val="0"/>
          <w:numId w:val="16"/>
        </w:numPr>
      </w:pPr>
      <w:r w:rsidRPr="00372E53">
        <w:rPr>
          <w:b/>
          <w:bCs/>
        </w:rPr>
        <w:t>Protocol</w:t>
      </w:r>
      <w:r>
        <w:t>:</w:t>
      </w:r>
      <w:r>
        <w:tab/>
      </w:r>
      <w:r>
        <w:tab/>
        <w:t>sftp/</w:t>
      </w:r>
      <w:proofErr w:type="spellStart"/>
      <w:r>
        <w:t>ssh</w:t>
      </w:r>
      <w:proofErr w:type="spellEnd"/>
      <w:r>
        <w:t>/ftp/telnet. User input/auto filled with configured server name.</w:t>
      </w:r>
    </w:p>
    <w:p w14:paraId="549131C6" w14:textId="77777777" w:rsidR="00FC0A90" w:rsidRDefault="00FC0A90" w:rsidP="00FC0A90">
      <w:pPr>
        <w:pStyle w:val="NormalIndent"/>
        <w:ind w:left="1080"/>
      </w:pPr>
      <w:r>
        <w:tab/>
      </w:r>
      <w:r>
        <w:tab/>
      </w:r>
      <w:r>
        <w:tab/>
      </w:r>
      <w:r>
        <w:tab/>
      </w:r>
      <w:r w:rsidRPr="00952234">
        <w:rPr>
          <w:b/>
          <w:bCs/>
        </w:rPr>
        <w:t>Note</w:t>
      </w:r>
      <w:r>
        <w:t xml:space="preserve">: In this version only support sftp and </w:t>
      </w:r>
      <w:proofErr w:type="spellStart"/>
      <w:r>
        <w:t>ssh</w:t>
      </w:r>
      <w:proofErr w:type="spellEnd"/>
      <w:r>
        <w:t>.</w:t>
      </w:r>
    </w:p>
    <w:p w14:paraId="612F4D13" w14:textId="77777777" w:rsidR="00FC0A90" w:rsidRDefault="00FC0A90" w:rsidP="00FC0A90">
      <w:pPr>
        <w:pStyle w:val="NormalIndent"/>
        <w:ind w:left="0"/>
      </w:pPr>
    </w:p>
    <w:p w14:paraId="6EACAB11" w14:textId="77777777" w:rsidR="00FC0A90" w:rsidRDefault="00FC0A90" w:rsidP="00FC0A90">
      <w:pPr>
        <w:pStyle w:val="NormalIndent"/>
        <w:ind w:left="0"/>
      </w:pPr>
      <w:r w:rsidRPr="00372E53">
        <w:rPr>
          <w:b/>
          <w:bCs/>
        </w:rPr>
        <w:t>Local Path</w:t>
      </w:r>
      <w:r>
        <w:t>: To browse/input to local folder/file to upload to server in SFTP mode.</w:t>
      </w:r>
    </w:p>
    <w:p w14:paraId="712B8ADB" w14:textId="77777777" w:rsidR="00FC0A90" w:rsidRDefault="00FC0A90" w:rsidP="00FC0A90">
      <w:pPr>
        <w:pStyle w:val="NormalIndent"/>
        <w:ind w:left="0"/>
      </w:pPr>
    </w:p>
    <w:p w14:paraId="2E7AF21D" w14:textId="77777777" w:rsidR="00FC0A90" w:rsidRDefault="00FC0A90" w:rsidP="00FC0A90">
      <w:pPr>
        <w:pStyle w:val="NormalIndent"/>
        <w:ind w:left="0"/>
      </w:pPr>
      <w:r w:rsidRPr="00372E53">
        <w:rPr>
          <w:b/>
          <w:bCs/>
        </w:rPr>
        <w:t>Remote Path</w:t>
      </w:r>
      <w:r>
        <w:t>: To browse/input to remote folder/file to download to local PC in SFTP mode.</w:t>
      </w:r>
    </w:p>
    <w:p w14:paraId="3DA7146F" w14:textId="77777777" w:rsidR="00FC0A90" w:rsidRDefault="00FC0A90" w:rsidP="00FC0A90">
      <w:pPr>
        <w:pStyle w:val="NormalIndent"/>
        <w:ind w:left="0"/>
      </w:pPr>
    </w:p>
    <w:p w14:paraId="0074DBD8" w14:textId="7F0898CA" w:rsidR="00FC0A90" w:rsidRDefault="00FC0A90" w:rsidP="00FC0A90">
      <w:pPr>
        <w:pStyle w:val="NormalIndent"/>
        <w:ind w:left="0"/>
      </w:pPr>
      <w:r w:rsidRPr="00372E53">
        <w:rPr>
          <w:b/>
          <w:bCs/>
        </w:rPr>
        <w:t>Download R-Folder</w:t>
      </w:r>
      <w:r>
        <w:t>: This button allows user download remote folder to local PC in given local path.</w:t>
      </w:r>
    </w:p>
    <w:p w14:paraId="1E2293FC" w14:textId="77777777" w:rsidR="00FC0A90" w:rsidRDefault="00FC0A90" w:rsidP="00FC0A90">
      <w:pPr>
        <w:pStyle w:val="NormalIndent"/>
        <w:ind w:left="0"/>
      </w:pPr>
      <w:r>
        <w:rPr>
          <w:b/>
          <w:bCs/>
        </w:rPr>
        <w:t>Upload</w:t>
      </w:r>
      <w:r w:rsidRPr="00372E53">
        <w:rPr>
          <w:b/>
          <w:bCs/>
        </w:rPr>
        <w:t xml:space="preserve"> R-Folder</w:t>
      </w:r>
      <w:r>
        <w:t>: This button allows user upload local folder to server in given remote path.</w:t>
      </w:r>
    </w:p>
    <w:p w14:paraId="2F93EBF6" w14:textId="77777777" w:rsidR="00FC0A90" w:rsidRDefault="00FC0A90" w:rsidP="00FC0A90">
      <w:pPr>
        <w:pStyle w:val="NormalIndent"/>
        <w:ind w:left="0"/>
      </w:pPr>
    </w:p>
    <w:p w14:paraId="58D0114C" w14:textId="77777777" w:rsidR="00FC0A90" w:rsidRDefault="00FC0A90" w:rsidP="00FC0A90">
      <w:pPr>
        <w:pStyle w:val="NormalIndent"/>
        <w:ind w:left="0"/>
      </w:pPr>
      <w:r w:rsidRPr="00372E53">
        <w:rPr>
          <w:b/>
          <w:bCs/>
        </w:rPr>
        <w:t>Download R-F</w:t>
      </w:r>
      <w:r>
        <w:rPr>
          <w:b/>
          <w:bCs/>
        </w:rPr>
        <w:t>ILE</w:t>
      </w:r>
      <w:r>
        <w:t>: This button allows user download remote file to local PC in given local path (User must give the remote file path).</w:t>
      </w:r>
    </w:p>
    <w:p w14:paraId="41347966" w14:textId="77777777" w:rsidR="00FC0A90" w:rsidRDefault="00FC0A90" w:rsidP="00FC0A90">
      <w:pPr>
        <w:pStyle w:val="NormalIndent"/>
        <w:ind w:left="0"/>
      </w:pPr>
    </w:p>
    <w:p w14:paraId="152205B0" w14:textId="77777777" w:rsidR="00FC0A90" w:rsidRDefault="00FC0A90" w:rsidP="00FC0A90">
      <w:pPr>
        <w:pStyle w:val="NormalIndent"/>
        <w:ind w:left="0"/>
      </w:pPr>
      <w:r>
        <w:rPr>
          <w:b/>
          <w:bCs/>
        </w:rPr>
        <w:t>Upload</w:t>
      </w:r>
      <w:r w:rsidRPr="00372E53">
        <w:rPr>
          <w:b/>
          <w:bCs/>
        </w:rPr>
        <w:t xml:space="preserve"> R-F</w:t>
      </w:r>
      <w:r>
        <w:rPr>
          <w:b/>
          <w:bCs/>
        </w:rPr>
        <w:t>ILE</w:t>
      </w:r>
      <w:r>
        <w:t>: This button allows user upload local file to server in given remote path (User must give the local file path).</w:t>
      </w:r>
    </w:p>
    <w:p w14:paraId="5540FD4A" w14:textId="77777777" w:rsidR="00FC0A90" w:rsidRDefault="00FC0A90" w:rsidP="00FC0A90">
      <w:pPr>
        <w:pStyle w:val="NormalIndent"/>
        <w:ind w:left="0"/>
      </w:pPr>
    </w:p>
    <w:p w14:paraId="3941DD3F" w14:textId="77777777" w:rsidR="00FC0A90" w:rsidRDefault="00FC0A90" w:rsidP="00FC0A90">
      <w:pPr>
        <w:pStyle w:val="NormalIndent"/>
        <w:ind w:left="0"/>
      </w:pPr>
      <w:r>
        <w:t>Below is the User interface of Simple Remote Connection function:</w:t>
      </w:r>
    </w:p>
    <w:p w14:paraId="2ED179CD" w14:textId="77777777" w:rsidR="00FC0A90" w:rsidRDefault="00FC0A90" w:rsidP="00FC0A90">
      <w:pPr>
        <w:pStyle w:val="NormalIndent"/>
        <w:ind w:left="0"/>
      </w:pPr>
    </w:p>
    <w:p w14:paraId="353A84FD" w14:textId="77777777" w:rsidR="00FC0A90" w:rsidRDefault="00FC0A90" w:rsidP="00FC0A90">
      <w:pPr>
        <w:pStyle w:val="NormalIndent"/>
        <w:ind w:left="0"/>
      </w:pPr>
      <w:r>
        <w:rPr>
          <w:noProof/>
        </w:rPr>
        <w:lastRenderedPageBreak/>
        <w:drawing>
          <wp:inline distT="0" distB="0" distL="0" distR="0" wp14:anchorId="6C1725B9" wp14:editId="4F0F1787">
            <wp:extent cx="5732145" cy="450024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2145" cy="4500245"/>
                    </a:xfrm>
                    <a:prstGeom prst="rect">
                      <a:avLst/>
                    </a:prstGeom>
                  </pic:spPr>
                </pic:pic>
              </a:graphicData>
            </a:graphic>
          </wp:inline>
        </w:drawing>
      </w:r>
    </w:p>
    <w:p w14:paraId="210CBDBF" w14:textId="77777777" w:rsidR="00FC0A90" w:rsidRDefault="00FC0A90" w:rsidP="00FC0A90">
      <w:pPr>
        <w:pStyle w:val="NormalIndent"/>
        <w:ind w:left="0"/>
      </w:pPr>
    </w:p>
    <w:p w14:paraId="00D80814" w14:textId="77777777" w:rsidR="00FC0A90" w:rsidRDefault="00FC0A90" w:rsidP="00FC0A90">
      <w:pPr>
        <w:pStyle w:val="NormalIndent"/>
        <w:ind w:left="0"/>
      </w:pPr>
      <w:r>
        <w:t>“</w:t>
      </w:r>
      <w:r w:rsidRPr="005F0F84">
        <w:rPr>
          <w:b/>
          <w:bCs/>
        </w:rPr>
        <w:t>Save Output Log</w:t>
      </w:r>
      <w:r>
        <w:t>” Button to save the commands output in SFTP/SSH mode.</w:t>
      </w:r>
    </w:p>
    <w:p w14:paraId="7ABAA9E0" w14:textId="77777777" w:rsidR="00FC0A90" w:rsidRDefault="00FC0A90" w:rsidP="00FC0A90">
      <w:pPr>
        <w:pStyle w:val="NormalIndent"/>
        <w:ind w:left="0"/>
      </w:pPr>
    </w:p>
    <w:p w14:paraId="6613E292" w14:textId="77777777" w:rsidR="00FC0A90" w:rsidRDefault="00FC0A90" w:rsidP="00FC0A90">
      <w:pPr>
        <w:pStyle w:val="NormalIndent"/>
        <w:ind w:left="0"/>
      </w:pPr>
      <w:r>
        <w:t>“</w:t>
      </w:r>
      <w:r w:rsidRPr="005F0F84">
        <w:rPr>
          <w:b/>
          <w:bCs/>
        </w:rPr>
        <w:t xml:space="preserve">Edit </w:t>
      </w:r>
      <w:proofErr w:type="spellStart"/>
      <w:r w:rsidRPr="005F0F84">
        <w:rPr>
          <w:b/>
          <w:bCs/>
        </w:rPr>
        <w:t>ServerList</w:t>
      </w:r>
      <w:proofErr w:type="spellEnd"/>
      <w:r>
        <w:t>” Button to open the server list configure file in notepad to edit.</w:t>
      </w:r>
    </w:p>
    <w:p w14:paraId="23E7EB82" w14:textId="77777777" w:rsidR="00FC0A90" w:rsidRDefault="00FC0A90" w:rsidP="00FC0A90">
      <w:pPr>
        <w:pStyle w:val="NormalIndent"/>
        <w:ind w:left="0"/>
      </w:pPr>
    </w:p>
    <w:p w14:paraId="1342A65B" w14:textId="77777777" w:rsidR="00FC0A90" w:rsidRDefault="00FC0A90" w:rsidP="00FC0A90">
      <w:pPr>
        <w:pStyle w:val="NormalIndent"/>
        <w:ind w:left="0"/>
      </w:pPr>
      <w:r>
        <w:t>The server list configure file should be in below format:</w:t>
      </w:r>
    </w:p>
    <w:p w14:paraId="7EF4B983" w14:textId="77777777" w:rsidR="00FC0A90" w:rsidRDefault="00FC0A90" w:rsidP="00FC0A90">
      <w:pPr>
        <w:pStyle w:val="NormalIndent"/>
        <w:ind w:left="0"/>
      </w:pPr>
    </w:p>
    <w:p w14:paraId="0D7DC93C" w14:textId="77777777" w:rsidR="00FC0A90" w:rsidRDefault="00FC0A90" w:rsidP="00FC0A90">
      <w:pPr>
        <w:pStyle w:val="NormalIndent"/>
        <w:ind w:left="0"/>
      </w:pPr>
      <w:r w:rsidRPr="002935D9">
        <w:t>servername|ServerIP|Username|Password|Port|Protocol|defaultremotefolder</w:t>
      </w:r>
    </w:p>
    <w:p w14:paraId="2D9DB2FA" w14:textId="77777777" w:rsidR="00FC0A90" w:rsidRDefault="00FC0A90" w:rsidP="00FC0A90">
      <w:pPr>
        <w:pStyle w:val="NormalIndent"/>
        <w:ind w:left="0"/>
      </w:pPr>
    </w:p>
    <w:p w14:paraId="15E7F2CB" w14:textId="77777777" w:rsidR="00FC0A90" w:rsidRDefault="00FC0A90" w:rsidP="00FC0A90">
      <w:pPr>
        <w:pStyle w:val="NormalIndent"/>
        <w:ind w:left="0"/>
      </w:pPr>
      <w:r>
        <w:rPr>
          <w:noProof/>
        </w:rPr>
        <w:drawing>
          <wp:inline distT="0" distB="0" distL="0" distR="0" wp14:anchorId="1106707C" wp14:editId="3F1601BD">
            <wp:extent cx="5732145" cy="82740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2145" cy="827405"/>
                    </a:xfrm>
                    <a:prstGeom prst="rect">
                      <a:avLst/>
                    </a:prstGeom>
                  </pic:spPr>
                </pic:pic>
              </a:graphicData>
            </a:graphic>
          </wp:inline>
        </w:drawing>
      </w:r>
    </w:p>
    <w:p w14:paraId="7E5A24A4" w14:textId="77777777" w:rsidR="00FC0A90" w:rsidRDefault="00FC0A90" w:rsidP="00FC0A90">
      <w:pPr>
        <w:pStyle w:val="NormalIndent"/>
        <w:ind w:left="0"/>
      </w:pPr>
    </w:p>
    <w:p w14:paraId="633CB20B" w14:textId="77777777" w:rsidR="00FC0A90" w:rsidRDefault="00FC0A90" w:rsidP="00FC0A90">
      <w:pPr>
        <w:pStyle w:val="NormalIndent"/>
        <w:ind w:left="0"/>
      </w:pPr>
      <w:r>
        <w:t>To comment in this file put # at begin of line.</w:t>
      </w:r>
    </w:p>
    <w:p w14:paraId="2A87439D" w14:textId="77777777" w:rsidR="00FC0A90" w:rsidRDefault="00FC0A90" w:rsidP="00FC0A90">
      <w:pPr>
        <w:pStyle w:val="NormalIndent"/>
        <w:ind w:left="0"/>
      </w:pPr>
    </w:p>
    <w:p w14:paraId="22399BEE" w14:textId="77777777" w:rsidR="00FC0A90" w:rsidRDefault="00FC0A90" w:rsidP="00FC0A90">
      <w:pPr>
        <w:pStyle w:val="NormalIndent"/>
        <w:ind w:left="0"/>
      </w:pPr>
      <w:r>
        <w:t>“</w:t>
      </w:r>
      <w:r w:rsidRPr="005F0F84">
        <w:rPr>
          <w:b/>
          <w:bCs/>
        </w:rPr>
        <w:t xml:space="preserve">Load </w:t>
      </w:r>
      <w:proofErr w:type="spellStart"/>
      <w:r w:rsidRPr="005F0F84">
        <w:rPr>
          <w:b/>
          <w:bCs/>
        </w:rPr>
        <w:t>ServerList</w:t>
      </w:r>
      <w:proofErr w:type="spellEnd"/>
      <w:r>
        <w:t>” Button to load the server list after editing.</w:t>
      </w:r>
    </w:p>
    <w:p w14:paraId="171FAE4A" w14:textId="77777777" w:rsidR="00FC0A90" w:rsidRDefault="00FC0A90" w:rsidP="00FC0A90">
      <w:pPr>
        <w:pStyle w:val="NormalIndent"/>
        <w:ind w:left="0"/>
      </w:pPr>
    </w:p>
    <w:p w14:paraId="356E0288" w14:textId="77777777" w:rsidR="00FC0A90" w:rsidRDefault="00FC0A90" w:rsidP="00FC0A90">
      <w:pPr>
        <w:pStyle w:val="NormalIndent"/>
        <w:ind w:left="0"/>
      </w:pPr>
      <w:r>
        <w:t>“</w:t>
      </w:r>
      <w:r w:rsidRPr="00A03386">
        <w:rPr>
          <w:b/>
          <w:bCs/>
        </w:rPr>
        <w:t>SSH-AUTO</w:t>
      </w:r>
      <w:r>
        <w:t xml:space="preserve">” Button to </w:t>
      </w:r>
      <w:proofErr w:type="spellStart"/>
      <w:r>
        <w:t>ssh</w:t>
      </w:r>
      <w:proofErr w:type="spellEnd"/>
      <w:r>
        <w:t xml:space="preserve"> to selected server and auto execute the commands in command window.</w:t>
      </w:r>
    </w:p>
    <w:p w14:paraId="5863F758" w14:textId="77777777" w:rsidR="00FC0A90" w:rsidRDefault="00FC0A90" w:rsidP="00FC0A90">
      <w:pPr>
        <w:pStyle w:val="NormalIndent"/>
        <w:ind w:left="0"/>
      </w:pPr>
    </w:p>
    <w:p w14:paraId="0E14BFF1" w14:textId="77777777" w:rsidR="00FC0A90" w:rsidRDefault="00FC0A90" w:rsidP="00FC0A90">
      <w:pPr>
        <w:pStyle w:val="NormalIndent"/>
        <w:ind w:left="0"/>
      </w:pPr>
      <w:r>
        <w:t>“</w:t>
      </w:r>
      <w:r w:rsidRPr="00A03386">
        <w:rPr>
          <w:b/>
          <w:bCs/>
        </w:rPr>
        <w:t>SSH-MANUAL</w:t>
      </w:r>
      <w:r>
        <w:t xml:space="preserve">” Button to </w:t>
      </w:r>
      <w:proofErr w:type="spellStart"/>
      <w:r>
        <w:t>ssh</w:t>
      </w:r>
      <w:proofErr w:type="spellEnd"/>
      <w:r>
        <w:t xml:space="preserve"> to selected server and let user interactive with the server through the command window and output command window.</w:t>
      </w:r>
    </w:p>
    <w:p w14:paraId="4D143347" w14:textId="77777777" w:rsidR="00FC0A90" w:rsidRDefault="00FC0A90" w:rsidP="00FC0A90">
      <w:pPr>
        <w:pStyle w:val="NormalIndent"/>
        <w:ind w:left="0"/>
      </w:pPr>
    </w:p>
    <w:p w14:paraId="1B000383" w14:textId="77777777" w:rsidR="00FC0A90" w:rsidRDefault="00FC0A90" w:rsidP="00FC0A90">
      <w:pPr>
        <w:pStyle w:val="NormalIndent"/>
        <w:ind w:left="0"/>
      </w:pPr>
      <w:r>
        <w:t>Note:</w:t>
      </w:r>
    </w:p>
    <w:p w14:paraId="6A936E76" w14:textId="77777777" w:rsidR="00FC0A90" w:rsidRDefault="00FC0A90" w:rsidP="00FC0A90">
      <w:pPr>
        <w:pStyle w:val="NormalIndent"/>
        <w:ind w:left="0"/>
      </w:pPr>
    </w:p>
    <w:p w14:paraId="350195B6" w14:textId="77777777" w:rsidR="00FC0A90" w:rsidRDefault="00FC0A90" w:rsidP="00FC0A90">
      <w:pPr>
        <w:pStyle w:val="NormalIndent"/>
        <w:numPr>
          <w:ilvl w:val="0"/>
          <w:numId w:val="16"/>
        </w:numPr>
      </w:pPr>
      <w:r>
        <w:t xml:space="preserve">During user typing the “Command Prompt Window” will auto prompt the command </w:t>
      </w:r>
      <w:proofErr w:type="spellStart"/>
      <w:r>
        <w:t>systax</w:t>
      </w:r>
      <w:proofErr w:type="spellEnd"/>
      <w:r>
        <w:t xml:space="preserve">/MOs/Attributes… </w:t>
      </w:r>
    </w:p>
    <w:p w14:paraId="18D92FBA" w14:textId="77777777" w:rsidR="00FC0A90" w:rsidRDefault="00FC0A90" w:rsidP="00FC0A90">
      <w:pPr>
        <w:pStyle w:val="NormalIndent"/>
        <w:ind w:left="0"/>
      </w:pPr>
    </w:p>
    <w:p w14:paraId="5F08A66B" w14:textId="77777777" w:rsidR="00FC0A90" w:rsidRDefault="00FC0A90" w:rsidP="00FC0A90">
      <w:pPr>
        <w:pStyle w:val="NormalIndent"/>
        <w:numPr>
          <w:ilvl w:val="0"/>
          <w:numId w:val="16"/>
        </w:numPr>
      </w:pPr>
      <w:r>
        <w:t xml:space="preserve">To auto fill first prompt in Command Prompt Window, user just type “tab” twice. </w:t>
      </w:r>
    </w:p>
    <w:p w14:paraId="69E54B62" w14:textId="77777777" w:rsidR="00FC0A90" w:rsidRDefault="00FC0A90" w:rsidP="00FC0A90">
      <w:pPr>
        <w:pStyle w:val="ListParagraph"/>
      </w:pPr>
    </w:p>
    <w:p w14:paraId="1C89D9C0" w14:textId="77777777" w:rsidR="00FC0A90" w:rsidRDefault="00FC0A90" w:rsidP="00FC0A90">
      <w:pPr>
        <w:pStyle w:val="NormalIndent"/>
        <w:numPr>
          <w:ilvl w:val="0"/>
          <w:numId w:val="16"/>
        </w:numPr>
      </w:pPr>
      <w:r>
        <w:t>To delete current command use “</w:t>
      </w:r>
      <w:proofErr w:type="spellStart"/>
      <w:r>
        <w:t>ctrl+u</w:t>
      </w:r>
      <w:proofErr w:type="spellEnd"/>
      <w:r>
        <w:t>”.</w:t>
      </w:r>
    </w:p>
    <w:p w14:paraId="6F736AD9" w14:textId="77777777" w:rsidR="00FC0A90" w:rsidRDefault="00FC0A90" w:rsidP="00FC0A90">
      <w:pPr>
        <w:pStyle w:val="ListParagraph"/>
      </w:pPr>
    </w:p>
    <w:p w14:paraId="39D6E757" w14:textId="77777777" w:rsidR="00FC0A90" w:rsidRDefault="00FC0A90" w:rsidP="00FC0A90">
      <w:pPr>
        <w:pStyle w:val="NormalIndent"/>
        <w:numPr>
          <w:ilvl w:val="0"/>
          <w:numId w:val="16"/>
        </w:numPr>
      </w:pPr>
      <w:r>
        <w:t xml:space="preserve">Use </w:t>
      </w:r>
      <w:proofErr w:type="spellStart"/>
      <w:r>
        <w:t>ctrl+c</w:t>
      </w:r>
      <w:proofErr w:type="spellEnd"/>
      <w:r>
        <w:t>/</w:t>
      </w:r>
      <w:proofErr w:type="spellStart"/>
      <w:r>
        <w:t>ctrl+v</w:t>
      </w:r>
      <w:proofErr w:type="spellEnd"/>
      <w:r>
        <w:t xml:space="preserve"> to copy and paste.</w:t>
      </w:r>
    </w:p>
    <w:p w14:paraId="0475CCA6" w14:textId="77777777" w:rsidR="00FC0A90" w:rsidRDefault="00FC0A90" w:rsidP="00FC0A90">
      <w:pPr>
        <w:pStyle w:val="ListParagraph"/>
      </w:pPr>
    </w:p>
    <w:p w14:paraId="3638C031" w14:textId="77777777" w:rsidR="00FC0A90" w:rsidRDefault="00FC0A90" w:rsidP="00FC0A90">
      <w:pPr>
        <w:pStyle w:val="NormalIndent"/>
        <w:numPr>
          <w:ilvl w:val="0"/>
          <w:numId w:val="16"/>
        </w:numPr>
      </w:pPr>
      <w:r>
        <w:t xml:space="preserve">Users able to change prompt option base on text match or </w:t>
      </w:r>
      <w:proofErr w:type="spellStart"/>
      <w:r>
        <w:t>moshell</w:t>
      </w:r>
      <w:proofErr w:type="spellEnd"/>
      <w:r>
        <w:t xml:space="preserve"> Command/MOs/Attributes.</w:t>
      </w:r>
    </w:p>
    <w:p w14:paraId="3A31E102" w14:textId="77777777" w:rsidR="00FC0A90" w:rsidRDefault="00FC0A90" w:rsidP="00FC0A90">
      <w:pPr>
        <w:pStyle w:val="ListParagraph"/>
      </w:pPr>
    </w:p>
    <w:p w14:paraId="2691CEF6" w14:textId="77777777" w:rsidR="00FC0A90" w:rsidRDefault="00FC0A90" w:rsidP="00FC0A90">
      <w:pPr>
        <w:pStyle w:val="NormalIndent"/>
        <w:numPr>
          <w:ilvl w:val="0"/>
          <w:numId w:val="16"/>
        </w:numPr>
      </w:pPr>
      <w:r>
        <w:t>Users also able to open other utilities in this interface.</w:t>
      </w:r>
    </w:p>
    <w:p w14:paraId="7BED86C9" w14:textId="77777777" w:rsidR="00FC0A90" w:rsidRDefault="00FC0A90" w:rsidP="000C6500">
      <w:pPr>
        <w:pStyle w:val="NormalIndent"/>
        <w:ind w:left="0"/>
      </w:pPr>
    </w:p>
    <w:p w14:paraId="6258CDAB" w14:textId="77777777" w:rsidR="00FC0A90" w:rsidRDefault="00FC0A90" w:rsidP="00FC0A90">
      <w:pPr>
        <w:pStyle w:val="NormalIndent"/>
        <w:ind w:left="0"/>
      </w:pPr>
      <w:r>
        <w:t>For detail how to use this function, please see the below Demo Video.</w:t>
      </w:r>
    </w:p>
    <w:p w14:paraId="03D714AF" w14:textId="77777777" w:rsidR="00FC0A90" w:rsidRDefault="00FC0A90" w:rsidP="00FC0A90">
      <w:pPr>
        <w:pStyle w:val="NormalIndent"/>
        <w:ind w:left="0"/>
      </w:pPr>
    </w:p>
    <w:p w14:paraId="6D411ED7" w14:textId="77777777" w:rsidR="00FC0A90" w:rsidRDefault="00000000" w:rsidP="00FC0A90">
      <w:pPr>
        <w:pStyle w:val="NormalIndent"/>
        <w:ind w:left="0"/>
      </w:pPr>
      <w:hyperlink r:id="rId86" w:history="1">
        <w:r w:rsidR="00FC0A90" w:rsidRPr="0017527A">
          <w:rPr>
            <w:rStyle w:val="Hyperlink"/>
          </w:rPr>
          <w:t>https://web.yammer.com/main/org/ericsson.com/threads/eyJfdHlwZSI6IlRocmVhZCIsImlkIjoiMjYxMzA3NjM3MTU2MjQ5NiJ9?trk_copy_link=V1</w:t>
        </w:r>
      </w:hyperlink>
    </w:p>
    <w:p w14:paraId="0247B509" w14:textId="07DA77B5" w:rsidR="00FC0A90" w:rsidRDefault="00FC0A90" w:rsidP="00FC0A90">
      <w:pPr>
        <w:pStyle w:val="NormalIndent"/>
        <w:ind w:left="0"/>
      </w:pPr>
      <w:r>
        <w:tab/>
      </w:r>
    </w:p>
    <w:p w14:paraId="632F0F6D" w14:textId="399719A0" w:rsidR="008E22B9" w:rsidRDefault="000C6500" w:rsidP="00FC0A90">
      <w:pPr>
        <w:pStyle w:val="NormalIndent"/>
        <w:ind w:left="0"/>
      </w:pPr>
      <w:r>
        <w:t>Over SSH session there are some commands supported as below:</w:t>
      </w:r>
    </w:p>
    <w:p w14:paraId="1A961BBC" w14:textId="77777777" w:rsidR="000C6500" w:rsidRDefault="000C6500" w:rsidP="00FC0A90">
      <w:pPr>
        <w:pStyle w:val="NormalIndent"/>
        <w:ind w:left="0"/>
      </w:pPr>
    </w:p>
    <w:p w14:paraId="3AC65BAB"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r w:rsidRPr="000C6500">
        <w:rPr>
          <w:rFonts w:ascii="Consolas" w:eastAsia="Times New Roman" w:hAnsi="Consolas" w:cs="Times New Roman"/>
          <w:color w:val="CE9178"/>
          <w:sz w:val="21"/>
          <w:szCs w:val="21"/>
          <w:lang w:val="en-US"/>
        </w:rPr>
        <w:t>COMMAND                         DISCRIPTION</w:t>
      </w:r>
    </w:p>
    <w:p w14:paraId="66B786EF"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goto</w:t>
      </w:r>
      <w:proofErr w:type="spellEnd"/>
      <w:proofErr w:type="gramStart"/>
      <w:r w:rsidRPr="000C6500">
        <w:rPr>
          <w:rFonts w:ascii="Consolas" w:eastAsia="Times New Roman" w:hAnsi="Consolas" w:cs="Times New Roman"/>
          <w:color w:val="CE9178"/>
          <w:sz w:val="21"/>
          <w:szCs w:val="21"/>
          <w:lang w:val="en-US"/>
        </w:rPr>
        <w:t xml:space="preserve"> ..</w:t>
      </w:r>
      <w:proofErr w:type="gram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:To</w:t>
      </w:r>
      <w:proofErr w:type="gramEnd"/>
      <w:r w:rsidRPr="000C6500">
        <w:rPr>
          <w:rFonts w:ascii="Consolas" w:eastAsia="Times New Roman" w:hAnsi="Consolas" w:cs="Times New Roman"/>
          <w:color w:val="CE9178"/>
          <w:sz w:val="21"/>
          <w:szCs w:val="21"/>
          <w:lang w:val="en-US"/>
        </w:rPr>
        <w:t xml:space="preserve"> go to parent folder of current folder in your 'local path'.</w:t>
      </w:r>
    </w:p>
    <w:p w14:paraId="29C07A88"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goto</w:t>
      </w:r>
      <w:proofErr w:type="spellEnd"/>
      <w:r w:rsidRPr="000C6500">
        <w:rPr>
          <w:rFonts w:ascii="Consolas" w:eastAsia="Times New Roman" w:hAnsi="Consolas" w:cs="Times New Roman"/>
          <w:color w:val="CE9178"/>
          <w:sz w:val="21"/>
          <w:szCs w:val="21"/>
          <w:lang w:val="en-US"/>
        </w:rPr>
        <w:t xml:space="preserve"> </w:t>
      </w:r>
      <w:proofErr w:type="spellStart"/>
      <w:r w:rsidRPr="000C6500">
        <w:rPr>
          <w:rFonts w:ascii="Consolas" w:eastAsia="Times New Roman" w:hAnsi="Consolas" w:cs="Times New Roman"/>
          <w:color w:val="CE9178"/>
          <w:sz w:val="21"/>
          <w:szCs w:val="21"/>
          <w:lang w:val="en-US"/>
        </w:rPr>
        <w:t>foldername</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go to a subfolder of current folder in your 'local path'.</w:t>
      </w:r>
    </w:p>
    <w:p w14:paraId="582988F9"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makefolder</w:t>
      </w:r>
      <w:proofErr w:type="spellEnd"/>
      <w:r w:rsidRPr="000C6500">
        <w:rPr>
          <w:rFonts w:ascii="Consolas" w:eastAsia="Times New Roman" w:hAnsi="Consolas" w:cs="Times New Roman"/>
          <w:color w:val="CE9178"/>
          <w:sz w:val="21"/>
          <w:szCs w:val="21"/>
          <w:lang w:val="en-US"/>
        </w:rPr>
        <w:t xml:space="preserve"> </w:t>
      </w:r>
      <w:proofErr w:type="spellStart"/>
      <w:r w:rsidRPr="000C6500">
        <w:rPr>
          <w:rFonts w:ascii="Consolas" w:eastAsia="Times New Roman" w:hAnsi="Consolas" w:cs="Times New Roman"/>
          <w:color w:val="CE9178"/>
          <w:sz w:val="21"/>
          <w:szCs w:val="21"/>
          <w:lang w:val="en-US"/>
        </w:rPr>
        <w:t>foldername</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create a new subfolder in current folder of your 'local path'.</w:t>
      </w:r>
    </w:p>
    <w:p w14:paraId="4C78A2EE"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showfile</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show all files in current folder in your 'local path'.</w:t>
      </w:r>
    </w:p>
    <w:p w14:paraId="4B0F6292"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showfolder</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show all subfolders in current folder of your 'local path'.</w:t>
      </w:r>
    </w:p>
    <w:p w14:paraId="28455A46"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putfile</w:t>
      </w:r>
      <w:proofErr w:type="spellEnd"/>
      <w:r w:rsidRPr="000C6500">
        <w:rPr>
          <w:rFonts w:ascii="Consolas" w:eastAsia="Times New Roman" w:hAnsi="Consolas" w:cs="Times New Roman"/>
          <w:color w:val="CE9178"/>
          <w:sz w:val="21"/>
          <w:szCs w:val="21"/>
          <w:lang w:val="en-US"/>
        </w:rPr>
        <w:t xml:space="preserve"> *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upload all </w:t>
      </w:r>
      <w:proofErr w:type="spellStart"/>
      <w:r w:rsidRPr="000C6500">
        <w:rPr>
          <w:rFonts w:ascii="Consolas" w:eastAsia="Times New Roman" w:hAnsi="Consolas" w:cs="Times New Roman"/>
          <w:color w:val="CE9178"/>
          <w:sz w:val="21"/>
          <w:szCs w:val="21"/>
          <w:lang w:val="en-US"/>
        </w:rPr>
        <w:t>files&amp;subfolder</w:t>
      </w:r>
      <w:proofErr w:type="spellEnd"/>
      <w:r w:rsidRPr="000C6500">
        <w:rPr>
          <w:rFonts w:ascii="Consolas" w:eastAsia="Times New Roman" w:hAnsi="Consolas" w:cs="Times New Roman"/>
          <w:color w:val="CE9178"/>
          <w:sz w:val="21"/>
          <w:szCs w:val="21"/>
          <w:lang w:val="en-US"/>
        </w:rPr>
        <w:t xml:space="preserve"> in current folder of your 'local path' to 'remote path' of SSH server.</w:t>
      </w:r>
    </w:p>
    <w:p w14:paraId="07A5041A"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putfile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upload given filename in current folder of your 'local path' to 'remote path' of SSH server.</w:t>
      </w:r>
    </w:p>
    <w:p w14:paraId="609B16A9"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getfile</w:t>
      </w:r>
      <w:proofErr w:type="spellEnd"/>
      <w:r w:rsidRPr="000C6500">
        <w:rPr>
          <w:rFonts w:ascii="Consolas" w:eastAsia="Times New Roman" w:hAnsi="Consolas" w:cs="Times New Roman"/>
          <w:color w:val="CE9178"/>
          <w:sz w:val="21"/>
          <w:szCs w:val="21"/>
          <w:lang w:val="en-US"/>
        </w:rPr>
        <w:t xml:space="preserve"> *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download all </w:t>
      </w:r>
      <w:proofErr w:type="spellStart"/>
      <w:r w:rsidRPr="000C6500">
        <w:rPr>
          <w:rFonts w:ascii="Consolas" w:eastAsia="Times New Roman" w:hAnsi="Consolas" w:cs="Times New Roman"/>
          <w:color w:val="CE9178"/>
          <w:sz w:val="21"/>
          <w:szCs w:val="21"/>
          <w:lang w:val="en-US"/>
        </w:rPr>
        <w:t>files&amp;subfolder</w:t>
      </w:r>
      <w:proofErr w:type="spellEnd"/>
      <w:r w:rsidRPr="000C6500">
        <w:rPr>
          <w:rFonts w:ascii="Consolas" w:eastAsia="Times New Roman" w:hAnsi="Consolas" w:cs="Times New Roman"/>
          <w:color w:val="CE9178"/>
          <w:sz w:val="21"/>
          <w:szCs w:val="21"/>
          <w:lang w:val="en-US"/>
        </w:rPr>
        <w:t xml:space="preserve"> in current folder of 'remote path' of SSH server to your 'local path'.</w:t>
      </w:r>
    </w:p>
    <w:p w14:paraId="38C13A98"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getfile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download given filename in current folder of 'remote path' of SSH server to your 'local path'.</w:t>
      </w:r>
    </w:p>
    <w:p w14:paraId="67F1B3F4"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lastRenderedPageBreak/>
        <w:t>createfile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create the text file in current 'local path'.</w:t>
      </w:r>
    </w:p>
    <w:p w14:paraId="3E919692"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openfile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open the text file in current 'local path'.</w:t>
      </w:r>
    </w:p>
    <w:p w14:paraId="724A2D56"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deletefile</w:t>
      </w:r>
      <w:proofErr w:type="spellEnd"/>
      <w:r w:rsidRPr="000C6500">
        <w:rPr>
          <w:rFonts w:ascii="Consolas" w:eastAsia="Times New Roman" w:hAnsi="Consolas" w:cs="Times New Roman"/>
          <w:color w:val="CE9178"/>
          <w:sz w:val="21"/>
          <w:szCs w:val="21"/>
          <w:lang w:val="en-US"/>
        </w:rPr>
        <w:t xml:space="preserve"> filename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delete the file in current 'local path'.</w:t>
      </w:r>
    </w:p>
    <w:p w14:paraId="22BA3554"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showhelp</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show the command list and command </w:t>
      </w:r>
      <w:proofErr w:type="spellStart"/>
      <w:r w:rsidRPr="000C6500">
        <w:rPr>
          <w:rFonts w:ascii="Consolas" w:eastAsia="Times New Roman" w:hAnsi="Consolas" w:cs="Times New Roman"/>
          <w:color w:val="CE9178"/>
          <w:sz w:val="21"/>
          <w:szCs w:val="21"/>
          <w:lang w:val="en-US"/>
        </w:rPr>
        <w:t>discription</w:t>
      </w:r>
      <w:proofErr w:type="spellEnd"/>
      <w:r w:rsidRPr="000C6500">
        <w:rPr>
          <w:rFonts w:ascii="Consolas" w:eastAsia="Times New Roman" w:hAnsi="Consolas" w:cs="Times New Roman"/>
          <w:color w:val="CE9178"/>
          <w:sz w:val="21"/>
          <w:szCs w:val="21"/>
          <w:lang w:val="en-US"/>
        </w:rPr>
        <w:t>.</w:t>
      </w:r>
    </w:p>
    <w:p w14:paraId="5C9C9F5F"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showhistory</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show the history commands.</w:t>
      </w:r>
    </w:p>
    <w:p w14:paraId="7F9AE0C4"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proofErr w:type="spellStart"/>
      <w:r w:rsidRPr="000C6500">
        <w:rPr>
          <w:rFonts w:ascii="Consolas" w:eastAsia="Times New Roman" w:hAnsi="Consolas" w:cs="Times New Roman"/>
          <w:color w:val="CE9178"/>
          <w:sz w:val="21"/>
          <w:szCs w:val="21"/>
          <w:lang w:val="en-US"/>
        </w:rPr>
        <w:t>clearscreen</w:t>
      </w:r>
      <w:proofErr w:type="spellEnd"/>
      <w:r w:rsidRPr="000C6500">
        <w:rPr>
          <w:rFonts w:ascii="Consolas" w:eastAsia="Times New Roman" w:hAnsi="Consolas" w:cs="Times New Roman"/>
          <w:color w:val="CE9178"/>
          <w:sz w:val="21"/>
          <w:szCs w:val="21"/>
          <w:lang w:val="en-US"/>
        </w:rPr>
        <w:t xml:space="preserve">                   </w:t>
      </w:r>
      <w:proofErr w:type="gramStart"/>
      <w:r w:rsidRPr="000C6500">
        <w:rPr>
          <w:rFonts w:ascii="Consolas" w:eastAsia="Times New Roman" w:hAnsi="Consolas" w:cs="Times New Roman"/>
          <w:color w:val="CE9178"/>
          <w:sz w:val="21"/>
          <w:szCs w:val="21"/>
          <w:lang w:val="en-US"/>
        </w:rPr>
        <w:t>  :To</w:t>
      </w:r>
      <w:proofErr w:type="gramEnd"/>
      <w:r w:rsidRPr="000C6500">
        <w:rPr>
          <w:rFonts w:ascii="Consolas" w:eastAsia="Times New Roman" w:hAnsi="Consolas" w:cs="Times New Roman"/>
          <w:color w:val="CE9178"/>
          <w:sz w:val="21"/>
          <w:szCs w:val="21"/>
          <w:lang w:val="en-US"/>
        </w:rPr>
        <w:t xml:space="preserve"> clear the output in Display Window.</w:t>
      </w:r>
    </w:p>
    <w:p w14:paraId="73ADB690" w14:textId="77777777" w:rsidR="000C6500" w:rsidRPr="000C6500" w:rsidRDefault="000C6500" w:rsidP="000C6500">
      <w:pPr>
        <w:shd w:val="clear" w:color="auto" w:fill="1F1F1F"/>
        <w:spacing w:line="285" w:lineRule="atLeast"/>
        <w:rPr>
          <w:rFonts w:ascii="Consolas" w:eastAsia="Times New Roman" w:hAnsi="Consolas" w:cs="Times New Roman"/>
          <w:color w:val="CCCCCC"/>
          <w:sz w:val="21"/>
          <w:szCs w:val="21"/>
          <w:lang w:val="en-US"/>
        </w:rPr>
      </w:pPr>
      <w:r w:rsidRPr="000C6500">
        <w:rPr>
          <w:rFonts w:ascii="Consolas" w:eastAsia="Times New Roman" w:hAnsi="Consolas" w:cs="Times New Roman"/>
          <w:color w:val="CE9178"/>
          <w:sz w:val="21"/>
          <w:szCs w:val="21"/>
          <w:lang w:val="en-US"/>
        </w:rPr>
        <w:t>exit                          </w:t>
      </w:r>
      <w:proofErr w:type="gramStart"/>
      <w:r w:rsidRPr="000C6500">
        <w:rPr>
          <w:rFonts w:ascii="Consolas" w:eastAsia="Times New Roman" w:hAnsi="Consolas" w:cs="Times New Roman"/>
          <w:color w:val="CE9178"/>
          <w:sz w:val="21"/>
          <w:szCs w:val="21"/>
          <w:lang w:val="en-US"/>
        </w:rPr>
        <w:t xml:space="preserve">  :To</w:t>
      </w:r>
      <w:proofErr w:type="gramEnd"/>
      <w:r w:rsidRPr="000C6500">
        <w:rPr>
          <w:rFonts w:ascii="Consolas" w:eastAsia="Times New Roman" w:hAnsi="Consolas" w:cs="Times New Roman"/>
          <w:color w:val="CE9178"/>
          <w:sz w:val="21"/>
          <w:szCs w:val="21"/>
          <w:lang w:val="en-US"/>
        </w:rPr>
        <w:t xml:space="preserve"> exit current </w:t>
      </w:r>
      <w:proofErr w:type="spellStart"/>
      <w:r w:rsidRPr="000C6500">
        <w:rPr>
          <w:rFonts w:ascii="Consolas" w:eastAsia="Times New Roman" w:hAnsi="Consolas" w:cs="Times New Roman"/>
          <w:color w:val="CE9178"/>
          <w:sz w:val="21"/>
          <w:szCs w:val="21"/>
          <w:lang w:val="en-US"/>
        </w:rPr>
        <w:t>ssh</w:t>
      </w:r>
      <w:proofErr w:type="spellEnd"/>
      <w:r w:rsidRPr="000C6500">
        <w:rPr>
          <w:rFonts w:ascii="Consolas" w:eastAsia="Times New Roman" w:hAnsi="Consolas" w:cs="Times New Roman"/>
          <w:color w:val="CE9178"/>
          <w:sz w:val="21"/>
          <w:szCs w:val="21"/>
          <w:lang w:val="en-US"/>
        </w:rPr>
        <w:t xml:space="preserve"> session.</w:t>
      </w:r>
    </w:p>
    <w:p w14:paraId="64A208AA" w14:textId="77777777" w:rsidR="000C6500" w:rsidRDefault="000C6500" w:rsidP="00FC0A90">
      <w:pPr>
        <w:pStyle w:val="NormalIndent"/>
        <w:ind w:left="0"/>
      </w:pPr>
    </w:p>
    <w:p w14:paraId="1CB3E673" w14:textId="7FE957C4" w:rsidR="008E22B9" w:rsidRDefault="00BC58AF" w:rsidP="00FC0A90">
      <w:pPr>
        <w:pStyle w:val="NormalIndent"/>
        <w:ind w:left="0"/>
      </w:pPr>
      <w:r>
        <w:t xml:space="preserve">Below link for demo of some commands: upload/download files/folders, change local path/remote path… during </w:t>
      </w:r>
      <w:proofErr w:type="spellStart"/>
      <w:r>
        <w:t>ssh</w:t>
      </w:r>
      <w:proofErr w:type="spellEnd"/>
      <w:r>
        <w:t xml:space="preserve"> session.</w:t>
      </w:r>
    </w:p>
    <w:p w14:paraId="714FE9D2" w14:textId="77777777" w:rsidR="00BC58AF" w:rsidRDefault="00BC58AF" w:rsidP="00FC0A90">
      <w:pPr>
        <w:pStyle w:val="NormalIndent"/>
        <w:ind w:left="0"/>
      </w:pPr>
    </w:p>
    <w:p w14:paraId="30EE5E7B" w14:textId="62154D44" w:rsidR="008E22B9" w:rsidRDefault="00BC58AF" w:rsidP="00FC0A90">
      <w:pPr>
        <w:pStyle w:val="NormalIndent"/>
        <w:ind w:left="0"/>
      </w:pPr>
      <w:hyperlink r:id="rId87" w:history="1">
        <w:r w:rsidRPr="003A1B2C">
          <w:rPr>
            <w:rStyle w:val="Hyperlink"/>
          </w:rPr>
          <w:t>https://web.yammer.com/main/org/ericsson.com/threads/eyJfdHlwZSI6IlRocmVhZCIsImlkIjoiMjY3NjkxMDE3NDE5OTgwOCJ9?trk_copy_link=V2</w:t>
        </w:r>
      </w:hyperlink>
    </w:p>
    <w:p w14:paraId="26C72387" w14:textId="3E94F0EB" w:rsidR="008E22B9" w:rsidRDefault="008E22B9" w:rsidP="00FC0A90">
      <w:pPr>
        <w:pStyle w:val="NormalIndent"/>
        <w:ind w:left="0"/>
      </w:pPr>
    </w:p>
    <w:p w14:paraId="72EB3C69" w14:textId="77777777" w:rsidR="008E22B9" w:rsidRPr="00FC0A90" w:rsidRDefault="008E22B9" w:rsidP="00FC0A90">
      <w:pPr>
        <w:pStyle w:val="NormalIndent"/>
        <w:ind w:left="0"/>
      </w:pPr>
    </w:p>
    <w:p w14:paraId="58A27BFC" w14:textId="2386B7D9" w:rsidR="00797C65" w:rsidRPr="00CD2FA1" w:rsidRDefault="00797C65" w:rsidP="00797C65">
      <w:pPr>
        <w:pStyle w:val="Heading3"/>
        <w:rPr>
          <w:rFonts w:ascii="Arial" w:hAnsi="Arial" w:cs="Arial"/>
          <w:bCs/>
          <w:sz w:val="22"/>
          <w:szCs w:val="22"/>
        </w:rPr>
      </w:pPr>
      <w:bookmarkStart w:id="48" w:name="_Toc159751367"/>
      <w:r>
        <w:rPr>
          <w:rFonts w:ascii="Arial" w:hAnsi="Arial" w:cs="Arial"/>
          <w:bCs/>
          <w:sz w:val="22"/>
          <w:szCs w:val="22"/>
        </w:rPr>
        <w:t>Automation Scripts</w:t>
      </w:r>
      <w:bookmarkEnd w:id="48"/>
    </w:p>
    <w:p w14:paraId="2D996002" w14:textId="632C34AF" w:rsidR="00797C65" w:rsidRDefault="00176F27" w:rsidP="00176F27">
      <w:pPr>
        <w:pStyle w:val="NormalIndent"/>
        <w:ind w:left="0"/>
        <w:rPr>
          <w:lang w:eastAsia="zh-CN"/>
        </w:rPr>
      </w:pPr>
      <w:r>
        <w:rPr>
          <w:lang w:eastAsia="zh-CN"/>
        </w:rPr>
        <w:t>Will be available in next release.</w:t>
      </w:r>
    </w:p>
    <w:p w14:paraId="4F083AC5" w14:textId="77777777" w:rsidR="001D1B69" w:rsidRDefault="001D1B69" w:rsidP="00176F27">
      <w:pPr>
        <w:pStyle w:val="NormalIndent"/>
        <w:ind w:left="0"/>
        <w:rPr>
          <w:lang w:eastAsia="zh-CN"/>
        </w:rPr>
      </w:pPr>
    </w:p>
    <w:p w14:paraId="1628DCCB" w14:textId="4A48C0DA" w:rsidR="00BC01A3" w:rsidRPr="00123D8E" w:rsidRDefault="00BC01A3" w:rsidP="00BC01A3">
      <w:pPr>
        <w:pStyle w:val="Heading2"/>
        <w:rPr>
          <w:lang w:eastAsia="zh-CN"/>
        </w:rPr>
      </w:pPr>
      <w:bookmarkStart w:id="49" w:name="_Toc159751368"/>
      <w:proofErr w:type="spellStart"/>
      <w:r>
        <w:rPr>
          <w:lang w:eastAsia="zh-CN"/>
        </w:rPr>
        <w:t>EnmScripting</w:t>
      </w:r>
      <w:bookmarkEnd w:id="49"/>
      <w:proofErr w:type="spellEnd"/>
    </w:p>
    <w:p w14:paraId="0414C8E1" w14:textId="51B6993A" w:rsidR="00BC01A3" w:rsidRDefault="00BC01A3" w:rsidP="00BC01A3">
      <w:pPr>
        <w:pStyle w:val="Heading3"/>
        <w:rPr>
          <w:rFonts w:ascii="Arial" w:hAnsi="Arial" w:cs="Arial"/>
          <w:bCs/>
          <w:sz w:val="22"/>
          <w:szCs w:val="22"/>
        </w:rPr>
      </w:pPr>
      <w:bookmarkStart w:id="50" w:name="_Toc159751369"/>
      <w:proofErr w:type="spellStart"/>
      <w:r>
        <w:rPr>
          <w:rFonts w:ascii="Arial" w:hAnsi="Arial" w:cs="Arial"/>
          <w:bCs/>
          <w:sz w:val="22"/>
          <w:szCs w:val="22"/>
        </w:rPr>
        <w:t>enm</w:t>
      </w:r>
      <w:proofErr w:type="spellEnd"/>
      <w:r>
        <w:rPr>
          <w:rFonts w:ascii="Arial" w:hAnsi="Arial" w:cs="Arial"/>
          <w:bCs/>
          <w:sz w:val="22"/>
          <w:szCs w:val="22"/>
        </w:rPr>
        <w:t xml:space="preserve"> cli</w:t>
      </w:r>
      <w:bookmarkEnd w:id="50"/>
    </w:p>
    <w:p w14:paraId="65212E5E" w14:textId="7A02D2CD" w:rsidR="00B22529" w:rsidRDefault="00B22529" w:rsidP="00B22529">
      <w:pPr>
        <w:pStyle w:val="NormalIndent"/>
        <w:ind w:left="0"/>
      </w:pPr>
      <w:r>
        <w:t xml:space="preserve">Allow users checking </w:t>
      </w:r>
      <w:proofErr w:type="spellStart"/>
      <w:r>
        <w:t>enm</w:t>
      </w:r>
      <w:proofErr w:type="spellEnd"/>
      <w:r>
        <w:t xml:space="preserve"> cli commands or create the batch file.</w:t>
      </w:r>
    </w:p>
    <w:p w14:paraId="066C27DC" w14:textId="7E41DA24" w:rsidR="00B22529" w:rsidRDefault="00B22529" w:rsidP="00B22529">
      <w:pPr>
        <w:pStyle w:val="NormalIndent"/>
      </w:pPr>
    </w:p>
    <w:p w14:paraId="3F5A9243" w14:textId="595DF8EF" w:rsidR="00B22529" w:rsidRDefault="00B22529" w:rsidP="00B22529">
      <w:pPr>
        <w:pStyle w:val="NormalIndent"/>
        <w:ind w:left="0"/>
      </w:pPr>
      <w:r>
        <w:rPr>
          <w:noProof/>
        </w:rPr>
        <w:drawing>
          <wp:inline distT="0" distB="0" distL="0" distR="0" wp14:anchorId="4BB16BA0" wp14:editId="7B4B07A7">
            <wp:extent cx="5732145" cy="284018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40276" cy="2844210"/>
                    </a:xfrm>
                    <a:prstGeom prst="rect">
                      <a:avLst/>
                    </a:prstGeom>
                  </pic:spPr>
                </pic:pic>
              </a:graphicData>
            </a:graphic>
          </wp:inline>
        </w:drawing>
      </w:r>
    </w:p>
    <w:p w14:paraId="0523C969" w14:textId="77777777" w:rsidR="00B22529" w:rsidRPr="00B22529" w:rsidRDefault="00B22529" w:rsidP="00B22529">
      <w:pPr>
        <w:pStyle w:val="NormalIndent"/>
        <w:ind w:left="0"/>
      </w:pPr>
    </w:p>
    <w:p w14:paraId="2C6B08E0" w14:textId="48F279CA" w:rsidR="00BC01A3" w:rsidRDefault="00BC01A3" w:rsidP="00BC01A3">
      <w:pPr>
        <w:pStyle w:val="Heading3"/>
        <w:rPr>
          <w:rFonts w:ascii="Arial" w:hAnsi="Arial" w:cs="Arial"/>
          <w:bCs/>
          <w:sz w:val="22"/>
          <w:szCs w:val="22"/>
        </w:rPr>
      </w:pPr>
      <w:bookmarkStart w:id="51" w:name="_Toc159751370"/>
      <w:proofErr w:type="spellStart"/>
      <w:r>
        <w:rPr>
          <w:rFonts w:ascii="Arial" w:hAnsi="Arial" w:cs="Arial"/>
          <w:bCs/>
          <w:sz w:val="22"/>
          <w:szCs w:val="22"/>
        </w:rPr>
        <w:lastRenderedPageBreak/>
        <w:t>enmscripting</w:t>
      </w:r>
      <w:bookmarkEnd w:id="51"/>
      <w:proofErr w:type="spellEnd"/>
    </w:p>
    <w:p w14:paraId="19372083" w14:textId="2763B1A3" w:rsidR="00B22529" w:rsidRDefault="00B22529" w:rsidP="00B22529">
      <w:pPr>
        <w:pStyle w:val="NormalIndent"/>
        <w:ind w:left="0"/>
      </w:pPr>
      <w:r>
        <w:t xml:space="preserve">Allow users checking </w:t>
      </w:r>
      <w:proofErr w:type="spellStart"/>
      <w:r>
        <w:t>enmscripting</w:t>
      </w:r>
      <w:proofErr w:type="spellEnd"/>
      <w:r>
        <w:t xml:space="preserve"> and create the python script.</w:t>
      </w:r>
    </w:p>
    <w:p w14:paraId="36A2848B" w14:textId="13C3A988" w:rsidR="00B22529" w:rsidRDefault="00B22529" w:rsidP="00B22529">
      <w:pPr>
        <w:pStyle w:val="NormalIndent"/>
        <w:ind w:left="0"/>
      </w:pPr>
    </w:p>
    <w:p w14:paraId="1A3572DF" w14:textId="0F84A27E" w:rsidR="008E22B9" w:rsidRDefault="00B22529" w:rsidP="00B22529">
      <w:pPr>
        <w:pStyle w:val="NormalIndent"/>
        <w:ind w:left="0"/>
      </w:pPr>
      <w:r>
        <w:rPr>
          <w:noProof/>
        </w:rPr>
        <w:drawing>
          <wp:inline distT="0" distB="0" distL="0" distR="0" wp14:anchorId="685F6579" wp14:editId="46D642E8">
            <wp:extent cx="5731818" cy="288867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48053" cy="2896855"/>
                    </a:xfrm>
                    <a:prstGeom prst="rect">
                      <a:avLst/>
                    </a:prstGeom>
                  </pic:spPr>
                </pic:pic>
              </a:graphicData>
            </a:graphic>
          </wp:inline>
        </w:drawing>
      </w:r>
    </w:p>
    <w:p w14:paraId="5F59018B" w14:textId="77777777" w:rsidR="00BC58AF" w:rsidRPr="00B22529" w:rsidRDefault="00BC58AF" w:rsidP="00B22529">
      <w:pPr>
        <w:pStyle w:val="NormalIndent"/>
        <w:ind w:left="0"/>
      </w:pPr>
    </w:p>
    <w:p w14:paraId="21404880" w14:textId="20E54847" w:rsidR="00BC01A3" w:rsidRDefault="00BC01A3" w:rsidP="00BC01A3">
      <w:pPr>
        <w:pStyle w:val="Heading3"/>
        <w:rPr>
          <w:rFonts w:ascii="Arial" w:hAnsi="Arial" w:cs="Arial"/>
          <w:bCs/>
          <w:sz w:val="22"/>
          <w:szCs w:val="22"/>
        </w:rPr>
      </w:pPr>
      <w:bookmarkStart w:id="52" w:name="_Toc159751371"/>
      <w:proofErr w:type="spellStart"/>
      <w:r>
        <w:rPr>
          <w:rFonts w:ascii="Arial" w:hAnsi="Arial" w:cs="Arial"/>
          <w:bCs/>
          <w:sz w:val="22"/>
          <w:szCs w:val="22"/>
        </w:rPr>
        <w:t>syntaxchecking</w:t>
      </w:r>
      <w:bookmarkEnd w:id="52"/>
      <w:proofErr w:type="spellEnd"/>
    </w:p>
    <w:p w14:paraId="3FD58009" w14:textId="24173199" w:rsidR="00BC01A3" w:rsidRDefault="00B22529" w:rsidP="00176F27">
      <w:pPr>
        <w:pStyle w:val="NormalIndent"/>
        <w:ind w:left="0"/>
        <w:rPr>
          <w:lang w:eastAsia="zh-CN"/>
        </w:rPr>
      </w:pPr>
      <w:r>
        <w:rPr>
          <w:lang w:eastAsia="zh-CN"/>
        </w:rPr>
        <w:t xml:space="preserve">Allow users checking the </w:t>
      </w:r>
      <w:proofErr w:type="spellStart"/>
      <w:r>
        <w:rPr>
          <w:lang w:eastAsia="zh-CN"/>
        </w:rPr>
        <w:t>enmscripting</w:t>
      </w:r>
      <w:proofErr w:type="spellEnd"/>
      <w:r>
        <w:rPr>
          <w:lang w:eastAsia="zh-CN"/>
        </w:rPr>
        <w:t xml:space="preserve"> syntax.</w:t>
      </w:r>
    </w:p>
    <w:p w14:paraId="28D690FA" w14:textId="13A01863" w:rsidR="00B22529" w:rsidRDefault="00B22529" w:rsidP="00176F27">
      <w:pPr>
        <w:pStyle w:val="NormalIndent"/>
        <w:ind w:left="0"/>
        <w:rPr>
          <w:lang w:eastAsia="zh-CN"/>
        </w:rPr>
      </w:pPr>
    </w:p>
    <w:p w14:paraId="7FD43BE4" w14:textId="411C040B" w:rsidR="00B22529" w:rsidRDefault="00B22529" w:rsidP="00176F27">
      <w:pPr>
        <w:pStyle w:val="NormalIndent"/>
        <w:ind w:left="0"/>
        <w:rPr>
          <w:lang w:eastAsia="zh-CN"/>
        </w:rPr>
      </w:pPr>
      <w:r>
        <w:rPr>
          <w:noProof/>
        </w:rPr>
        <w:drawing>
          <wp:inline distT="0" distB="0" distL="0" distR="0" wp14:anchorId="21B714BE" wp14:editId="2B88FB43">
            <wp:extent cx="5732145" cy="343344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2145" cy="3433445"/>
                    </a:xfrm>
                    <a:prstGeom prst="rect">
                      <a:avLst/>
                    </a:prstGeom>
                  </pic:spPr>
                </pic:pic>
              </a:graphicData>
            </a:graphic>
          </wp:inline>
        </w:drawing>
      </w:r>
    </w:p>
    <w:p w14:paraId="6AD3F781" w14:textId="25D06897" w:rsidR="00B22529" w:rsidRDefault="00B22529" w:rsidP="00176F27">
      <w:pPr>
        <w:pStyle w:val="NormalIndent"/>
        <w:ind w:left="0"/>
        <w:rPr>
          <w:lang w:eastAsia="zh-CN"/>
        </w:rPr>
      </w:pPr>
    </w:p>
    <w:p w14:paraId="47491D61" w14:textId="166F6C77" w:rsidR="00B22529" w:rsidRDefault="00B22529" w:rsidP="00176F27">
      <w:pPr>
        <w:pStyle w:val="NormalIndent"/>
        <w:ind w:left="0"/>
        <w:rPr>
          <w:lang w:eastAsia="zh-CN"/>
        </w:rPr>
      </w:pPr>
      <w:r>
        <w:rPr>
          <w:lang w:eastAsia="zh-CN"/>
        </w:rPr>
        <w:t>Ex: Wrong syntax.</w:t>
      </w:r>
    </w:p>
    <w:p w14:paraId="4BA0DAE2" w14:textId="576A373A" w:rsidR="00B22529" w:rsidRDefault="00B22529" w:rsidP="00176F27">
      <w:pPr>
        <w:pStyle w:val="NormalIndent"/>
        <w:ind w:left="0"/>
        <w:rPr>
          <w:lang w:eastAsia="zh-CN"/>
        </w:rPr>
      </w:pPr>
    </w:p>
    <w:p w14:paraId="20D59E90" w14:textId="2C79B7E3" w:rsidR="00B22529" w:rsidRDefault="00B22529" w:rsidP="00176F27">
      <w:pPr>
        <w:pStyle w:val="NormalIndent"/>
        <w:ind w:left="0"/>
        <w:rPr>
          <w:lang w:eastAsia="zh-CN"/>
        </w:rPr>
      </w:pPr>
      <w:r>
        <w:rPr>
          <w:noProof/>
        </w:rPr>
        <w:drawing>
          <wp:inline distT="0" distB="0" distL="0" distR="0" wp14:anchorId="0BB80621" wp14:editId="5B1D9C44">
            <wp:extent cx="5732145" cy="343344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2145" cy="3433445"/>
                    </a:xfrm>
                    <a:prstGeom prst="rect">
                      <a:avLst/>
                    </a:prstGeom>
                  </pic:spPr>
                </pic:pic>
              </a:graphicData>
            </a:graphic>
          </wp:inline>
        </w:drawing>
      </w:r>
    </w:p>
    <w:p w14:paraId="54905555" w14:textId="77777777" w:rsidR="00474296" w:rsidRPr="00797C65" w:rsidRDefault="00474296" w:rsidP="00176F27">
      <w:pPr>
        <w:pStyle w:val="NormalIndent"/>
        <w:ind w:left="0"/>
        <w:rPr>
          <w:lang w:eastAsia="zh-CN"/>
        </w:rPr>
      </w:pPr>
    </w:p>
    <w:p w14:paraId="0D138414" w14:textId="2B0BBC04" w:rsidR="00797C65" w:rsidRPr="00123D8E" w:rsidRDefault="00797C65" w:rsidP="00BC01A3">
      <w:pPr>
        <w:pStyle w:val="Heading2"/>
        <w:numPr>
          <w:ilvl w:val="1"/>
          <w:numId w:val="25"/>
        </w:numPr>
        <w:rPr>
          <w:lang w:eastAsia="zh-CN"/>
        </w:rPr>
      </w:pPr>
      <w:bookmarkStart w:id="53" w:name="_Toc159751372"/>
      <w:r>
        <w:rPr>
          <w:lang w:eastAsia="zh-CN"/>
        </w:rPr>
        <w:t>Help</w:t>
      </w:r>
      <w:bookmarkEnd w:id="53"/>
    </w:p>
    <w:p w14:paraId="45AFCF22" w14:textId="14553D29" w:rsidR="00C864BF" w:rsidRDefault="00C864BF" w:rsidP="00797C65">
      <w:pPr>
        <w:pStyle w:val="Heading3"/>
        <w:rPr>
          <w:rFonts w:ascii="Arial" w:hAnsi="Arial" w:cs="Arial"/>
          <w:bCs/>
          <w:sz w:val="22"/>
          <w:szCs w:val="22"/>
        </w:rPr>
      </w:pPr>
      <w:bookmarkStart w:id="54" w:name="_Toc159751373"/>
      <w:r>
        <w:rPr>
          <w:rFonts w:ascii="Arial" w:hAnsi="Arial" w:cs="Arial"/>
          <w:bCs/>
          <w:sz w:val="22"/>
          <w:szCs w:val="22"/>
        </w:rPr>
        <w:t>3.3 Regular Expressions</w:t>
      </w:r>
      <w:bookmarkEnd w:id="54"/>
    </w:p>
    <w:p w14:paraId="259D43D0" w14:textId="77777777" w:rsidR="00C864BF" w:rsidRDefault="00C864BF" w:rsidP="00C864BF">
      <w:pPr>
        <w:pStyle w:val="NormalIndent"/>
        <w:ind w:left="0"/>
      </w:pPr>
      <w:r>
        <w:t xml:space="preserve">Base on </w:t>
      </w:r>
      <w:proofErr w:type="spellStart"/>
      <w:r>
        <w:t>Moshell</w:t>
      </w:r>
      <w:proofErr w:type="spellEnd"/>
      <w:r>
        <w:t xml:space="preserve"> User Guide in scripting Part.</w:t>
      </w:r>
    </w:p>
    <w:p w14:paraId="251805A5" w14:textId="77777777" w:rsidR="00C864BF" w:rsidRPr="00C864BF" w:rsidRDefault="00C864BF" w:rsidP="00C864BF">
      <w:pPr>
        <w:pStyle w:val="NormalIndent"/>
        <w:ind w:left="0"/>
      </w:pPr>
    </w:p>
    <w:p w14:paraId="0DEBBFC7" w14:textId="592D6F62" w:rsidR="00C864BF" w:rsidRDefault="00C864BF" w:rsidP="00797C65">
      <w:pPr>
        <w:pStyle w:val="Heading3"/>
        <w:rPr>
          <w:rFonts w:ascii="Arial" w:hAnsi="Arial" w:cs="Arial"/>
          <w:bCs/>
          <w:sz w:val="22"/>
          <w:szCs w:val="22"/>
        </w:rPr>
      </w:pPr>
      <w:bookmarkStart w:id="55" w:name="_Toc159751374"/>
      <w:r>
        <w:rPr>
          <w:rFonts w:ascii="Arial" w:hAnsi="Arial" w:cs="Arial"/>
          <w:bCs/>
          <w:sz w:val="22"/>
          <w:szCs w:val="22"/>
        </w:rPr>
        <w:t>3.4 How to specify attribute values.</w:t>
      </w:r>
      <w:bookmarkEnd w:id="55"/>
    </w:p>
    <w:p w14:paraId="6A67347B" w14:textId="77777777" w:rsidR="00C864BF" w:rsidRDefault="00C864BF" w:rsidP="00C864BF">
      <w:pPr>
        <w:pStyle w:val="NormalIndent"/>
        <w:ind w:left="0"/>
      </w:pPr>
      <w:r>
        <w:t xml:space="preserve">Base on </w:t>
      </w:r>
      <w:proofErr w:type="spellStart"/>
      <w:r>
        <w:t>Moshell</w:t>
      </w:r>
      <w:proofErr w:type="spellEnd"/>
      <w:r>
        <w:t xml:space="preserve"> User Guide in scripting Part.</w:t>
      </w:r>
    </w:p>
    <w:p w14:paraId="3F16D7F2" w14:textId="77777777" w:rsidR="00C864BF" w:rsidRPr="00C864BF" w:rsidRDefault="00C864BF" w:rsidP="00C864BF">
      <w:pPr>
        <w:pStyle w:val="NormalIndent"/>
        <w:ind w:left="0"/>
      </w:pPr>
    </w:p>
    <w:p w14:paraId="4E0A27F3" w14:textId="04AA221F" w:rsidR="00797C65" w:rsidRDefault="00797C65" w:rsidP="00797C65">
      <w:pPr>
        <w:pStyle w:val="Heading3"/>
        <w:rPr>
          <w:rFonts w:ascii="Arial" w:hAnsi="Arial" w:cs="Arial"/>
          <w:bCs/>
          <w:sz w:val="22"/>
          <w:szCs w:val="22"/>
        </w:rPr>
      </w:pPr>
      <w:bookmarkStart w:id="56" w:name="_Toc159751375"/>
      <w:r>
        <w:rPr>
          <w:rFonts w:ascii="Arial" w:hAnsi="Arial" w:cs="Arial"/>
          <w:bCs/>
          <w:sz w:val="22"/>
          <w:szCs w:val="22"/>
        </w:rPr>
        <w:t xml:space="preserve">6.2 Variable </w:t>
      </w:r>
      <w:proofErr w:type="spellStart"/>
      <w:r>
        <w:rPr>
          <w:rFonts w:ascii="Arial" w:hAnsi="Arial" w:cs="Arial"/>
          <w:bCs/>
          <w:sz w:val="22"/>
          <w:szCs w:val="22"/>
        </w:rPr>
        <w:t>Assigment</w:t>
      </w:r>
      <w:bookmarkEnd w:id="56"/>
      <w:proofErr w:type="spellEnd"/>
    </w:p>
    <w:p w14:paraId="3C4A9488" w14:textId="1E96CE27" w:rsidR="00176F27" w:rsidRDefault="00176F27" w:rsidP="00176F27">
      <w:pPr>
        <w:pStyle w:val="NormalIndent"/>
        <w:ind w:left="0"/>
      </w:pPr>
      <w:r>
        <w:t xml:space="preserve">Base on </w:t>
      </w:r>
      <w:proofErr w:type="spellStart"/>
      <w:r>
        <w:t>Moshell</w:t>
      </w:r>
      <w:proofErr w:type="spellEnd"/>
      <w:r>
        <w:t xml:space="preserve"> User Guide in scripting Part.</w:t>
      </w:r>
    </w:p>
    <w:p w14:paraId="6E5C1B99" w14:textId="77777777" w:rsidR="00176F27" w:rsidRPr="00176F27" w:rsidRDefault="00176F27" w:rsidP="00176F27">
      <w:pPr>
        <w:pStyle w:val="NormalIndent"/>
        <w:ind w:left="0"/>
      </w:pPr>
    </w:p>
    <w:p w14:paraId="76AB763B" w14:textId="421DD948" w:rsidR="00797C65" w:rsidRDefault="000E2746" w:rsidP="00797C65">
      <w:pPr>
        <w:pStyle w:val="Heading3"/>
        <w:rPr>
          <w:rFonts w:ascii="Arial" w:hAnsi="Arial" w:cs="Arial"/>
          <w:bCs/>
          <w:sz w:val="22"/>
          <w:szCs w:val="22"/>
        </w:rPr>
      </w:pPr>
      <w:bookmarkStart w:id="57" w:name="_Toc159751376"/>
      <w:r>
        <w:rPr>
          <w:rFonts w:ascii="Arial" w:hAnsi="Arial" w:cs="Arial"/>
          <w:bCs/>
          <w:sz w:val="22"/>
          <w:szCs w:val="22"/>
        </w:rPr>
        <w:t xml:space="preserve">6.3 </w:t>
      </w:r>
      <w:proofErr w:type="spellStart"/>
      <w:r w:rsidR="00797C65">
        <w:rPr>
          <w:rFonts w:ascii="Arial" w:hAnsi="Arial" w:cs="Arial"/>
          <w:bCs/>
          <w:sz w:val="22"/>
          <w:szCs w:val="22"/>
        </w:rPr>
        <w:t>Hashtables</w:t>
      </w:r>
      <w:proofErr w:type="spellEnd"/>
      <w:r w:rsidR="00797C65">
        <w:rPr>
          <w:rFonts w:ascii="Arial" w:hAnsi="Arial" w:cs="Arial"/>
          <w:bCs/>
          <w:sz w:val="22"/>
          <w:szCs w:val="22"/>
        </w:rPr>
        <w:t xml:space="preserve"> (Arrays)</w:t>
      </w:r>
      <w:bookmarkEnd w:id="57"/>
    </w:p>
    <w:p w14:paraId="4CBCB609"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0E256C69" w14:textId="77777777" w:rsidR="00176F27" w:rsidRPr="00176F27" w:rsidRDefault="00176F27" w:rsidP="00176F27">
      <w:pPr>
        <w:pStyle w:val="NormalIndent"/>
        <w:ind w:left="0"/>
      </w:pPr>
    </w:p>
    <w:p w14:paraId="2AE3B749" w14:textId="7EA05274" w:rsidR="00797C65" w:rsidRDefault="000E2746" w:rsidP="00797C65">
      <w:pPr>
        <w:pStyle w:val="Heading3"/>
        <w:rPr>
          <w:rFonts w:ascii="Arial" w:hAnsi="Arial" w:cs="Arial"/>
          <w:bCs/>
          <w:sz w:val="22"/>
          <w:szCs w:val="22"/>
        </w:rPr>
      </w:pPr>
      <w:bookmarkStart w:id="58" w:name="_Toc159751377"/>
      <w:r>
        <w:rPr>
          <w:rFonts w:ascii="Arial" w:hAnsi="Arial" w:cs="Arial"/>
          <w:bCs/>
          <w:sz w:val="22"/>
          <w:szCs w:val="22"/>
        </w:rPr>
        <w:t xml:space="preserve">6.4 </w:t>
      </w:r>
      <w:r w:rsidR="00797C65">
        <w:rPr>
          <w:rFonts w:ascii="Arial" w:hAnsi="Arial" w:cs="Arial"/>
          <w:bCs/>
          <w:sz w:val="22"/>
          <w:szCs w:val="22"/>
        </w:rPr>
        <w:t>If/else Constructs</w:t>
      </w:r>
      <w:bookmarkEnd w:id="58"/>
    </w:p>
    <w:p w14:paraId="6E6D59E3"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67882E84" w14:textId="77777777" w:rsidR="00176F27" w:rsidRPr="00176F27" w:rsidRDefault="00176F27" w:rsidP="00176F27">
      <w:pPr>
        <w:pStyle w:val="NormalIndent"/>
        <w:ind w:left="0"/>
      </w:pPr>
    </w:p>
    <w:p w14:paraId="7CFB3D1D" w14:textId="741E54CB" w:rsidR="00797C65" w:rsidRDefault="000E2746" w:rsidP="00797C65">
      <w:pPr>
        <w:pStyle w:val="Heading3"/>
        <w:rPr>
          <w:rFonts w:ascii="Arial" w:hAnsi="Arial" w:cs="Arial"/>
          <w:bCs/>
          <w:sz w:val="22"/>
          <w:szCs w:val="22"/>
        </w:rPr>
      </w:pPr>
      <w:bookmarkStart w:id="59" w:name="_Toc159751378"/>
      <w:r>
        <w:rPr>
          <w:rFonts w:ascii="Arial" w:hAnsi="Arial" w:cs="Arial"/>
          <w:bCs/>
          <w:sz w:val="22"/>
          <w:szCs w:val="22"/>
        </w:rPr>
        <w:t xml:space="preserve">6.5 </w:t>
      </w:r>
      <w:r w:rsidR="00797C65">
        <w:rPr>
          <w:rFonts w:ascii="Arial" w:hAnsi="Arial" w:cs="Arial"/>
          <w:bCs/>
          <w:sz w:val="22"/>
          <w:szCs w:val="22"/>
        </w:rPr>
        <w:t xml:space="preserve">For </w:t>
      </w:r>
      <w:r>
        <w:rPr>
          <w:rFonts w:ascii="Arial" w:hAnsi="Arial" w:cs="Arial"/>
          <w:bCs/>
          <w:sz w:val="22"/>
          <w:szCs w:val="22"/>
        </w:rPr>
        <w:t>Constructs</w:t>
      </w:r>
      <w:bookmarkEnd w:id="59"/>
    </w:p>
    <w:p w14:paraId="2796100F"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4AA7EF59" w14:textId="77777777" w:rsidR="00176F27" w:rsidRPr="00176F27" w:rsidRDefault="00176F27" w:rsidP="00176F27">
      <w:pPr>
        <w:pStyle w:val="NormalIndent"/>
        <w:ind w:left="0"/>
      </w:pPr>
    </w:p>
    <w:p w14:paraId="4D647A52" w14:textId="42F2EA6A" w:rsidR="00797C65" w:rsidRDefault="000E2746" w:rsidP="00797C65">
      <w:pPr>
        <w:pStyle w:val="Heading3"/>
        <w:rPr>
          <w:rFonts w:ascii="Arial" w:hAnsi="Arial" w:cs="Arial"/>
          <w:bCs/>
          <w:sz w:val="22"/>
          <w:szCs w:val="22"/>
        </w:rPr>
      </w:pPr>
      <w:bookmarkStart w:id="60" w:name="_Toc159751379"/>
      <w:r>
        <w:rPr>
          <w:rFonts w:ascii="Arial" w:hAnsi="Arial" w:cs="Arial"/>
          <w:bCs/>
          <w:sz w:val="22"/>
          <w:szCs w:val="22"/>
        </w:rPr>
        <w:lastRenderedPageBreak/>
        <w:t>6.6 User-Defined Functions</w:t>
      </w:r>
      <w:bookmarkEnd w:id="60"/>
    </w:p>
    <w:p w14:paraId="7C17AB9D" w14:textId="11964D23" w:rsidR="00176F27" w:rsidRDefault="00176F27" w:rsidP="00176F27">
      <w:pPr>
        <w:pStyle w:val="NormalIndent"/>
        <w:ind w:left="0"/>
      </w:pPr>
      <w:r>
        <w:t xml:space="preserve">Base on </w:t>
      </w:r>
      <w:proofErr w:type="spellStart"/>
      <w:r>
        <w:t>Moshell</w:t>
      </w:r>
      <w:proofErr w:type="spellEnd"/>
      <w:r>
        <w:t xml:space="preserve"> User Guide in scripting Part.</w:t>
      </w:r>
    </w:p>
    <w:p w14:paraId="4E19EC77" w14:textId="77777777" w:rsidR="00670EA2" w:rsidRPr="00176F27" w:rsidRDefault="00670EA2" w:rsidP="00176F27">
      <w:pPr>
        <w:pStyle w:val="NormalIndent"/>
        <w:ind w:left="0"/>
      </w:pPr>
    </w:p>
    <w:p w14:paraId="22B56E23" w14:textId="5CA44D16" w:rsidR="00797C65" w:rsidRDefault="000E2746" w:rsidP="00797C65">
      <w:pPr>
        <w:pStyle w:val="Heading3"/>
        <w:rPr>
          <w:rFonts w:ascii="Arial" w:hAnsi="Arial" w:cs="Arial"/>
          <w:bCs/>
          <w:sz w:val="22"/>
          <w:szCs w:val="22"/>
        </w:rPr>
      </w:pPr>
      <w:bookmarkStart w:id="61" w:name="_Toc159751380"/>
      <w:r>
        <w:rPr>
          <w:rFonts w:ascii="Arial" w:hAnsi="Arial" w:cs="Arial"/>
          <w:bCs/>
          <w:sz w:val="22"/>
          <w:szCs w:val="22"/>
        </w:rPr>
        <w:t xml:space="preserve">6.7 Nesting </w:t>
      </w:r>
      <w:proofErr w:type="gramStart"/>
      <w:r>
        <w:rPr>
          <w:rFonts w:ascii="Arial" w:hAnsi="Arial" w:cs="Arial"/>
          <w:bCs/>
          <w:sz w:val="22"/>
          <w:szCs w:val="22"/>
        </w:rPr>
        <w:t>For</w:t>
      </w:r>
      <w:proofErr w:type="gramEnd"/>
      <w:r>
        <w:rPr>
          <w:rFonts w:ascii="Arial" w:hAnsi="Arial" w:cs="Arial"/>
          <w:bCs/>
          <w:sz w:val="22"/>
          <w:szCs w:val="22"/>
        </w:rPr>
        <w:t xml:space="preserve"> and If Statements</w:t>
      </w:r>
      <w:bookmarkEnd w:id="61"/>
    </w:p>
    <w:p w14:paraId="53DA321C"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262E28A6" w14:textId="77777777" w:rsidR="00176F27" w:rsidRPr="00176F27" w:rsidRDefault="00176F27" w:rsidP="00176F27">
      <w:pPr>
        <w:pStyle w:val="NormalIndent"/>
        <w:ind w:left="0"/>
      </w:pPr>
    </w:p>
    <w:p w14:paraId="7E98FD3C" w14:textId="74C132C9" w:rsidR="00797C65" w:rsidRDefault="000E2746" w:rsidP="000E2746">
      <w:pPr>
        <w:pStyle w:val="Heading3"/>
        <w:rPr>
          <w:rFonts w:ascii="Arial" w:hAnsi="Arial" w:cs="Arial"/>
          <w:bCs/>
          <w:sz w:val="22"/>
          <w:szCs w:val="22"/>
        </w:rPr>
      </w:pPr>
      <w:bookmarkStart w:id="62" w:name="_Toc159751381"/>
      <w:r>
        <w:rPr>
          <w:rFonts w:ascii="Arial" w:hAnsi="Arial" w:cs="Arial"/>
          <w:bCs/>
          <w:sz w:val="22"/>
          <w:szCs w:val="22"/>
        </w:rPr>
        <w:t>6.8 Examples Scripts</w:t>
      </w:r>
      <w:bookmarkEnd w:id="62"/>
    </w:p>
    <w:p w14:paraId="057ADEB8" w14:textId="79E16F00" w:rsidR="00034D4E" w:rsidRDefault="00176F27" w:rsidP="00176F27">
      <w:pPr>
        <w:pStyle w:val="NormalIndent"/>
        <w:ind w:left="0"/>
      </w:pPr>
      <w:r>
        <w:t xml:space="preserve">Base on </w:t>
      </w:r>
      <w:proofErr w:type="spellStart"/>
      <w:r>
        <w:t>Moshell</w:t>
      </w:r>
      <w:proofErr w:type="spellEnd"/>
      <w:r>
        <w:t xml:space="preserve"> User Guide in scripting Part.</w:t>
      </w:r>
    </w:p>
    <w:p w14:paraId="586C55F9" w14:textId="77777777" w:rsidR="00670EA2" w:rsidRDefault="00670EA2" w:rsidP="00176F27">
      <w:pPr>
        <w:pStyle w:val="NormalIndent"/>
        <w:ind w:left="0"/>
      </w:pPr>
    </w:p>
    <w:p w14:paraId="492823B5" w14:textId="653F6B35" w:rsidR="00034D4E" w:rsidRDefault="00034D4E" w:rsidP="00034D4E">
      <w:pPr>
        <w:pStyle w:val="Heading3"/>
        <w:rPr>
          <w:rFonts w:ascii="Arial" w:hAnsi="Arial" w:cs="Arial"/>
          <w:bCs/>
          <w:sz w:val="22"/>
          <w:szCs w:val="22"/>
        </w:rPr>
      </w:pPr>
      <w:bookmarkStart w:id="63" w:name="_Toc159751382"/>
      <w:proofErr w:type="spellStart"/>
      <w:r w:rsidRPr="00034D4E">
        <w:rPr>
          <w:rFonts w:ascii="Arial" w:hAnsi="Arial" w:cs="Arial"/>
          <w:bCs/>
          <w:sz w:val="22"/>
          <w:szCs w:val="22"/>
        </w:rPr>
        <w:t>cmedit</w:t>
      </w:r>
      <w:proofErr w:type="spellEnd"/>
      <w:r w:rsidRPr="00034D4E">
        <w:rPr>
          <w:rFonts w:ascii="Arial" w:hAnsi="Arial" w:cs="Arial"/>
          <w:bCs/>
          <w:sz w:val="22"/>
          <w:szCs w:val="22"/>
        </w:rPr>
        <w:t xml:space="preserve"> </w:t>
      </w:r>
      <w:proofErr w:type="gramStart"/>
      <w:r w:rsidRPr="00034D4E">
        <w:rPr>
          <w:rFonts w:ascii="Arial" w:hAnsi="Arial" w:cs="Arial"/>
          <w:bCs/>
          <w:sz w:val="22"/>
          <w:szCs w:val="22"/>
        </w:rPr>
        <w:t>help</w:t>
      </w:r>
      <w:bookmarkEnd w:id="63"/>
      <w:proofErr w:type="gramEnd"/>
    </w:p>
    <w:p w14:paraId="330AAD06" w14:textId="4AC71D27" w:rsidR="000868EE" w:rsidRDefault="000868EE" w:rsidP="000868EE">
      <w:pPr>
        <w:pStyle w:val="NormalIndent"/>
        <w:ind w:left="0"/>
      </w:pPr>
      <w:r>
        <w:t xml:space="preserve">Base on </w:t>
      </w:r>
      <w:proofErr w:type="spellStart"/>
      <w:r>
        <w:t>enm</w:t>
      </w:r>
      <w:proofErr w:type="spellEnd"/>
      <w:r>
        <w:t xml:space="preserve"> cli online help.</w:t>
      </w:r>
    </w:p>
    <w:p w14:paraId="4D00CECF" w14:textId="77777777" w:rsidR="000868EE" w:rsidRPr="000868EE" w:rsidRDefault="000868EE" w:rsidP="000868EE">
      <w:pPr>
        <w:pStyle w:val="NormalIndent"/>
      </w:pPr>
    </w:p>
    <w:p w14:paraId="79100017" w14:textId="682DD614" w:rsidR="00034D4E" w:rsidRDefault="00034D4E" w:rsidP="00034D4E">
      <w:pPr>
        <w:pStyle w:val="Heading3"/>
        <w:rPr>
          <w:rFonts w:ascii="Arial" w:hAnsi="Arial" w:cs="Arial"/>
          <w:bCs/>
          <w:sz w:val="22"/>
          <w:szCs w:val="22"/>
        </w:rPr>
      </w:pPr>
      <w:bookmarkStart w:id="64" w:name="_Toc159751383"/>
      <w:proofErr w:type="spellStart"/>
      <w:r>
        <w:rPr>
          <w:rFonts w:ascii="Arial" w:hAnsi="Arial" w:cs="Arial"/>
          <w:bCs/>
          <w:sz w:val="22"/>
          <w:szCs w:val="22"/>
        </w:rPr>
        <w:t>enmscripting</w:t>
      </w:r>
      <w:bookmarkEnd w:id="64"/>
      <w:proofErr w:type="spellEnd"/>
    </w:p>
    <w:p w14:paraId="144707C4" w14:textId="6C411221" w:rsidR="000868EE" w:rsidRDefault="000868EE" w:rsidP="000868EE">
      <w:pPr>
        <w:pStyle w:val="NormalIndent"/>
        <w:ind w:left="0"/>
      </w:pPr>
      <w:r>
        <w:t xml:space="preserve">Base on </w:t>
      </w:r>
      <w:proofErr w:type="spellStart"/>
      <w:r>
        <w:t>enmscriptin</w:t>
      </w:r>
      <w:proofErr w:type="spellEnd"/>
      <w:r>
        <w:t xml:space="preserve"> online help.</w:t>
      </w:r>
    </w:p>
    <w:p w14:paraId="17616D35" w14:textId="77777777" w:rsidR="00626185" w:rsidRDefault="00626185" w:rsidP="000868EE">
      <w:pPr>
        <w:pStyle w:val="NormalIndent"/>
        <w:ind w:left="0"/>
      </w:pPr>
    </w:p>
    <w:p w14:paraId="4319A051" w14:textId="7C1C786B" w:rsidR="00034D4E" w:rsidRPr="00626185" w:rsidRDefault="00626185" w:rsidP="00626185">
      <w:pPr>
        <w:pStyle w:val="Heading3"/>
        <w:rPr>
          <w:rFonts w:ascii="Arial" w:hAnsi="Arial" w:cs="Arial"/>
          <w:bCs/>
          <w:sz w:val="22"/>
          <w:szCs w:val="22"/>
        </w:rPr>
      </w:pPr>
      <w:bookmarkStart w:id="65" w:name="_Toc159751384"/>
      <w:proofErr w:type="spellStart"/>
      <w:r w:rsidRPr="00626185">
        <w:rPr>
          <w:rFonts w:ascii="Arial" w:hAnsi="Arial" w:cs="Arial"/>
          <w:bCs/>
          <w:sz w:val="22"/>
          <w:szCs w:val="22"/>
        </w:rPr>
        <w:t>MoshellLatestChanges</w:t>
      </w:r>
      <w:bookmarkEnd w:id="65"/>
      <w:proofErr w:type="spellEnd"/>
    </w:p>
    <w:p w14:paraId="6738F8E7" w14:textId="3723F5DC" w:rsidR="00626185" w:rsidRDefault="00626185" w:rsidP="00626185">
      <w:pPr>
        <w:pStyle w:val="NormalIndent"/>
        <w:ind w:left="0"/>
      </w:pPr>
      <w:r>
        <w:t xml:space="preserve">Show the latest changes of </w:t>
      </w:r>
      <w:proofErr w:type="spellStart"/>
      <w:r>
        <w:t>Moshell’s</w:t>
      </w:r>
      <w:proofErr w:type="spellEnd"/>
      <w:r>
        <w:t xml:space="preserve"> versions.</w:t>
      </w:r>
    </w:p>
    <w:p w14:paraId="2760516B" w14:textId="77777777" w:rsidR="00626185" w:rsidRPr="00626185" w:rsidRDefault="00626185" w:rsidP="00626185">
      <w:pPr>
        <w:pStyle w:val="NormalIndent"/>
        <w:ind w:left="0"/>
      </w:pPr>
    </w:p>
    <w:p w14:paraId="7E1AC6BE" w14:textId="2AD008D0" w:rsidR="00123D8E" w:rsidRDefault="000E2746" w:rsidP="00B03BB1">
      <w:pPr>
        <w:pStyle w:val="Heading3"/>
        <w:rPr>
          <w:rFonts w:ascii="Arial" w:hAnsi="Arial" w:cs="Arial"/>
          <w:bCs/>
          <w:sz w:val="22"/>
          <w:szCs w:val="22"/>
        </w:rPr>
      </w:pPr>
      <w:bookmarkStart w:id="66" w:name="_Toc159751385"/>
      <w:r>
        <w:rPr>
          <w:rFonts w:ascii="Arial" w:hAnsi="Arial" w:cs="Arial"/>
          <w:bCs/>
          <w:sz w:val="22"/>
          <w:szCs w:val="22"/>
        </w:rPr>
        <w:t>About</w:t>
      </w:r>
      <w:bookmarkEnd w:id="66"/>
    </w:p>
    <w:p w14:paraId="09EED953" w14:textId="60426A92" w:rsidR="00176F27" w:rsidRDefault="00176F27" w:rsidP="00176F27">
      <w:pPr>
        <w:pStyle w:val="NormalIndent"/>
        <w:ind w:left="0"/>
      </w:pPr>
      <w:r>
        <w:rPr>
          <w:noProof/>
        </w:rPr>
        <w:drawing>
          <wp:inline distT="0" distB="0" distL="0" distR="0" wp14:anchorId="10E8F8F8" wp14:editId="2F00F906">
            <wp:extent cx="5732145" cy="3433445"/>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2145" cy="3433445"/>
                    </a:xfrm>
                    <a:prstGeom prst="rect">
                      <a:avLst/>
                    </a:prstGeom>
                  </pic:spPr>
                </pic:pic>
              </a:graphicData>
            </a:graphic>
          </wp:inline>
        </w:drawing>
      </w:r>
    </w:p>
    <w:p w14:paraId="6EFF3D07" w14:textId="77777777" w:rsidR="006F0EBF" w:rsidRPr="00176F27" w:rsidRDefault="006F0EBF" w:rsidP="00176F27">
      <w:pPr>
        <w:pStyle w:val="NormalIndent"/>
        <w:ind w:left="0"/>
      </w:pPr>
    </w:p>
    <w:p w14:paraId="7FC58DD6" w14:textId="5B715D4D" w:rsidR="00890056" w:rsidRPr="00CD2FA1" w:rsidRDefault="001C1B60" w:rsidP="00B23422">
      <w:pPr>
        <w:pStyle w:val="Heading1"/>
      </w:pPr>
      <w:bookmarkStart w:id="67" w:name="_Toc274831137"/>
      <w:bookmarkStart w:id="68" w:name="_Toc275863530"/>
      <w:bookmarkStart w:id="69" w:name="_Toc159751386"/>
      <w:bookmarkEnd w:id="3"/>
      <w:bookmarkEnd w:id="4"/>
      <w:bookmarkEnd w:id="5"/>
      <w:bookmarkEnd w:id="30"/>
      <w:r w:rsidRPr="001C1B60">
        <w:lastRenderedPageBreak/>
        <w:t>Install python (Python 3.11.4) and Setup</w:t>
      </w:r>
      <w:bookmarkEnd w:id="69"/>
    </w:p>
    <w:bookmarkEnd w:id="67"/>
    <w:bookmarkEnd w:id="68"/>
    <w:p w14:paraId="65555C7A" w14:textId="5E19982B" w:rsidR="006F0EBF" w:rsidRPr="00112D3D" w:rsidRDefault="006F0EBF" w:rsidP="006F0EBF">
      <w:pPr>
        <w:pStyle w:val="ListParagraph"/>
        <w:numPr>
          <w:ilvl w:val="0"/>
          <w:numId w:val="23"/>
        </w:numPr>
        <w:spacing w:after="160" w:line="259" w:lineRule="auto"/>
        <w:contextualSpacing/>
        <w:rPr>
          <w:rStyle w:val="Hyperlink"/>
        </w:rPr>
      </w:pPr>
      <w:r>
        <w:t xml:space="preserve">Install Python from </w:t>
      </w:r>
      <w:hyperlink r:id="rId93" w:history="1">
        <w:r w:rsidRPr="003A6594">
          <w:rPr>
            <w:rStyle w:val="Hyperlink"/>
          </w:rPr>
          <w:t>https://www.python.org/downloads/</w:t>
        </w:r>
      </w:hyperlink>
    </w:p>
    <w:p w14:paraId="16C99F05" w14:textId="655D4D7C" w:rsidR="006F0EBF" w:rsidRDefault="006F0EBF" w:rsidP="006F0EBF">
      <w:pPr>
        <w:pStyle w:val="ListParagraph"/>
        <w:numPr>
          <w:ilvl w:val="0"/>
          <w:numId w:val="23"/>
        </w:numPr>
        <w:spacing w:after="160" w:line="259" w:lineRule="auto"/>
        <w:contextualSpacing/>
      </w:pPr>
      <w:r>
        <w:t>Run “</w:t>
      </w:r>
      <w:proofErr w:type="spellStart"/>
      <w:r w:rsidRPr="00462421">
        <w:t>sysdm.cpl</w:t>
      </w:r>
      <w:proofErr w:type="spellEnd"/>
      <w:r>
        <w:t>” from shortcut Win + R.</w:t>
      </w:r>
    </w:p>
    <w:p w14:paraId="4FE64F78" w14:textId="77777777" w:rsidR="006F0EBF" w:rsidRDefault="006F0EBF" w:rsidP="006F0EBF">
      <w:pPr>
        <w:pStyle w:val="ListParagraph"/>
      </w:pPr>
    </w:p>
    <w:p w14:paraId="51838177" w14:textId="77777777" w:rsidR="006F0EBF" w:rsidRDefault="006F0EBF" w:rsidP="006F0EBF">
      <w:pPr>
        <w:pStyle w:val="ListParagraph"/>
      </w:pPr>
      <w:r>
        <w:rPr>
          <w:noProof/>
        </w:rPr>
        <w:drawing>
          <wp:inline distT="0" distB="0" distL="0" distR="0" wp14:anchorId="0782262A" wp14:editId="26FEC3BE">
            <wp:extent cx="1681843" cy="10316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693455" cy="1038749"/>
                    </a:xfrm>
                    <a:prstGeom prst="rect">
                      <a:avLst/>
                    </a:prstGeom>
                  </pic:spPr>
                </pic:pic>
              </a:graphicData>
            </a:graphic>
          </wp:inline>
        </w:drawing>
      </w:r>
    </w:p>
    <w:p w14:paraId="3D0A8806" w14:textId="3D7FD73F" w:rsidR="006F0EBF" w:rsidRDefault="006F0EBF" w:rsidP="006F0EBF">
      <w:pPr>
        <w:pStyle w:val="ListParagraph"/>
      </w:pPr>
    </w:p>
    <w:p w14:paraId="65421130" w14:textId="77777777" w:rsidR="00281EE7" w:rsidRDefault="00281EE7" w:rsidP="00474296"/>
    <w:p w14:paraId="25197AEA" w14:textId="2C692D4A" w:rsidR="006F0EBF" w:rsidRDefault="006F0EBF" w:rsidP="006F0EBF">
      <w:pPr>
        <w:pStyle w:val="ListParagraph"/>
        <w:numPr>
          <w:ilvl w:val="0"/>
          <w:numId w:val="23"/>
        </w:numPr>
        <w:spacing w:after="160" w:line="259" w:lineRule="auto"/>
        <w:contextualSpacing/>
      </w:pPr>
      <w:r>
        <w:t>Choose tab advanced, then click Environment variable.</w:t>
      </w:r>
    </w:p>
    <w:p w14:paraId="197FCD46" w14:textId="6D76CCCB" w:rsidR="00281EE7" w:rsidRDefault="00281EE7" w:rsidP="006F0EBF">
      <w:r w:rsidRPr="00281EE7">
        <w:rPr>
          <w:noProof/>
        </w:rPr>
        <w:drawing>
          <wp:inline distT="0" distB="0" distL="0" distR="0" wp14:anchorId="019B7BAA" wp14:editId="44E3DC3C">
            <wp:extent cx="3168382" cy="3168259"/>
            <wp:effectExtent l="0" t="0" r="0" b="0"/>
            <wp:docPr id="41" name="Picture 40">
              <a:extLst xmlns:a="http://schemas.openxmlformats.org/drawingml/2006/main">
                <a:ext uri="{FF2B5EF4-FFF2-40B4-BE49-F238E27FC236}">
                  <a16:creationId xmlns:a16="http://schemas.microsoft.com/office/drawing/2014/main" id="{E6DAC9CC-6CD5-5751-283F-09165A6C6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E6DAC9CC-6CD5-5751-283F-09165A6C6447}"/>
                        </a:ext>
                      </a:extLst>
                    </pic:cNvPr>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168382" cy="3168259"/>
                    </a:xfrm>
                    <a:prstGeom prst="rect">
                      <a:avLst/>
                    </a:prstGeom>
                  </pic:spPr>
                </pic:pic>
              </a:graphicData>
            </a:graphic>
          </wp:inline>
        </w:drawing>
      </w:r>
    </w:p>
    <w:p w14:paraId="4DC2994C" w14:textId="77777777" w:rsidR="00281EE7" w:rsidRDefault="00281EE7" w:rsidP="006F0EBF"/>
    <w:p w14:paraId="5D8D1D00" w14:textId="77777777" w:rsidR="006F0EBF" w:rsidRDefault="006F0EBF" w:rsidP="006F0EBF">
      <w:pPr>
        <w:pStyle w:val="ListParagraph"/>
        <w:numPr>
          <w:ilvl w:val="0"/>
          <w:numId w:val="23"/>
        </w:numPr>
        <w:spacing w:after="160" w:line="259" w:lineRule="auto"/>
        <w:contextualSpacing/>
      </w:pPr>
      <w:r>
        <w:t>Click New in top button (highlight yellow), input Variable name &amp; value.</w:t>
      </w:r>
    </w:p>
    <w:p w14:paraId="099E7979" w14:textId="77777777" w:rsidR="006F0EBF" w:rsidRDefault="006F0EBF" w:rsidP="006F0EBF">
      <w:pPr>
        <w:pStyle w:val="ListParagraph"/>
        <w:numPr>
          <w:ilvl w:val="0"/>
          <w:numId w:val="24"/>
        </w:numPr>
        <w:spacing w:after="160" w:line="259" w:lineRule="auto"/>
        <w:contextualSpacing/>
      </w:pPr>
      <w:r>
        <w:t xml:space="preserve">Variable name:  </w:t>
      </w:r>
      <w:r w:rsidRPr="00A17A19">
        <w:rPr>
          <w:b/>
          <w:bCs/>
          <w:highlight w:val="yellow"/>
        </w:rPr>
        <w:t>Path</w:t>
      </w:r>
    </w:p>
    <w:p w14:paraId="1FA6BCB9" w14:textId="77777777" w:rsidR="006F0EBF" w:rsidRPr="002C3EA5" w:rsidRDefault="006F0EBF" w:rsidP="006F0EBF">
      <w:pPr>
        <w:pStyle w:val="ListParagraph"/>
        <w:numPr>
          <w:ilvl w:val="0"/>
          <w:numId w:val="24"/>
        </w:numPr>
        <w:spacing w:after="160" w:line="259" w:lineRule="auto"/>
        <w:contextualSpacing/>
        <w:rPr>
          <w:b/>
          <w:bCs/>
        </w:rPr>
      </w:pPr>
      <w:r>
        <w:t xml:space="preserve">Variable value: </w:t>
      </w:r>
      <w:r w:rsidRPr="00293CBD">
        <w:rPr>
          <w:b/>
          <w:bCs/>
          <w:highlight w:val="yellow"/>
        </w:rPr>
        <w:t>C:\Users\&lt;signum&gt;</w:t>
      </w:r>
      <w:proofErr w:type="gramStart"/>
      <w:r w:rsidRPr="00293CBD">
        <w:rPr>
          <w:b/>
          <w:bCs/>
          <w:highlight w:val="yellow"/>
        </w:rPr>
        <w:t>\AppData\Local\Programs\Python\Python311;C:\Users\</w:t>
      </w:r>
      <w:proofErr w:type="gramEnd"/>
      <w:r w:rsidRPr="00293CBD">
        <w:rPr>
          <w:b/>
          <w:bCs/>
          <w:highlight w:val="yellow"/>
        </w:rPr>
        <w:t>&lt;signum&gt;\AppData\Local\Programs\Python\Python311\Scripts</w:t>
      </w:r>
    </w:p>
    <w:p w14:paraId="5AA2CDA9" w14:textId="77777777" w:rsidR="006F0EBF" w:rsidRDefault="006F0EBF" w:rsidP="006F0EBF">
      <w:r>
        <w:rPr>
          <w:noProof/>
        </w:rPr>
        <w:lastRenderedPageBreak/>
        <w:drawing>
          <wp:inline distT="0" distB="0" distL="0" distR="0" wp14:anchorId="2C4882F1" wp14:editId="74D423E6">
            <wp:extent cx="5760085" cy="241109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60085" cy="2411095"/>
                    </a:xfrm>
                    <a:prstGeom prst="rect">
                      <a:avLst/>
                    </a:prstGeom>
                  </pic:spPr>
                </pic:pic>
              </a:graphicData>
            </a:graphic>
          </wp:inline>
        </w:drawing>
      </w:r>
    </w:p>
    <w:p w14:paraId="32B8BF09" w14:textId="77777777" w:rsidR="006F0EBF" w:rsidRDefault="006F0EBF" w:rsidP="006F0EBF">
      <w:pPr>
        <w:jc w:val="center"/>
      </w:pPr>
    </w:p>
    <w:p w14:paraId="748592A9" w14:textId="77777777" w:rsidR="006F0EBF" w:rsidRDefault="006F0EBF" w:rsidP="006F0EBF"/>
    <w:p w14:paraId="435847CB" w14:textId="77777777" w:rsidR="006F0EBF" w:rsidRDefault="006F0EBF" w:rsidP="006F0EBF">
      <w:r>
        <w:rPr>
          <w:noProof/>
        </w:rPr>
        <w:drawing>
          <wp:inline distT="0" distB="0" distL="0" distR="0" wp14:anchorId="09723248" wp14:editId="7CFFB437">
            <wp:extent cx="5760085" cy="243014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60085" cy="2430145"/>
                    </a:xfrm>
                    <a:prstGeom prst="rect">
                      <a:avLst/>
                    </a:prstGeom>
                  </pic:spPr>
                </pic:pic>
              </a:graphicData>
            </a:graphic>
          </wp:inline>
        </w:drawing>
      </w:r>
    </w:p>
    <w:p w14:paraId="2CC70DE4" w14:textId="77777777" w:rsidR="006F0EBF" w:rsidRDefault="006F0EBF" w:rsidP="006F0EBF">
      <w:pPr>
        <w:rPr>
          <w:b/>
          <w:bCs/>
        </w:rPr>
      </w:pPr>
    </w:p>
    <w:p w14:paraId="6B6CA0D1" w14:textId="77777777" w:rsidR="006F0EBF" w:rsidRPr="004527CD" w:rsidRDefault="006F0EBF" w:rsidP="006F0EBF">
      <w:pPr>
        <w:rPr>
          <w:b/>
          <w:bCs/>
        </w:rPr>
      </w:pPr>
      <w:r w:rsidRPr="004527CD">
        <w:rPr>
          <w:b/>
          <w:bCs/>
        </w:rPr>
        <w:t xml:space="preserve">Install module python </w:t>
      </w:r>
      <w:r>
        <w:rPr>
          <w:b/>
          <w:bCs/>
        </w:rPr>
        <w:t>(</w:t>
      </w:r>
      <w:r w:rsidRPr="00DE5245">
        <w:rPr>
          <w:b/>
          <w:bCs/>
        </w:rPr>
        <w:t>Python 3.11.4</w:t>
      </w:r>
      <w:r>
        <w:rPr>
          <w:b/>
          <w:bCs/>
        </w:rPr>
        <w:t>):</w:t>
      </w:r>
    </w:p>
    <w:p w14:paraId="167C2493" w14:textId="77777777" w:rsidR="00281EE7" w:rsidRDefault="00281EE7" w:rsidP="006F0EBF"/>
    <w:p w14:paraId="41626C95" w14:textId="59FB3DBB" w:rsidR="006F0EBF" w:rsidRDefault="006F0EBF" w:rsidP="006F0EBF">
      <w:r>
        <w:t>Package requirements:</w:t>
      </w:r>
    </w:p>
    <w:p w14:paraId="77EC774D" w14:textId="09F7403F" w:rsidR="006F0EBF" w:rsidRDefault="00281EE7" w:rsidP="006F0EBF">
      <w:pPr>
        <w:pStyle w:val="ListParagraph"/>
        <w:numPr>
          <w:ilvl w:val="0"/>
          <w:numId w:val="21"/>
        </w:numPr>
        <w:spacing w:after="160" w:line="259" w:lineRule="auto"/>
        <w:contextualSpacing/>
      </w:pPr>
      <w:proofErr w:type="spellStart"/>
      <w:r>
        <w:t>T</w:t>
      </w:r>
      <w:r w:rsidR="006F0EBF">
        <w:t>kinter</w:t>
      </w:r>
      <w:proofErr w:type="spellEnd"/>
    </w:p>
    <w:p w14:paraId="497713C5" w14:textId="307AACCF" w:rsidR="00281EE7" w:rsidRDefault="00281EE7" w:rsidP="006F0EBF">
      <w:pPr>
        <w:pStyle w:val="ListParagraph"/>
        <w:numPr>
          <w:ilvl w:val="0"/>
          <w:numId w:val="21"/>
        </w:numPr>
        <w:spacing w:after="160" w:line="259" w:lineRule="auto"/>
        <w:contextualSpacing/>
      </w:pPr>
      <w:proofErr w:type="spellStart"/>
      <w:r>
        <w:t>Openpyxl</w:t>
      </w:r>
      <w:proofErr w:type="spellEnd"/>
    </w:p>
    <w:p w14:paraId="49ACAD40" w14:textId="405917A2" w:rsidR="00281EE7" w:rsidRDefault="00281EE7" w:rsidP="006F0EBF">
      <w:pPr>
        <w:pStyle w:val="ListParagraph"/>
        <w:numPr>
          <w:ilvl w:val="0"/>
          <w:numId w:val="21"/>
        </w:numPr>
        <w:spacing w:after="160" w:line="259" w:lineRule="auto"/>
        <w:contextualSpacing/>
      </w:pPr>
      <w:proofErr w:type="spellStart"/>
      <w:r>
        <w:t>pysftp</w:t>
      </w:r>
      <w:proofErr w:type="spellEnd"/>
    </w:p>
    <w:p w14:paraId="45A9C9BF" w14:textId="77777777" w:rsidR="006F0EBF" w:rsidRDefault="006F0EBF" w:rsidP="006F0EBF">
      <w:pPr>
        <w:ind w:left="360"/>
      </w:pPr>
      <w:r>
        <w:t xml:space="preserve">How to install </w:t>
      </w:r>
      <w:proofErr w:type="spellStart"/>
      <w:r>
        <w:t>tkinter</w:t>
      </w:r>
      <w:proofErr w:type="spellEnd"/>
      <w:r>
        <w:t xml:space="preserve">, </w:t>
      </w:r>
      <w:proofErr w:type="spellStart"/>
      <w:r w:rsidRPr="008A4E4F">
        <w:t>openpyxl</w:t>
      </w:r>
      <w:proofErr w:type="spellEnd"/>
      <w:r>
        <w:t xml:space="preserve">, </w:t>
      </w:r>
      <w:proofErr w:type="spellStart"/>
      <w:r w:rsidRPr="008A4E4F">
        <w:t>pysftp</w:t>
      </w:r>
      <w:proofErr w:type="spellEnd"/>
      <w:r>
        <w:t xml:space="preserve"> on windows:</w:t>
      </w:r>
    </w:p>
    <w:p w14:paraId="1DAD7922" w14:textId="77777777" w:rsidR="006F0EBF" w:rsidRDefault="006F0EBF" w:rsidP="006F0EBF">
      <w:pPr>
        <w:pStyle w:val="ListParagraph"/>
        <w:numPr>
          <w:ilvl w:val="0"/>
          <w:numId w:val="22"/>
        </w:numPr>
        <w:spacing w:after="160" w:line="259" w:lineRule="auto"/>
        <w:contextualSpacing/>
      </w:pPr>
      <w:r>
        <w:t>Create folder for run script example &lt;</w:t>
      </w:r>
      <w:r w:rsidRPr="0030710D">
        <w:t xml:space="preserve"> C:\Users\</w:t>
      </w:r>
      <w:r>
        <w:t>&lt;signum&gt;</w:t>
      </w:r>
      <w:r w:rsidRPr="0030710D">
        <w:t>\Downloads\</w:t>
      </w:r>
      <w:r>
        <w:t>MoshellEditor&gt;</w:t>
      </w:r>
    </w:p>
    <w:p w14:paraId="230CD18A" w14:textId="77777777" w:rsidR="006F0EBF" w:rsidRDefault="006F0EBF" w:rsidP="006F0EBF">
      <w:pPr>
        <w:pStyle w:val="ListParagraph"/>
        <w:numPr>
          <w:ilvl w:val="0"/>
          <w:numId w:val="22"/>
        </w:numPr>
        <w:spacing w:after="160" w:line="259" w:lineRule="auto"/>
        <w:contextualSpacing/>
      </w:pPr>
      <w:r>
        <w:t xml:space="preserve">Go to directory cd </w:t>
      </w:r>
      <w:r w:rsidRPr="0030710D">
        <w:t>C:\Users\</w:t>
      </w:r>
      <w:r>
        <w:t>&lt;signum&gt;</w:t>
      </w:r>
      <w:r w:rsidRPr="0030710D">
        <w:t>\Downloads\</w:t>
      </w:r>
      <w:r>
        <w:t>MoshellEditor</w:t>
      </w:r>
    </w:p>
    <w:p w14:paraId="3DCF59D9" w14:textId="77777777" w:rsidR="006F0EBF" w:rsidRDefault="006F0EBF" w:rsidP="006F0EBF">
      <w:pPr>
        <w:pStyle w:val="ListParagraph"/>
        <w:numPr>
          <w:ilvl w:val="0"/>
          <w:numId w:val="22"/>
        </w:numPr>
        <w:spacing w:after="160" w:line="259" w:lineRule="auto"/>
        <w:contextualSpacing/>
      </w:pPr>
      <w:r>
        <w:t xml:space="preserve">Running commands: </w:t>
      </w:r>
    </w:p>
    <w:p w14:paraId="56B6B4F2" w14:textId="77777777" w:rsidR="006F0EBF" w:rsidRPr="008A4E4F" w:rsidRDefault="006F0EBF" w:rsidP="006F0EBF">
      <w:pPr>
        <w:pStyle w:val="ListParagraph"/>
        <w:numPr>
          <w:ilvl w:val="1"/>
          <w:numId w:val="22"/>
        </w:numPr>
        <w:spacing w:after="160" w:line="259" w:lineRule="auto"/>
        <w:contextualSpacing/>
      </w:pPr>
      <w:proofErr w:type="spellStart"/>
      <w:r w:rsidRPr="00340213">
        <w:rPr>
          <w:i/>
          <w:iCs/>
        </w:rPr>
        <w:t>py</w:t>
      </w:r>
      <w:proofErr w:type="spellEnd"/>
      <w:r w:rsidRPr="00340213">
        <w:rPr>
          <w:i/>
          <w:iCs/>
        </w:rPr>
        <w:t xml:space="preserve"> -m pip install </w:t>
      </w:r>
      <w:proofErr w:type="spellStart"/>
      <w:proofErr w:type="gramStart"/>
      <w:r>
        <w:rPr>
          <w:i/>
          <w:iCs/>
        </w:rPr>
        <w:t>tkinter</w:t>
      </w:r>
      <w:proofErr w:type="spellEnd"/>
      <w:proofErr w:type="gramEnd"/>
    </w:p>
    <w:p w14:paraId="3A487CF5" w14:textId="77777777" w:rsidR="006F0EBF" w:rsidRPr="008A4E4F" w:rsidRDefault="006F0EBF" w:rsidP="006F0EBF">
      <w:pPr>
        <w:pStyle w:val="ListParagraph"/>
        <w:numPr>
          <w:ilvl w:val="1"/>
          <w:numId w:val="22"/>
        </w:numPr>
        <w:spacing w:after="160" w:line="259" w:lineRule="auto"/>
        <w:contextualSpacing/>
      </w:pPr>
      <w:proofErr w:type="spellStart"/>
      <w:r>
        <w:rPr>
          <w:i/>
          <w:iCs/>
        </w:rPr>
        <w:t>py</w:t>
      </w:r>
      <w:proofErr w:type="spellEnd"/>
      <w:r>
        <w:rPr>
          <w:i/>
          <w:iCs/>
        </w:rPr>
        <w:t xml:space="preserve"> -m pip install </w:t>
      </w:r>
      <w:proofErr w:type="spellStart"/>
      <w:proofErr w:type="gramStart"/>
      <w:r>
        <w:rPr>
          <w:i/>
          <w:iCs/>
        </w:rPr>
        <w:t>openpyxl</w:t>
      </w:r>
      <w:proofErr w:type="spellEnd"/>
      <w:proofErr w:type="gramEnd"/>
    </w:p>
    <w:p w14:paraId="09EEA311" w14:textId="709B99C4" w:rsidR="006F0EBF" w:rsidRPr="00281EE7" w:rsidRDefault="006F0EBF" w:rsidP="006F0EBF">
      <w:pPr>
        <w:pStyle w:val="ListParagraph"/>
        <w:numPr>
          <w:ilvl w:val="1"/>
          <w:numId w:val="22"/>
        </w:numPr>
        <w:spacing w:after="160" w:line="259" w:lineRule="auto"/>
        <w:contextualSpacing/>
      </w:pPr>
      <w:proofErr w:type="spellStart"/>
      <w:r>
        <w:rPr>
          <w:i/>
          <w:iCs/>
        </w:rPr>
        <w:t>py</w:t>
      </w:r>
      <w:proofErr w:type="spellEnd"/>
      <w:r>
        <w:rPr>
          <w:i/>
          <w:iCs/>
        </w:rPr>
        <w:t xml:space="preserve"> -m pip </w:t>
      </w:r>
      <w:r w:rsidR="00394611">
        <w:rPr>
          <w:i/>
          <w:iCs/>
        </w:rPr>
        <w:t xml:space="preserve">install </w:t>
      </w:r>
      <w:proofErr w:type="spellStart"/>
      <w:proofErr w:type="gramStart"/>
      <w:r>
        <w:rPr>
          <w:i/>
          <w:iCs/>
        </w:rPr>
        <w:t>pysftp</w:t>
      </w:r>
      <w:proofErr w:type="spellEnd"/>
      <w:proofErr w:type="gramEnd"/>
    </w:p>
    <w:p w14:paraId="70185E0C" w14:textId="77777777" w:rsidR="00281EE7" w:rsidRDefault="00281EE7" w:rsidP="00281EE7">
      <w:pPr>
        <w:pStyle w:val="ListParagraph"/>
        <w:spacing w:after="160" w:line="259" w:lineRule="auto"/>
        <w:ind w:left="1440"/>
        <w:contextualSpacing/>
      </w:pPr>
    </w:p>
    <w:p w14:paraId="22F27169" w14:textId="77777777" w:rsidR="006F0EBF" w:rsidRDefault="006F0EBF" w:rsidP="006F0EBF">
      <w:pPr>
        <w:pStyle w:val="ListParagraph"/>
        <w:numPr>
          <w:ilvl w:val="0"/>
          <w:numId w:val="22"/>
        </w:numPr>
        <w:spacing w:after="160" w:line="259" w:lineRule="auto"/>
        <w:contextualSpacing/>
      </w:pPr>
      <w:r>
        <w:t xml:space="preserve">Set alias </w:t>
      </w:r>
      <w:proofErr w:type="gramStart"/>
      <w:r>
        <w:t>in .</w:t>
      </w:r>
      <w:proofErr w:type="spellStart"/>
      <w:r>
        <w:t>bashrc</w:t>
      </w:r>
      <w:proofErr w:type="spellEnd"/>
      <w:proofErr w:type="gramEnd"/>
      <w:r>
        <w:t xml:space="preserve"> file.</w:t>
      </w:r>
    </w:p>
    <w:p w14:paraId="49F57F64" w14:textId="77777777" w:rsidR="006F0EBF" w:rsidRDefault="006F0EBF" w:rsidP="006F0EBF">
      <w:pPr>
        <w:pStyle w:val="ListParagraph"/>
      </w:pPr>
    </w:p>
    <w:p w14:paraId="6A250CA5" w14:textId="77777777" w:rsidR="006F0EBF" w:rsidRDefault="006F0EBF" w:rsidP="006F0EBF">
      <w:r>
        <w:rPr>
          <w:noProof/>
        </w:rPr>
        <w:lastRenderedPageBreak/>
        <w:drawing>
          <wp:inline distT="0" distB="0" distL="0" distR="0" wp14:anchorId="78B1ADCB" wp14:editId="536542D9">
            <wp:extent cx="5760085" cy="19659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60085" cy="1965960"/>
                    </a:xfrm>
                    <a:prstGeom prst="rect">
                      <a:avLst/>
                    </a:prstGeom>
                  </pic:spPr>
                </pic:pic>
              </a:graphicData>
            </a:graphic>
          </wp:inline>
        </w:drawing>
      </w:r>
    </w:p>
    <w:p w14:paraId="2A6316AB" w14:textId="77777777" w:rsidR="006F0EBF" w:rsidRPr="00340213" w:rsidRDefault="006F0EBF" w:rsidP="006F0EBF">
      <w:pPr>
        <w:pStyle w:val="ListParagraph"/>
      </w:pPr>
    </w:p>
    <w:p w14:paraId="54A4356C" w14:textId="77777777" w:rsidR="00AF13BD" w:rsidRDefault="00AF13BD" w:rsidP="00281EE7">
      <w:pPr>
        <w:pStyle w:val="NormalIndent"/>
        <w:ind w:left="0"/>
        <w:rPr>
          <w:rFonts w:ascii="Arial" w:hAnsi="Arial" w:cs="Arial"/>
          <w:sz w:val="22"/>
          <w:szCs w:val="22"/>
        </w:rPr>
      </w:pPr>
    </w:p>
    <w:p w14:paraId="7E3195E2" w14:textId="77777777" w:rsidR="00AF13BD" w:rsidRDefault="00AF13BD" w:rsidP="00281EE7">
      <w:pPr>
        <w:pStyle w:val="NormalIndent"/>
        <w:ind w:left="0"/>
        <w:rPr>
          <w:rFonts w:ascii="Arial" w:hAnsi="Arial" w:cs="Arial"/>
          <w:sz w:val="22"/>
          <w:szCs w:val="22"/>
        </w:rPr>
      </w:pPr>
    </w:p>
    <w:p w14:paraId="4969F772" w14:textId="77777777" w:rsidR="00AF13BD" w:rsidRDefault="00AF13BD" w:rsidP="00281EE7">
      <w:pPr>
        <w:pStyle w:val="NormalIndent"/>
        <w:ind w:left="0"/>
        <w:rPr>
          <w:rFonts w:ascii="Arial" w:hAnsi="Arial" w:cs="Arial"/>
          <w:sz w:val="22"/>
          <w:szCs w:val="22"/>
        </w:rPr>
      </w:pPr>
    </w:p>
    <w:p w14:paraId="116E1539" w14:textId="77777777" w:rsidR="00AF13BD" w:rsidRDefault="00AF13BD" w:rsidP="00281EE7">
      <w:pPr>
        <w:pStyle w:val="NormalIndent"/>
        <w:ind w:left="0"/>
        <w:rPr>
          <w:rFonts w:ascii="Arial" w:hAnsi="Arial" w:cs="Arial"/>
          <w:sz w:val="22"/>
          <w:szCs w:val="22"/>
        </w:rPr>
      </w:pPr>
    </w:p>
    <w:p w14:paraId="77187B31" w14:textId="3BCFA62E" w:rsidR="005E60BB" w:rsidRDefault="00AF13BD" w:rsidP="00AF13BD">
      <w:pPr>
        <w:pStyle w:val="NormalIndent"/>
        <w:numPr>
          <w:ilvl w:val="0"/>
          <w:numId w:val="22"/>
        </w:numPr>
        <w:rPr>
          <w:rFonts w:ascii="Arial" w:hAnsi="Arial" w:cs="Arial"/>
          <w:sz w:val="22"/>
          <w:szCs w:val="22"/>
        </w:rPr>
      </w:pPr>
      <w:r>
        <w:rPr>
          <w:rFonts w:ascii="Arial" w:hAnsi="Arial" w:cs="Arial"/>
          <w:sz w:val="22"/>
          <w:szCs w:val="22"/>
        </w:rPr>
        <w:t xml:space="preserve"> </w:t>
      </w:r>
      <w:r w:rsidR="005E60BB">
        <w:rPr>
          <w:rFonts w:ascii="Arial" w:hAnsi="Arial" w:cs="Arial"/>
          <w:sz w:val="22"/>
          <w:szCs w:val="22"/>
        </w:rPr>
        <w:t>Best display setting for scale is 125% as below.</w:t>
      </w:r>
    </w:p>
    <w:p w14:paraId="56D6A448" w14:textId="77777777" w:rsidR="005E60BB" w:rsidRDefault="005E60BB" w:rsidP="00281EE7">
      <w:pPr>
        <w:pStyle w:val="NormalIndent"/>
        <w:ind w:left="0"/>
        <w:rPr>
          <w:rFonts w:ascii="Arial" w:hAnsi="Arial" w:cs="Arial"/>
          <w:sz w:val="22"/>
          <w:szCs w:val="22"/>
        </w:rPr>
      </w:pPr>
    </w:p>
    <w:p w14:paraId="4034736C" w14:textId="590D60DC" w:rsidR="005E60BB" w:rsidRDefault="005E60BB" w:rsidP="00281EE7">
      <w:pPr>
        <w:pStyle w:val="NormalIndent"/>
        <w:ind w:left="0"/>
        <w:rPr>
          <w:rFonts w:ascii="Arial" w:hAnsi="Arial" w:cs="Arial"/>
          <w:sz w:val="22"/>
          <w:szCs w:val="22"/>
        </w:rPr>
      </w:pPr>
      <w:r>
        <w:rPr>
          <w:noProof/>
        </w:rPr>
        <w:drawing>
          <wp:inline distT="0" distB="0" distL="0" distR="0" wp14:anchorId="7149C17E" wp14:editId="3590FC5B">
            <wp:extent cx="2141406" cy="2941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141406" cy="2941575"/>
                    </a:xfrm>
                    <a:prstGeom prst="rect">
                      <a:avLst/>
                    </a:prstGeom>
                  </pic:spPr>
                </pic:pic>
              </a:graphicData>
            </a:graphic>
          </wp:inline>
        </w:drawing>
      </w:r>
    </w:p>
    <w:p w14:paraId="1CA4704D" w14:textId="77777777" w:rsidR="005E60BB" w:rsidRDefault="005E60BB" w:rsidP="00281EE7">
      <w:pPr>
        <w:pStyle w:val="NormalIndent"/>
        <w:ind w:left="0"/>
        <w:rPr>
          <w:rFonts w:ascii="Arial" w:hAnsi="Arial" w:cs="Arial"/>
          <w:sz w:val="22"/>
          <w:szCs w:val="22"/>
        </w:rPr>
      </w:pPr>
    </w:p>
    <w:p w14:paraId="0087009A" w14:textId="1099CF1B" w:rsidR="005E60BB" w:rsidRDefault="005E60BB" w:rsidP="00281EE7">
      <w:pPr>
        <w:pStyle w:val="NormalIndent"/>
        <w:ind w:left="0"/>
        <w:rPr>
          <w:rFonts w:ascii="Arial" w:hAnsi="Arial" w:cs="Arial"/>
          <w:sz w:val="22"/>
          <w:szCs w:val="22"/>
        </w:rPr>
      </w:pPr>
      <w:r>
        <w:rPr>
          <w:noProof/>
        </w:rPr>
        <w:lastRenderedPageBreak/>
        <w:drawing>
          <wp:inline distT="0" distB="0" distL="0" distR="0" wp14:anchorId="6591554C" wp14:editId="22757F1A">
            <wp:extent cx="5732145" cy="343344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2145" cy="3433445"/>
                    </a:xfrm>
                    <a:prstGeom prst="rect">
                      <a:avLst/>
                    </a:prstGeom>
                  </pic:spPr>
                </pic:pic>
              </a:graphicData>
            </a:graphic>
          </wp:inline>
        </w:drawing>
      </w:r>
    </w:p>
    <w:p w14:paraId="77AAFD4C" w14:textId="3A9C71EB" w:rsidR="005E60BB" w:rsidRDefault="005E60BB" w:rsidP="00281EE7">
      <w:pPr>
        <w:pStyle w:val="NormalIndent"/>
        <w:ind w:left="0"/>
        <w:rPr>
          <w:rFonts w:ascii="Arial" w:hAnsi="Arial" w:cs="Arial"/>
          <w:sz w:val="22"/>
          <w:szCs w:val="22"/>
        </w:rPr>
      </w:pPr>
    </w:p>
    <w:p w14:paraId="72752239" w14:textId="24A9BE87" w:rsidR="00AF13BD" w:rsidRDefault="00AF13BD" w:rsidP="00AF13BD">
      <w:pPr>
        <w:pStyle w:val="ListParagraph"/>
        <w:numPr>
          <w:ilvl w:val="0"/>
          <w:numId w:val="22"/>
        </w:numPr>
        <w:spacing w:after="160" w:line="259" w:lineRule="auto"/>
        <w:contextualSpacing/>
      </w:pPr>
      <w:r>
        <w:t xml:space="preserve">Start the tool by type </w:t>
      </w:r>
      <w:proofErr w:type="spellStart"/>
      <w:r>
        <w:t>MoshellEditor</w:t>
      </w:r>
      <w:proofErr w:type="spellEnd"/>
      <w:r>
        <w:t xml:space="preserve"> in Cygwin.</w:t>
      </w:r>
    </w:p>
    <w:p w14:paraId="12AEEA3B" w14:textId="77777777" w:rsidR="00AF13BD" w:rsidRDefault="00AF13BD" w:rsidP="00AF13BD">
      <w:pPr>
        <w:pStyle w:val="NormalIndent"/>
        <w:ind w:left="0"/>
        <w:rPr>
          <w:rFonts w:ascii="Arial" w:hAnsi="Arial" w:cs="Arial"/>
          <w:sz w:val="22"/>
          <w:szCs w:val="22"/>
        </w:rPr>
      </w:pPr>
      <w:r>
        <w:rPr>
          <w:noProof/>
        </w:rPr>
        <w:drawing>
          <wp:inline distT="0" distB="0" distL="0" distR="0" wp14:anchorId="5B5CA748" wp14:editId="0C8A6ACC">
            <wp:extent cx="2972058" cy="411516"/>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972058" cy="411516"/>
                    </a:xfrm>
                    <a:prstGeom prst="rect">
                      <a:avLst/>
                    </a:prstGeom>
                  </pic:spPr>
                </pic:pic>
              </a:graphicData>
            </a:graphic>
          </wp:inline>
        </w:drawing>
      </w:r>
    </w:p>
    <w:p w14:paraId="1ECB25C8" w14:textId="77777777" w:rsidR="00AF13BD" w:rsidRPr="00CD2FA1" w:rsidRDefault="00AF13BD" w:rsidP="00281EE7">
      <w:pPr>
        <w:pStyle w:val="NormalIndent"/>
        <w:ind w:left="0"/>
        <w:rPr>
          <w:rFonts w:ascii="Arial" w:hAnsi="Arial" w:cs="Arial"/>
          <w:sz w:val="22"/>
          <w:szCs w:val="22"/>
        </w:rPr>
      </w:pPr>
    </w:p>
    <w:p w14:paraId="37D2BAEA" w14:textId="2481BECE" w:rsidR="00890056" w:rsidRDefault="0023432E" w:rsidP="00890056">
      <w:pPr>
        <w:pStyle w:val="Heading1"/>
      </w:pPr>
      <w:bookmarkStart w:id="70" w:name="_Toc159751387"/>
      <w:r>
        <w:t>Tool Source</w:t>
      </w:r>
      <w:bookmarkEnd w:id="70"/>
    </w:p>
    <w:p w14:paraId="2081B78F" w14:textId="2881DFB3" w:rsidR="0023432E" w:rsidRDefault="0023432E" w:rsidP="0023432E">
      <w:pPr>
        <w:pStyle w:val="Heading2"/>
      </w:pPr>
      <w:bookmarkStart w:id="71" w:name="_Toc159751388"/>
      <w:r>
        <w:t>Latest Version</w:t>
      </w:r>
      <w:r w:rsidR="00FE7F89">
        <w:t xml:space="preserve"> (</w:t>
      </w:r>
      <w:r w:rsidR="006624F2">
        <w:t>25</w:t>
      </w:r>
      <w:r w:rsidR="00FE7F89">
        <w:t>-</w:t>
      </w:r>
      <w:r w:rsidR="006624F2">
        <w:t>Feb</w:t>
      </w:r>
      <w:r w:rsidR="00FE7F89">
        <w:t>-202</w:t>
      </w:r>
      <w:r w:rsidR="006751A7">
        <w:t>4</w:t>
      </w:r>
      <w:r w:rsidR="00FE7F89">
        <w:t>)</w:t>
      </w:r>
      <w:bookmarkEnd w:id="71"/>
    </w:p>
    <w:p w14:paraId="39F4B7E0" w14:textId="378ECA76" w:rsidR="00211B1F" w:rsidRDefault="00000000" w:rsidP="00211B1F">
      <w:pPr>
        <w:pStyle w:val="NormalIndent"/>
        <w:ind w:left="0"/>
        <w:rPr>
          <w:rStyle w:val="Hyperlink"/>
        </w:rPr>
      </w:pPr>
      <w:hyperlink r:id="rId102" w:history="1">
        <w:r w:rsidR="00211B1F" w:rsidRPr="001817A0">
          <w:rPr>
            <w:rStyle w:val="Hyperlink"/>
          </w:rPr>
          <w:t>https://web.yammer.com/main/org/ericsson.com/users/eyJfdHlwZSI6IlVzZXIiLCJpZCI6IjEyODI5MjE3MjU5NTIifQ/storyline</w:t>
        </w:r>
      </w:hyperlink>
    </w:p>
    <w:p w14:paraId="7BF9E10A" w14:textId="3C3B241C" w:rsidR="00FE7F89" w:rsidRDefault="00FE7F89" w:rsidP="00211B1F">
      <w:pPr>
        <w:pStyle w:val="NormalIndent"/>
        <w:ind w:left="0"/>
        <w:rPr>
          <w:rStyle w:val="Hyperlink"/>
        </w:rPr>
      </w:pPr>
    </w:p>
    <w:p w14:paraId="6ABDE035" w14:textId="77777777" w:rsidR="006624F2" w:rsidRDefault="006624F2" w:rsidP="00211B1F">
      <w:pPr>
        <w:pStyle w:val="NormalIndent"/>
        <w:ind w:left="0"/>
      </w:pPr>
    </w:p>
    <w:p w14:paraId="2AF7A70C" w14:textId="77777777" w:rsidR="006624F2" w:rsidRDefault="006624F2" w:rsidP="00211B1F">
      <w:pPr>
        <w:pStyle w:val="NormalIndent"/>
        <w:ind w:left="0"/>
      </w:pPr>
    </w:p>
    <w:p w14:paraId="47188B17" w14:textId="77777777" w:rsidR="006624F2" w:rsidRDefault="006624F2" w:rsidP="00211B1F">
      <w:pPr>
        <w:pStyle w:val="NormalIndent"/>
        <w:ind w:left="0"/>
      </w:pPr>
    </w:p>
    <w:p w14:paraId="7E8B6D18" w14:textId="77777777" w:rsidR="006624F2" w:rsidRDefault="006624F2" w:rsidP="00211B1F">
      <w:pPr>
        <w:pStyle w:val="NormalIndent"/>
        <w:ind w:left="0"/>
      </w:pPr>
    </w:p>
    <w:p w14:paraId="0570F435" w14:textId="77777777" w:rsidR="006624F2" w:rsidRDefault="006624F2" w:rsidP="00211B1F">
      <w:pPr>
        <w:pStyle w:val="NormalIndent"/>
        <w:ind w:left="0"/>
      </w:pPr>
    </w:p>
    <w:p w14:paraId="39860C14" w14:textId="77777777" w:rsidR="006624F2" w:rsidRDefault="006624F2" w:rsidP="00211B1F">
      <w:pPr>
        <w:pStyle w:val="NormalIndent"/>
        <w:ind w:left="0"/>
      </w:pPr>
    </w:p>
    <w:p w14:paraId="5DCE0DDE" w14:textId="77777777" w:rsidR="006624F2" w:rsidRDefault="006624F2" w:rsidP="00211B1F">
      <w:pPr>
        <w:pStyle w:val="NormalIndent"/>
        <w:ind w:left="0"/>
      </w:pPr>
    </w:p>
    <w:p w14:paraId="512514FF" w14:textId="77777777" w:rsidR="006624F2" w:rsidRDefault="006624F2" w:rsidP="00211B1F">
      <w:pPr>
        <w:pStyle w:val="NormalIndent"/>
        <w:ind w:left="0"/>
      </w:pPr>
    </w:p>
    <w:p w14:paraId="161FD923" w14:textId="77777777" w:rsidR="006624F2" w:rsidRDefault="006624F2" w:rsidP="00211B1F">
      <w:pPr>
        <w:pStyle w:val="NormalIndent"/>
        <w:ind w:left="0"/>
      </w:pPr>
    </w:p>
    <w:p w14:paraId="65E07BC5" w14:textId="77777777" w:rsidR="006624F2" w:rsidRDefault="006624F2" w:rsidP="00211B1F">
      <w:pPr>
        <w:pStyle w:val="NormalIndent"/>
        <w:ind w:left="0"/>
      </w:pPr>
    </w:p>
    <w:p w14:paraId="435F3E49" w14:textId="77777777" w:rsidR="006624F2" w:rsidRDefault="006624F2" w:rsidP="00211B1F">
      <w:pPr>
        <w:pStyle w:val="NormalIndent"/>
        <w:ind w:left="0"/>
      </w:pPr>
    </w:p>
    <w:p w14:paraId="73DE245E" w14:textId="77777777" w:rsidR="006624F2" w:rsidRDefault="006624F2" w:rsidP="00211B1F">
      <w:pPr>
        <w:pStyle w:val="NormalIndent"/>
        <w:ind w:left="0"/>
      </w:pPr>
    </w:p>
    <w:p w14:paraId="4BC3F804" w14:textId="77777777" w:rsidR="006624F2" w:rsidRDefault="006624F2" w:rsidP="00211B1F">
      <w:pPr>
        <w:pStyle w:val="NormalIndent"/>
        <w:ind w:left="0"/>
      </w:pPr>
    </w:p>
    <w:p w14:paraId="213EEB34" w14:textId="77777777" w:rsidR="006624F2" w:rsidRDefault="006624F2" w:rsidP="00211B1F">
      <w:pPr>
        <w:pStyle w:val="NormalIndent"/>
        <w:ind w:left="0"/>
      </w:pPr>
    </w:p>
    <w:p w14:paraId="63514313" w14:textId="380E8CDE" w:rsidR="00EE5E6A" w:rsidRDefault="00EE5E6A" w:rsidP="00211B1F">
      <w:pPr>
        <w:pStyle w:val="NormalIndent"/>
        <w:ind w:left="0"/>
      </w:pPr>
      <w:r>
        <w:lastRenderedPageBreak/>
        <w:t>Simple Remote Connection:</w:t>
      </w:r>
    </w:p>
    <w:p w14:paraId="7EDD5657" w14:textId="0CA90948" w:rsidR="00EE5E6A" w:rsidRDefault="00EE5E6A" w:rsidP="00211B1F">
      <w:pPr>
        <w:pStyle w:val="NormalIndent"/>
        <w:ind w:left="0"/>
      </w:pPr>
    </w:p>
    <w:p w14:paraId="4BD5D537" w14:textId="5620DFB4" w:rsidR="00EE5E6A" w:rsidRDefault="001540E6" w:rsidP="00211B1F">
      <w:pPr>
        <w:pStyle w:val="NormalIndent"/>
        <w:ind w:left="0"/>
      </w:pPr>
      <w:r>
        <w:rPr>
          <w:noProof/>
        </w:rPr>
        <w:drawing>
          <wp:inline distT="0" distB="0" distL="0" distR="0" wp14:anchorId="4632F134" wp14:editId="3E90D3DF">
            <wp:extent cx="5732145" cy="45243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2145" cy="4524375"/>
                    </a:xfrm>
                    <a:prstGeom prst="rect">
                      <a:avLst/>
                    </a:prstGeom>
                  </pic:spPr>
                </pic:pic>
              </a:graphicData>
            </a:graphic>
          </wp:inline>
        </w:drawing>
      </w:r>
    </w:p>
    <w:p w14:paraId="611C0D55" w14:textId="77777777" w:rsidR="00567F86" w:rsidRDefault="00567F86" w:rsidP="00211B1F">
      <w:pPr>
        <w:pStyle w:val="NormalIndent"/>
        <w:ind w:left="0"/>
      </w:pPr>
    </w:p>
    <w:p w14:paraId="3EE73565" w14:textId="77777777" w:rsidR="00211B1F" w:rsidRPr="00211B1F" w:rsidRDefault="00211B1F" w:rsidP="00211B1F">
      <w:pPr>
        <w:pStyle w:val="NormalIndent"/>
        <w:ind w:left="0"/>
      </w:pPr>
    </w:p>
    <w:p w14:paraId="4F04CC8F" w14:textId="6D3037BE" w:rsidR="0023432E" w:rsidRDefault="0023432E" w:rsidP="0023432E">
      <w:pPr>
        <w:pStyle w:val="Heading2"/>
      </w:pPr>
      <w:bookmarkStart w:id="72" w:name="_Toc159751389"/>
      <w:r>
        <w:t>Demo Videos</w:t>
      </w:r>
      <w:bookmarkEnd w:id="72"/>
    </w:p>
    <w:p w14:paraId="7ECF726C" w14:textId="71199C3A" w:rsidR="0023432E" w:rsidRDefault="00211B1F" w:rsidP="00211B1F">
      <w:pPr>
        <w:pStyle w:val="NormalIndent"/>
        <w:ind w:left="0"/>
      </w:pPr>
      <w:r>
        <w:t>First Demo Video:</w:t>
      </w:r>
    </w:p>
    <w:p w14:paraId="7E8B4BA9" w14:textId="40E2967E" w:rsidR="00211B1F" w:rsidRDefault="00211B1F" w:rsidP="00211B1F">
      <w:pPr>
        <w:pStyle w:val="NormalIndent"/>
        <w:ind w:left="0"/>
      </w:pPr>
    </w:p>
    <w:p w14:paraId="4FB4429A" w14:textId="0B7BFF7B" w:rsidR="00211B1F" w:rsidRDefault="00000000" w:rsidP="00211B1F">
      <w:pPr>
        <w:pStyle w:val="NormalIndent"/>
        <w:ind w:left="0"/>
      </w:pPr>
      <w:hyperlink r:id="rId104" w:history="1">
        <w:r w:rsidR="00211B1F" w:rsidRPr="001817A0">
          <w:rPr>
            <w:rStyle w:val="Hyperlink"/>
          </w:rPr>
          <w:t>https://web.yammer.com/main/org/ericsson.com/threads/eyJfdHlwZSI6IlRocmVhZCIsImlkIjoiMjUxOTc0MTc1NDI0NTEyMCJ9?trk_copy_link=V1</w:t>
        </w:r>
      </w:hyperlink>
    </w:p>
    <w:p w14:paraId="7729F41F" w14:textId="77777777" w:rsidR="00211B1F" w:rsidRPr="0023432E" w:rsidRDefault="00211B1F" w:rsidP="00211B1F">
      <w:pPr>
        <w:pStyle w:val="NormalIndent"/>
        <w:ind w:left="0"/>
      </w:pPr>
    </w:p>
    <w:p w14:paraId="7F78A448" w14:textId="5F35D806" w:rsidR="0023432E" w:rsidRDefault="00D740BD" w:rsidP="008548E7">
      <w:pPr>
        <w:pStyle w:val="NormalIndent"/>
        <w:ind w:left="0"/>
      </w:pPr>
      <w:r>
        <w:t>S</w:t>
      </w:r>
      <w:r w:rsidR="008548E7">
        <w:t>econd Demo Video: How to debug your script.</w:t>
      </w:r>
    </w:p>
    <w:p w14:paraId="3179EB11" w14:textId="04435D1E" w:rsidR="008548E7" w:rsidRDefault="008548E7" w:rsidP="008548E7">
      <w:pPr>
        <w:pStyle w:val="NormalIndent"/>
        <w:ind w:left="0"/>
      </w:pPr>
    </w:p>
    <w:p w14:paraId="42EB60BC" w14:textId="38292473" w:rsidR="00DF3842" w:rsidRDefault="00000000" w:rsidP="008548E7">
      <w:pPr>
        <w:pStyle w:val="NormalIndent"/>
        <w:ind w:left="0"/>
      </w:pPr>
      <w:hyperlink r:id="rId105" w:history="1">
        <w:r w:rsidR="00F822B2" w:rsidRPr="00A1205F">
          <w:rPr>
            <w:rStyle w:val="Hyperlink"/>
          </w:rPr>
          <w:t>https://web.yammer.com/main/org/ericsson.com/threads/eyJfdHlwZSI6IlRocmVhZCIsImlkIjoiMjU1NDY5MDI3MDgzODc4NCJ9?trk_copy_link=V1</w:t>
        </w:r>
      </w:hyperlink>
    </w:p>
    <w:p w14:paraId="5F313C7C" w14:textId="77777777" w:rsidR="00DF3842" w:rsidRDefault="00DF3842" w:rsidP="008548E7">
      <w:pPr>
        <w:pStyle w:val="NormalIndent"/>
        <w:ind w:left="0"/>
      </w:pPr>
    </w:p>
    <w:p w14:paraId="6D2F0FA7" w14:textId="77777777" w:rsidR="0036586E" w:rsidRDefault="0036586E" w:rsidP="008548E7">
      <w:pPr>
        <w:pStyle w:val="NormalIndent"/>
        <w:ind w:left="0"/>
      </w:pPr>
    </w:p>
    <w:p w14:paraId="66391C32" w14:textId="4AEFD0EE" w:rsidR="008548E7" w:rsidRDefault="00BD0DA2" w:rsidP="008548E7">
      <w:pPr>
        <w:pStyle w:val="NormalIndent"/>
        <w:ind w:left="0"/>
      </w:pPr>
      <w:r>
        <w:t>Third Demo Video: Generate Scripts base on Templates and Data from RF (Change Request Mode).</w:t>
      </w:r>
    </w:p>
    <w:p w14:paraId="73F7B7EA" w14:textId="01578F5C" w:rsidR="00BD0DA2" w:rsidRDefault="00BD0DA2" w:rsidP="008548E7">
      <w:pPr>
        <w:pStyle w:val="NormalIndent"/>
        <w:ind w:left="0"/>
      </w:pPr>
    </w:p>
    <w:p w14:paraId="17237FEF" w14:textId="32FA7814" w:rsidR="00BD0DA2" w:rsidRDefault="00000000" w:rsidP="008548E7">
      <w:pPr>
        <w:pStyle w:val="NormalIndent"/>
        <w:ind w:left="0"/>
      </w:pPr>
      <w:hyperlink r:id="rId106" w:history="1">
        <w:r w:rsidR="00BD0DA2" w:rsidRPr="007F604F">
          <w:rPr>
            <w:rStyle w:val="Hyperlink"/>
          </w:rPr>
          <w:t>https://web.yammer.com/main/org/ericsson.com/threads/eyJfdHlwZSI6IlRocmVhZCIsImlkIjoiMjU1MTY2MjQ0MTExMTU1MiJ9?trk_copy_link=V1</w:t>
        </w:r>
      </w:hyperlink>
    </w:p>
    <w:p w14:paraId="3A8CAEFC" w14:textId="4DDD7141" w:rsidR="00BD0DA2" w:rsidRDefault="00BD0DA2" w:rsidP="008548E7">
      <w:pPr>
        <w:pStyle w:val="NormalIndent"/>
        <w:ind w:left="0"/>
      </w:pPr>
    </w:p>
    <w:p w14:paraId="0AB50295" w14:textId="024E7553" w:rsidR="00BD0DA2" w:rsidRDefault="00BD0DA2" w:rsidP="008548E7">
      <w:pPr>
        <w:pStyle w:val="NormalIndent"/>
        <w:ind w:left="0"/>
      </w:pPr>
      <w:r>
        <w:t xml:space="preserve">Demo Video: Parse </w:t>
      </w:r>
      <w:proofErr w:type="spellStart"/>
      <w:r>
        <w:t>FolderLog</w:t>
      </w:r>
      <w:proofErr w:type="spellEnd"/>
      <w:r>
        <w:t xml:space="preserve"> (Summary) (Log files from implemented CRs)</w:t>
      </w:r>
    </w:p>
    <w:p w14:paraId="16F794AC" w14:textId="330F41B6" w:rsidR="00BD0DA2" w:rsidRDefault="00BD0DA2" w:rsidP="008548E7">
      <w:pPr>
        <w:pStyle w:val="NormalIndent"/>
        <w:ind w:left="0"/>
      </w:pPr>
    </w:p>
    <w:p w14:paraId="6B58A893" w14:textId="44F0F3F6" w:rsidR="00BD0DA2" w:rsidRDefault="00000000" w:rsidP="008548E7">
      <w:pPr>
        <w:pStyle w:val="NormalIndent"/>
        <w:ind w:left="0"/>
      </w:pPr>
      <w:hyperlink r:id="rId107" w:history="1">
        <w:r w:rsidR="00BD0DA2" w:rsidRPr="007F604F">
          <w:rPr>
            <w:rStyle w:val="Hyperlink"/>
          </w:rPr>
          <w:t>https://web.yammer.com/main/org/ericsson.com/threads/eyJfdHlwZSI6IlRocmVhZCIsImlkIjoiMjU1MTY2NjAwMDkwNDE5MiJ9?trk_copy_link=V1</w:t>
        </w:r>
      </w:hyperlink>
    </w:p>
    <w:p w14:paraId="5A952521" w14:textId="77777777" w:rsidR="00BD0DA2" w:rsidRDefault="00BD0DA2" w:rsidP="008548E7">
      <w:pPr>
        <w:pStyle w:val="NormalIndent"/>
        <w:ind w:left="0"/>
      </w:pPr>
    </w:p>
    <w:p w14:paraId="434EAA39" w14:textId="2BD4A6C5" w:rsidR="00BD0DA2" w:rsidRDefault="00BD0DA2" w:rsidP="008548E7">
      <w:pPr>
        <w:pStyle w:val="NormalIndent"/>
        <w:ind w:left="0"/>
        <w:rPr>
          <w:rFonts w:ascii="Segoe UI" w:hAnsi="Segoe UI" w:cs="Segoe UI"/>
          <w:color w:val="11100F"/>
          <w:shd w:val="clear" w:color="auto" w:fill="FFFFFF"/>
        </w:rPr>
      </w:pPr>
      <w:r>
        <w:t xml:space="preserve"> </w:t>
      </w:r>
      <w:r w:rsidR="00FE7F89">
        <w:rPr>
          <w:rFonts w:ascii="Segoe UI" w:hAnsi="Segoe UI" w:cs="Segoe UI"/>
          <w:color w:val="11100F"/>
          <w:shd w:val="clear" w:color="auto" w:fill="FFFFFF"/>
        </w:rPr>
        <w:t xml:space="preserve">Demo Video: How to generate </w:t>
      </w:r>
      <w:proofErr w:type="gramStart"/>
      <w:r w:rsidR="000B44B8">
        <w:rPr>
          <w:rFonts w:ascii="Segoe UI" w:hAnsi="Segoe UI" w:cs="Segoe UI"/>
          <w:color w:val="11100F"/>
          <w:shd w:val="clear" w:color="auto" w:fill="FFFFFF"/>
        </w:rPr>
        <w:t>“</w:t>
      </w:r>
      <w:r w:rsidR="00FE7F89">
        <w:rPr>
          <w:rFonts w:ascii="Segoe UI" w:hAnsi="Segoe UI" w:cs="Segoe UI"/>
          <w:color w:val="11100F"/>
          <w:shd w:val="clear" w:color="auto" w:fill="FFFFFF"/>
        </w:rPr>
        <w:t>.</w:t>
      </w:r>
      <w:proofErr w:type="spellStart"/>
      <w:r w:rsidR="00FE7F89">
        <w:rPr>
          <w:rFonts w:ascii="Segoe UI" w:hAnsi="Segoe UI" w:cs="Segoe UI"/>
          <w:color w:val="11100F"/>
          <w:shd w:val="clear" w:color="auto" w:fill="FFFFFF"/>
        </w:rPr>
        <w:t>mos</w:t>
      </w:r>
      <w:proofErr w:type="spellEnd"/>
      <w:proofErr w:type="gramEnd"/>
      <w:r w:rsidR="000B44B8">
        <w:rPr>
          <w:rFonts w:ascii="Segoe UI" w:hAnsi="Segoe UI" w:cs="Segoe UI"/>
          <w:color w:val="11100F"/>
          <w:shd w:val="clear" w:color="auto" w:fill="FFFFFF"/>
        </w:rPr>
        <w:t>”</w:t>
      </w:r>
      <w:r w:rsidR="00FE7F89">
        <w:rPr>
          <w:rFonts w:ascii="Segoe UI" w:hAnsi="Segoe UI" w:cs="Segoe UI"/>
          <w:color w:val="11100F"/>
          <w:shd w:val="clear" w:color="auto" w:fill="FFFFFF"/>
        </w:rPr>
        <w:t xml:space="preserve"> scripts, sftp and upload to ENM/OSS, </w:t>
      </w:r>
      <w:proofErr w:type="spellStart"/>
      <w:r w:rsidR="00FE7F89">
        <w:rPr>
          <w:rFonts w:ascii="Segoe UI" w:hAnsi="Segoe UI" w:cs="Segoe UI"/>
          <w:color w:val="11100F"/>
          <w:shd w:val="clear" w:color="auto" w:fill="FFFFFF"/>
        </w:rPr>
        <w:t>ssh</w:t>
      </w:r>
      <w:proofErr w:type="spellEnd"/>
      <w:r w:rsidR="00FE7F89">
        <w:rPr>
          <w:rFonts w:ascii="Segoe UI" w:hAnsi="Segoe UI" w:cs="Segoe UI"/>
          <w:color w:val="11100F"/>
          <w:shd w:val="clear" w:color="auto" w:fill="FFFFFF"/>
        </w:rPr>
        <w:t xml:space="preserve"> and execute </w:t>
      </w:r>
      <w:proofErr w:type="spellStart"/>
      <w:r w:rsidR="00FE7F89">
        <w:rPr>
          <w:rFonts w:ascii="Segoe UI" w:hAnsi="Segoe UI" w:cs="Segoe UI"/>
          <w:color w:val="11100F"/>
          <w:shd w:val="clear" w:color="auto" w:fill="FFFFFF"/>
        </w:rPr>
        <w:t>amosbatch</w:t>
      </w:r>
      <w:proofErr w:type="spellEnd"/>
      <w:r w:rsidR="00FE7F89">
        <w:rPr>
          <w:rFonts w:ascii="Segoe UI" w:hAnsi="Segoe UI" w:cs="Segoe UI"/>
          <w:color w:val="11100F"/>
          <w:shd w:val="clear" w:color="auto" w:fill="FFFFFF"/>
        </w:rPr>
        <w:t>, sftp and download logfiles, parse logfiles.</w:t>
      </w:r>
    </w:p>
    <w:p w14:paraId="53635239" w14:textId="245637D7" w:rsidR="00FE7F89" w:rsidRDefault="00FE7F89" w:rsidP="008548E7">
      <w:pPr>
        <w:pStyle w:val="NormalIndent"/>
        <w:ind w:left="0"/>
        <w:rPr>
          <w:rFonts w:ascii="Segoe UI" w:hAnsi="Segoe UI" w:cs="Segoe UI"/>
          <w:color w:val="11100F"/>
          <w:shd w:val="clear" w:color="auto" w:fill="FFFFFF"/>
        </w:rPr>
      </w:pPr>
    </w:p>
    <w:p w14:paraId="1AA8F27F" w14:textId="41FD7914" w:rsidR="00FE7F89" w:rsidRDefault="00000000" w:rsidP="008548E7">
      <w:pPr>
        <w:pStyle w:val="NormalIndent"/>
        <w:ind w:left="0"/>
      </w:pPr>
      <w:hyperlink r:id="rId108" w:history="1">
        <w:r w:rsidR="00FE7F89" w:rsidRPr="0017527A">
          <w:rPr>
            <w:rStyle w:val="Hyperlink"/>
          </w:rPr>
          <w:t>https://web.yammer.com/main/org/ericsson.com/threads/eyJfdHlwZSI6IlRocmVhZCIsImlkIjoiMjYxMzA3NjM3MTU2MjQ5NiJ9?trk_copy_link=V1</w:t>
        </w:r>
      </w:hyperlink>
    </w:p>
    <w:p w14:paraId="5D19AE51" w14:textId="7C11E872" w:rsidR="00FE7F89" w:rsidRDefault="00FE7F89" w:rsidP="008548E7">
      <w:pPr>
        <w:pStyle w:val="NormalIndent"/>
        <w:ind w:left="0"/>
      </w:pPr>
    </w:p>
    <w:p w14:paraId="560F4FFA" w14:textId="2F9F63D7" w:rsidR="00FE7F89" w:rsidRDefault="0049640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 xml:space="preserve">Demo Video: Auto prompt </w:t>
      </w:r>
      <w:proofErr w:type="spellStart"/>
      <w:r>
        <w:rPr>
          <w:rFonts w:ascii="Segoe UI" w:hAnsi="Segoe UI" w:cs="Segoe UI"/>
          <w:color w:val="11100F"/>
          <w:shd w:val="clear" w:color="auto" w:fill="FFFFFF"/>
        </w:rPr>
        <w:t>Moshell</w:t>
      </w:r>
      <w:proofErr w:type="spellEnd"/>
      <w:r>
        <w:rPr>
          <w:rFonts w:ascii="Segoe UI" w:hAnsi="Segoe UI" w:cs="Segoe UI"/>
          <w:color w:val="11100F"/>
          <w:shd w:val="clear" w:color="auto" w:fill="FFFFFF"/>
        </w:rPr>
        <w:t xml:space="preserve"> commands during user typing over </w:t>
      </w:r>
      <w:proofErr w:type="spellStart"/>
      <w:r>
        <w:rPr>
          <w:rFonts w:ascii="Segoe UI" w:hAnsi="Segoe UI" w:cs="Segoe UI"/>
          <w:color w:val="11100F"/>
          <w:shd w:val="clear" w:color="auto" w:fill="FFFFFF"/>
        </w:rPr>
        <w:t>ssh</w:t>
      </w:r>
      <w:proofErr w:type="spellEnd"/>
      <w:r>
        <w:rPr>
          <w:rFonts w:ascii="Segoe UI" w:hAnsi="Segoe UI" w:cs="Segoe UI"/>
          <w:color w:val="11100F"/>
          <w:shd w:val="clear" w:color="auto" w:fill="FFFFFF"/>
        </w:rPr>
        <w:t xml:space="preserve"> connection.</w:t>
      </w:r>
    </w:p>
    <w:p w14:paraId="10C5F11F" w14:textId="14BFE6B7" w:rsidR="00496400" w:rsidRDefault="00496400" w:rsidP="008548E7">
      <w:pPr>
        <w:pStyle w:val="NormalIndent"/>
        <w:ind w:left="0"/>
        <w:rPr>
          <w:rFonts w:ascii="Segoe UI" w:hAnsi="Segoe UI" w:cs="Segoe UI"/>
          <w:color w:val="11100F"/>
          <w:shd w:val="clear" w:color="auto" w:fill="FFFFFF"/>
        </w:rPr>
      </w:pPr>
    </w:p>
    <w:p w14:paraId="2102B3A7" w14:textId="7865C4E4" w:rsidR="00496400" w:rsidRDefault="00000000" w:rsidP="008548E7">
      <w:pPr>
        <w:pStyle w:val="NormalIndent"/>
        <w:ind w:left="0"/>
      </w:pPr>
      <w:hyperlink r:id="rId109" w:history="1">
        <w:r w:rsidR="00496400" w:rsidRPr="00B13E80">
          <w:rPr>
            <w:rStyle w:val="Hyperlink"/>
          </w:rPr>
          <w:t>https://web.yammer.com/main/org/ericsson.com/threads/eyJfdHlwZSI6IlRocmVhZCIsImlkIjoiMjYxNzUwMjU1ODI2NTM0NCJ9?trk_copy_link=V1</w:t>
        </w:r>
      </w:hyperlink>
    </w:p>
    <w:p w14:paraId="42BF339A" w14:textId="3790F9A6" w:rsidR="00496400" w:rsidRDefault="00496400" w:rsidP="008548E7">
      <w:pPr>
        <w:pStyle w:val="NormalIndent"/>
        <w:ind w:left="0"/>
      </w:pPr>
    </w:p>
    <w:p w14:paraId="489D97EA"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r>
        <w:rPr>
          <w:rFonts w:ascii="Segoe UI" w:hAnsi="Segoe UI" w:cs="Segoe UI"/>
          <w:color w:val="11100F"/>
        </w:rPr>
        <w:t>Demo Video: upload/download files/subfolders over SSH session and how to use the commands:</w:t>
      </w:r>
    </w:p>
    <w:p w14:paraId="60D9D249"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goto</w:t>
      </w:r>
      <w:proofErr w:type="spellEnd"/>
      <w:proofErr w:type="gramStart"/>
      <w:r>
        <w:rPr>
          <w:rFonts w:ascii="Segoe UI" w:hAnsi="Segoe UI" w:cs="Segoe UI"/>
          <w:color w:val="11100F"/>
        </w:rPr>
        <w:t xml:space="preserve"> ..</w:t>
      </w:r>
      <w:proofErr w:type="gramEnd"/>
      <w:r>
        <w:rPr>
          <w:rFonts w:ascii="Segoe UI" w:hAnsi="Segoe UI" w:cs="Segoe UI"/>
          <w:color w:val="11100F"/>
        </w:rPr>
        <w:t xml:space="preserve"> </w:t>
      </w:r>
      <w:proofErr w:type="gramStart"/>
      <w:r>
        <w:rPr>
          <w:rFonts w:ascii="Segoe UI" w:hAnsi="Segoe UI" w:cs="Segoe UI"/>
          <w:color w:val="11100F"/>
        </w:rPr>
        <w:t>:To</w:t>
      </w:r>
      <w:proofErr w:type="gramEnd"/>
      <w:r>
        <w:rPr>
          <w:rFonts w:ascii="Segoe UI" w:hAnsi="Segoe UI" w:cs="Segoe UI"/>
          <w:color w:val="11100F"/>
        </w:rPr>
        <w:t xml:space="preserve"> go to parent folder of current folder in your 'local path'.</w:t>
      </w:r>
    </w:p>
    <w:p w14:paraId="1F65120A"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goto</w:t>
      </w:r>
      <w:proofErr w:type="spellEnd"/>
      <w:r>
        <w:rPr>
          <w:rFonts w:ascii="Segoe UI" w:hAnsi="Segoe UI" w:cs="Segoe UI"/>
          <w:color w:val="11100F"/>
        </w:rPr>
        <w:t xml:space="preserve"> </w:t>
      </w:r>
      <w:proofErr w:type="spellStart"/>
      <w:proofErr w:type="gramStart"/>
      <w:r>
        <w:rPr>
          <w:rFonts w:ascii="Segoe UI" w:hAnsi="Segoe UI" w:cs="Segoe UI"/>
          <w:color w:val="11100F"/>
        </w:rPr>
        <w:t>foldername</w:t>
      </w:r>
      <w:proofErr w:type="spellEnd"/>
      <w:r>
        <w:rPr>
          <w:rFonts w:ascii="Segoe UI" w:hAnsi="Segoe UI" w:cs="Segoe UI"/>
          <w:color w:val="11100F"/>
        </w:rPr>
        <w:t xml:space="preserve"> :To</w:t>
      </w:r>
      <w:proofErr w:type="gramEnd"/>
      <w:r>
        <w:rPr>
          <w:rFonts w:ascii="Segoe UI" w:hAnsi="Segoe UI" w:cs="Segoe UI"/>
          <w:color w:val="11100F"/>
        </w:rPr>
        <w:t xml:space="preserve"> go to a subfolder of current folder in your 'local path'.</w:t>
      </w:r>
    </w:p>
    <w:p w14:paraId="0371C31B"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makefolder</w:t>
      </w:r>
      <w:proofErr w:type="spellEnd"/>
      <w:r>
        <w:rPr>
          <w:rFonts w:ascii="Segoe UI" w:hAnsi="Segoe UI" w:cs="Segoe UI"/>
          <w:color w:val="11100F"/>
        </w:rPr>
        <w:t xml:space="preserve"> </w:t>
      </w:r>
      <w:proofErr w:type="spellStart"/>
      <w:proofErr w:type="gramStart"/>
      <w:r>
        <w:rPr>
          <w:rFonts w:ascii="Segoe UI" w:hAnsi="Segoe UI" w:cs="Segoe UI"/>
          <w:color w:val="11100F"/>
        </w:rPr>
        <w:t>foldername</w:t>
      </w:r>
      <w:proofErr w:type="spellEnd"/>
      <w:r>
        <w:rPr>
          <w:rFonts w:ascii="Segoe UI" w:hAnsi="Segoe UI" w:cs="Segoe UI"/>
          <w:color w:val="11100F"/>
        </w:rPr>
        <w:t xml:space="preserve"> :To</w:t>
      </w:r>
      <w:proofErr w:type="gramEnd"/>
      <w:r>
        <w:rPr>
          <w:rFonts w:ascii="Segoe UI" w:hAnsi="Segoe UI" w:cs="Segoe UI"/>
          <w:color w:val="11100F"/>
        </w:rPr>
        <w:t xml:space="preserve"> create a new subfolder in current folder of your 'local path'.</w:t>
      </w:r>
    </w:p>
    <w:p w14:paraId="3E56A280"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proofErr w:type="gramStart"/>
      <w:r>
        <w:rPr>
          <w:rFonts w:ascii="Segoe UI" w:hAnsi="Segoe UI" w:cs="Segoe UI"/>
          <w:color w:val="11100F"/>
        </w:rPr>
        <w:t>showfile</w:t>
      </w:r>
      <w:proofErr w:type="spellEnd"/>
      <w:r>
        <w:rPr>
          <w:rFonts w:ascii="Segoe UI" w:hAnsi="Segoe UI" w:cs="Segoe UI"/>
          <w:color w:val="11100F"/>
        </w:rPr>
        <w:t xml:space="preserve"> :To</w:t>
      </w:r>
      <w:proofErr w:type="gramEnd"/>
      <w:r>
        <w:rPr>
          <w:rFonts w:ascii="Segoe UI" w:hAnsi="Segoe UI" w:cs="Segoe UI"/>
          <w:color w:val="11100F"/>
        </w:rPr>
        <w:t xml:space="preserve"> show all files in current folder in your 'local path'.</w:t>
      </w:r>
    </w:p>
    <w:p w14:paraId="1CA4CB1D"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proofErr w:type="gramStart"/>
      <w:r>
        <w:rPr>
          <w:rFonts w:ascii="Segoe UI" w:hAnsi="Segoe UI" w:cs="Segoe UI"/>
          <w:color w:val="11100F"/>
        </w:rPr>
        <w:t>showfolder</w:t>
      </w:r>
      <w:proofErr w:type="spellEnd"/>
      <w:r>
        <w:rPr>
          <w:rFonts w:ascii="Segoe UI" w:hAnsi="Segoe UI" w:cs="Segoe UI"/>
          <w:color w:val="11100F"/>
        </w:rPr>
        <w:t xml:space="preserve"> :To</w:t>
      </w:r>
      <w:proofErr w:type="gramEnd"/>
      <w:r>
        <w:rPr>
          <w:rFonts w:ascii="Segoe UI" w:hAnsi="Segoe UI" w:cs="Segoe UI"/>
          <w:color w:val="11100F"/>
        </w:rPr>
        <w:t xml:space="preserve"> show all subfolders in current folder of your 'local path'.</w:t>
      </w:r>
    </w:p>
    <w:p w14:paraId="7910DD5D"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putfile</w:t>
      </w:r>
      <w:proofErr w:type="spellEnd"/>
      <w:r>
        <w:rPr>
          <w:rFonts w:ascii="Segoe UI" w:hAnsi="Segoe UI" w:cs="Segoe UI"/>
          <w:color w:val="11100F"/>
        </w:rPr>
        <w:t xml:space="preserve"> </w:t>
      </w:r>
      <w:proofErr w:type="gramStart"/>
      <w:r>
        <w:rPr>
          <w:rFonts w:ascii="Segoe UI" w:hAnsi="Segoe UI" w:cs="Segoe UI"/>
          <w:color w:val="11100F"/>
        </w:rPr>
        <w:t>* :To</w:t>
      </w:r>
      <w:proofErr w:type="gramEnd"/>
      <w:r>
        <w:rPr>
          <w:rFonts w:ascii="Segoe UI" w:hAnsi="Segoe UI" w:cs="Segoe UI"/>
          <w:color w:val="11100F"/>
        </w:rPr>
        <w:t xml:space="preserve"> upload all </w:t>
      </w:r>
      <w:proofErr w:type="spellStart"/>
      <w:r>
        <w:rPr>
          <w:rFonts w:ascii="Segoe UI" w:hAnsi="Segoe UI" w:cs="Segoe UI"/>
          <w:color w:val="11100F"/>
        </w:rPr>
        <w:t>files&amp;subfolder</w:t>
      </w:r>
      <w:proofErr w:type="spellEnd"/>
      <w:r>
        <w:rPr>
          <w:rFonts w:ascii="Segoe UI" w:hAnsi="Segoe UI" w:cs="Segoe UI"/>
          <w:color w:val="11100F"/>
        </w:rPr>
        <w:t xml:space="preserve"> in current folder of your 'local path' to 'remote path' of SSH server.</w:t>
      </w:r>
    </w:p>
    <w:p w14:paraId="17094414"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putfile</w:t>
      </w:r>
      <w:proofErr w:type="spellEnd"/>
      <w:r>
        <w:rPr>
          <w:rFonts w:ascii="Segoe UI" w:hAnsi="Segoe UI" w:cs="Segoe UI"/>
          <w:color w:val="11100F"/>
        </w:rPr>
        <w:t xml:space="preserve"> </w:t>
      </w:r>
      <w:proofErr w:type="gramStart"/>
      <w:r>
        <w:rPr>
          <w:rFonts w:ascii="Segoe UI" w:hAnsi="Segoe UI" w:cs="Segoe UI"/>
          <w:color w:val="11100F"/>
        </w:rPr>
        <w:t>filename :To</w:t>
      </w:r>
      <w:proofErr w:type="gramEnd"/>
      <w:r>
        <w:rPr>
          <w:rFonts w:ascii="Segoe UI" w:hAnsi="Segoe UI" w:cs="Segoe UI"/>
          <w:color w:val="11100F"/>
        </w:rPr>
        <w:t xml:space="preserve"> upload given filename in current folder of your 'local path' to 'remote path' of SSH server.</w:t>
      </w:r>
    </w:p>
    <w:p w14:paraId="59858084"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getfile</w:t>
      </w:r>
      <w:proofErr w:type="spellEnd"/>
      <w:r>
        <w:rPr>
          <w:rFonts w:ascii="Segoe UI" w:hAnsi="Segoe UI" w:cs="Segoe UI"/>
          <w:color w:val="11100F"/>
        </w:rPr>
        <w:t xml:space="preserve"> </w:t>
      </w:r>
      <w:proofErr w:type="gramStart"/>
      <w:r>
        <w:rPr>
          <w:rFonts w:ascii="Segoe UI" w:hAnsi="Segoe UI" w:cs="Segoe UI"/>
          <w:color w:val="11100F"/>
        </w:rPr>
        <w:t>* :To</w:t>
      </w:r>
      <w:proofErr w:type="gramEnd"/>
      <w:r>
        <w:rPr>
          <w:rFonts w:ascii="Segoe UI" w:hAnsi="Segoe UI" w:cs="Segoe UI"/>
          <w:color w:val="11100F"/>
        </w:rPr>
        <w:t xml:space="preserve"> download all </w:t>
      </w:r>
      <w:proofErr w:type="spellStart"/>
      <w:r>
        <w:rPr>
          <w:rFonts w:ascii="Segoe UI" w:hAnsi="Segoe UI" w:cs="Segoe UI"/>
          <w:color w:val="11100F"/>
        </w:rPr>
        <w:t>files&amp;subfolder</w:t>
      </w:r>
      <w:proofErr w:type="spellEnd"/>
      <w:r>
        <w:rPr>
          <w:rFonts w:ascii="Segoe UI" w:hAnsi="Segoe UI" w:cs="Segoe UI"/>
          <w:color w:val="11100F"/>
        </w:rPr>
        <w:t xml:space="preserve"> in current folder of 'remote path' of SSH server to your 'local path'.</w:t>
      </w:r>
    </w:p>
    <w:p w14:paraId="71A02C34"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spellStart"/>
      <w:r>
        <w:rPr>
          <w:rFonts w:ascii="Segoe UI" w:hAnsi="Segoe UI" w:cs="Segoe UI"/>
          <w:color w:val="11100F"/>
        </w:rPr>
        <w:t>getfile</w:t>
      </w:r>
      <w:proofErr w:type="spellEnd"/>
      <w:r>
        <w:rPr>
          <w:rFonts w:ascii="Segoe UI" w:hAnsi="Segoe UI" w:cs="Segoe UI"/>
          <w:color w:val="11100F"/>
        </w:rPr>
        <w:t xml:space="preserve"> </w:t>
      </w:r>
      <w:proofErr w:type="gramStart"/>
      <w:r>
        <w:rPr>
          <w:rFonts w:ascii="Segoe UI" w:hAnsi="Segoe UI" w:cs="Segoe UI"/>
          <w:color w:val="11100F"/>
        </w:rPr>
        <w:t>filename :To</w:t>
      </w:r>
      <w:proofErr w:type="gramEnd"/>
      <w:r>
        <w:rPr>
          <w:rFonts w:ascii="Segoe UI" w:hAnsi="Segoe UI" w:cs="Segoe UI"/>
          <w:color w:val="11100F"/>
        </w:rPr>
        <w:t xml:space="preserve"> download given filename in current folder of 'remote path' of SSH server to your 'local path'.</w:t>
      </w:r>
    </w:p>
    <w:p w14:paraId="28CCC872" w14:textId="77777777" w:rsidR="00DE06D7" w:rsidRDefault="00DE06D7" w:rsidP="00DE06D7">
      <w:pPr>
        <w:pStyle w:val="paragraph-524"/>
        <w:shd w:val="clear" w:color="auto" w:fill="FFFFFF"/>
        <w:spacing w:before="0" w:beforeAutospacing="0" w:after="0" w:afterAutospacing="0"/>
        <w:rPr>
          <w:rFonts w:ascii="Segoe UI" w:hAnsi="Segoe UI" w:cs="Segoe UI"/>
          <w:color w:val="11100F"/>
        </w:rPr>
      </w:pPr>
      <w:proofErr w:type="gramStart"/>
      <w:r>
        <w:rPr>
          <w:rFonts w:ascii="Segoe UI" w:hAnsi="Segoe UI" w:cs="Segoe UI"/>
          <w:color w:val="11100F"/>
        </w:rPr>
        <w:t>exit :To</w:t>
      </w:r>
      <w:proofErr w:type="gramEnd"/>
      <w:r>
        <w:rPr>
          <w:rFonts w:ascii="Segoe UI" w:hAnsi="Segoe UI" w:cs="Segoe UI"/>
          <w:color w:val="11100F"/>
        </w:rPr>
        <w:t xml:space="preserve"> exit current </w:t>
      </w:r>
      <w:proofErr w:type="spellStart"/>
      <w:r>
        <w:rPr>
          <w:rFonts w:ascii="Segoe UI" w:hAnsi="Segoe UI" w:cs="Segoe UI"/>
          <w:color w:val="11100F"/>
        </w:rPr>
        <w:t>ssh</w:t>
      </w:r>
      <w:proofErr w:type="spellEnd"/>
      <w:r>
        <w:rPr>
          <w:rFonts w:ascii="Segoe UI" w:hAnsi="Segoe UI" w:cs="Segoe UI"/>
          <w:color w:val="11100F"/>
        </w:rPr>
        <w:t xml:space="preserve"> session.</w:t>
      </w:r>
    </w:p>
    <w:p w14:paraId="4FC62900" w14:textId="77777777" w:rsidR="00D42143" w:rsidRDefault="00D42143" w:rsidP="008548E7">
      <w:pPr>
        <w:pStyle w:val="NormalIndent"/>
        <w:ind w:left="0"/>
      </w:pPr>
    </w:p>
    <w:p w14:paraId="0D8BDF41" w14:textId="096ACF20" w:rsidR="00DE06D7" w:rsidRDefault="00DE06D7" w:rsidP="008548E7">
      <w:pPr>
        <w:pStyle w:val="NormalIndent"/>
        <w:ind w:left="0"/>
      </w:pPr>
      <w:hyperlink r:id="rId110" w:history="1">
        <w:r w:rsidRPr="003A1B2C">
          <w:rPr>
            <w:rStyle w:val="Hyperlink"/>
          </w:rPr>
          <w:t>https://web.yammer.com/main/org/ericsson.com/threads/eyJfdHlwZSI6IlRocmVhZCIsImlkIjoiMjY3NjkxMDE3NDE5OTgwOCJ9?trk_copy_link=V2</w:t>
        </w:r>
      </w:hyperlink>
    </w:p>
    <w:p w14:paraId="0038F9AD" w14:textId="77777777" w:rsidR="00DE06D7" w:rsidRPr="0023432E" w:rsidRDefault="00DE06D7" w:rsidP="008548E7">
      <w:pPr>
        <w:pStyle w:val="NormalIndent"/>
        <w:ind w:left="0"/>
      </w:pPr>
    </w:p>
    <w:sectPr w:rsidR="00DE06D7" w:rsidRPr="0023432E" w:rsidSect="00D34816">
      <w:footerReference w:type="default" r:id="rId111"/>
      <w:pgSz w:w="11907" w:h="16840"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8D92AC" w14:textId="77777777" w:rsidR="00176DB3" w:rsidRDefault="00176DB3">
      <w:r>
        <w:separator/>
      </w:r>
    </w:p>
  </w:endnote>
  <w:endnote w:type="continuationSeparator" w:id="0">
    <w:p w14:paraId="31A4AEE0" w14:textId="77777777" w:rsidR="00176DB3" w:rsidRDefault="00176D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tis Sans Serif for Nokia">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4864"/>
      <w:gridCol w:w="2230"/>
    </w:tblGrid>
    <w:tr w:rsidR="00EE6B3E" w14:paraId="21082266" w14:textId="77777777">
      <w:tc>
        <w:tcPr>
          <w:tcW w:w="2301" w:type="dxa"/>
        </w:tcPr>
        <w:p w14:paraId="2D6B5F6E" w14:textId="5D59B552" w:rsidR="00EE6B3E" w:rsidRDefault="00EE6B3E" w:rsidP="00022981">
          <w:pPr>
            <w:pStyle w:val="Footer"/>
            <w:ind w:left="0" w:right="360"/>
          </w:pPr>
          <w:r>
            <w:fldChar w:fldCharType="begin"/>
          </w:r>
          <w:r>
            <w:instrText xml:space="preserve"> DATE \@ "dd/MM/yyyy" </w:instrText>
          </w:r>
          <w:r>
            <w:fldChar w:fldCharType="separate"/>
          </w:r>
          <w:r w:rsidR="00CC6553">
            <w:rPr>
              <w:noProof/>
            </w:rPr>
            <w:t>25/02/2024</w:t>
          </w:r>
          <w:r>
            <w:fldChar w:fldCharType="end"/>
          </w:r>
        </w:p>
      </w:tc>
      <w:tc>
        <w:tcPr>
          <w:tcW w:w="4950" w:type="dxa"/>
        </w:tcPr>
        <w:p w14:paraId="0B38C1CD" w14:textId="6A08318D" w:rsidR="00EE6B3E" w:rsidRPr="00D266E9" w:rsidRDefault="00EE6B3E" w:rsidP="00B010AE">
          <w:pPr>
            <w:pStyle w:val="Footer"/>
            <w:ind w:left="0" w:right="360"/>
          </w:pPr>
          <w:r>
            <w:rPr>
              <w:lang w:val="en-US"/>
            </w:rPr>
            <w:t xml:space="preserve">                      </w:t>
          </w:r>
          <w:proofErr w:type="spellStart"/>
          <w:r w:rsidR="009378DB">
            <w:rPr>
              <w:lang w:val="en-US"/>
            </w:rPr>
            <w:t>MoshellEditor</w:t>
          </w:r>
          <w:proofErr w:type="spellEnd"/>
          <w:r w:rsidR="009378DB">
            <w:rPr>
              <w:lang w:val="en-US"/>
            </w:rPr>
            <w:t xml:space="preserve"> </w:t>
          </w:r>
          <w:proofErr w:type="spellStart"/>
          <w:r w:rsidR="009378DB">
            <w:rPr>
              <w:lang w:val="en-US"/>
            </w:rPr>
            <w:t>UserGuide</w:t>
          </w:r>
          <w:proofErr w:type="spellEnd"/>
        </w:p>
      </w:tc>
      <w:tc>
        <w:tcPr>
          <w:tcW w:w="2263" w:type="dxa"/>
        </w:tcPr>
        <w:p w14:paraId="1B6F89DA" w14:textId="77777777" w:rsidR="00EE6B3E" w:rsidRDefault="00EE6B3E" w:rsidP="00022981">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tc>
    </w:tr>
  </w:tbl>
  <w:p w14:paraId="501C715B" w14:textId="77777777" w:rsidR="00EE6B3E" w:rsidRDefault="00EE6B3E" w:rsidP="007C256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1"/>
      <w:gridCol w:w="4148"/>
      <w:gridCol w:w="2197"/>
    </w:tblGrid>
    <w:tr w:rsidR="00EE6B3E" w14:paraId="5CDBEB4E" w14:textId="77777777" w:rsidTr="009B25C9">
      <w:tc>
        <w:tcPr>
          <w:tcW w:w="2841" w:type="dxa"/>
        </w:tcPr>
        <w:p w14:paraId="15E6FA84" w14:textId="4F12935E" w:rsidR="00EE6B3E" w:rsidRDefault="00EE6B3E" w:rsidP="00022981">
          <w:pPr>
            <w:pStyle w:val="Footer"/>
            <w:ind w:left="0" w:right="360"/>
          </w:pPr>
          <w:r>
            <w:fldChar w:fldCharType="begin"/>
          </w:r>
          <w:r>
            <w:instrText xml:space="preserve"> DATE \@ "dd/MM/yyyy" </w:instrText>
          </w:r>
          <w:r>
            <w:fldChar w:fldCharType="separate"/>
          </w:r>
          <w:r w:rsidR="00CC6553">
            <w:rPr>
              <w:noProof/>
            </w:rPr>
            <w:t>25/02/2024</w:t>
          </w:r>
          <w:r>
            <w:fldChar w:fldCharType="end"/>
          </w:r>
        </w:p>
      </w:tc>
      <w:tc>
        <w:tcPr>
          <w:tcW w:w="4148" w:type="dxa"/>
        </w:tcPr>
        <w:p w14:paraId="592554EC" w14:textId="007C31E9" w:rsidR="00EE6B3E" w:rsidRPr="00D266E9" w:rsidRDefault="00262A2E" w:rsidP="00022981">
          <w:pPr>
            <w:pStyle w:val="Footer"/>
            <w:ind w:left="0" w:right="360"/>
            <w:jc w:val="center"/>
          </w:pPr>
          <w:r>
            <w:rPr>
              <w:lang w:val="en-US"/>
            </w:rPr>
            <w:t xml:space="preserve">                  </w:t>
          </w:r>
          <w:proofErr w:type="spellStart"/>
          <w:r>
            <w:rPr>
              <w:lang w:val="en-US"/>
            </w:rPr>
            <w:t>MoshellEditor</w:t>
          </w:r>
          <w:proofErr w:type="spellEnd"/>
          <w:r>
            <w:rPr>
              <w:lang w:val="en-US"/>
            </w:rPr>
            <w:t xml:space="preserve"> </w:t>
          </w:r>
          <w:proofErr w:type="spellStart"/>
          <w:r>
            <w:rPr>
              <w:lang w:val="en-US"/>
            </w:rPr>
            <w:t>UserGuide</w:t>
          </w:r>
          <w:proofErr w:type="spellEnd"/>
        </w:p>
      </w:tc>
      <w:tc>
        <w:tcPr>
          <w:tcW w:w="2197" w:type="dxa"/>
        </w:tcPr>
        <w:p w14:paraId="0837B9B4" w14:textId="77777777" w:rsidR="00EE6B3E" w:rsidRDefault="00EE6B3E" w:rsidP="00D34816">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51093D" w14:textId="77777777" w:rsidR="00176DB3" w:rsidRDefault="00176DB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67DC5415" w14:textId="77777777" w:rsidR="00176DB3" w:rsidRDefault="00176DB3">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0A928B30" w14:textId="77777777" w:rsidR="00176DB3" w:rsidRDefault="00176DB3">
      <w:pPr>
        <w:ind w:right="360"/>
      </w:pPr>
      <w:r>
        <w:separator/>
      </w:r>
    </w:p>
  </w:footnote>
  <w:footnote w:type="continuationSeparator" w:id="0">
    <w:p w14:paraId="1AC9F8D5" w14:textId="77777777" w:rsidR="00176DB3" w:rsidRDefault="00176D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2F803" w14:textId="77777777" w:rsidR="00644D96" w:rsidRDefault="00644D96" w:rsidP="00644D96">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644D96" w:rsidRPr="00F8247A" w14:paraId="7DAB1152" w14:textId="77777777" w:rsidTr="00E20AD3">
      <w:trPr>
        <w:trHeight w:val="1093"/>
      </w:trPr>
      <w:tc>
        <w:tcPr>
          <w:tcW w:w="2407" w:type="dxa"/>
          <w:vAlign w:val="center"/>
        </w:tcPr>
        <w:p w14:paraId="5F840DF2" w14:textId="5FE64B64" w:rsidR="002E5028" w:rsidRDefault="002E5028" w:rsidP="00644D96">
          <w:pPr>
            <w:pStyle w:val="Header"/>
            <w:jc w:val="center"/>
            <w:rPr>
              <w:rFonts w:ascii="Arial" w:hAnsi="Arial" w:cs="Arial"/>
              <w:noProof/>
              <w:sz w:val="14"/>
              <w:szCs w:val="14"/>
            </w:rPr>
          </w:pPr>
          <w:r>
            <w:rPr>
              <w:noProof/>
              <w:lang w:eastAsia="zh-CN"/>
            </w:rPr>
            <w:drawing>
              <wp:inline distT="0" distB="0" distL="0" distR="0" wp14:anchorId="7A64C46E" wp14:editId="06D0B09E">
                <wp:extent cx="1162050" cy="238125"/>
                <wp:effectExtent l="0" t="0" r="0" b="0"/>
                <wp:docPr id="10" name="Picture 10"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20E72009" w14:textId="77777777" w:rsidR="002E5028" w:rsidRDefault="002E5028" w:rsidP="00644D96">
          <w:pPr>
            <w:pStyle w:val="Header"/>
            <w:jc w:val="center"/>
            <w:rPr>
              <w:rFonts w:ascii="Arial" w:hAnsi="Arial" w:cs="Arial"/>
              <w:noProof/>
              <w:sz w:val="14"/>
              <w:szCs w:val="14"/>
            </w:rPr>
          </w:pPr>
        </w:p>
        <w:p w14:paraId="56914682" w14:textId="7771B044"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ENHAVAP – Dinh Pham</w:t>
          </w:r>
        </w:p>
        <w:p w14:paraId="1E4AC4A4" w14:textId="77777777" w:rsidR="00644D96" w:rsidRPr="00F8247A" w:rsidRDefault="00644D96" w:rsidP="00644D96">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35669222" w14:textId="77777777" w:rsidR="00644D96" w:rsidRPr="00F6435C" w:rsidRDefault="00644D96" w:rsidP="00644D96">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3B00F1ED" w14:textId="3BCEA975" w:rsidR="00644D96" w:rsidRPr="00F6435C" w:rsidRDefault="00DA1552" w:rsidP="00644D96">
          <w:pPr>
            <w:pStyle w:val="Header"/>
            <w:jc w:val="center"/>
            <w:rPr>
              <w:rFonts w:ascii="Arial" w:hAnsi="Arial" w:cs="Arial"/>
              <w:noProof/>
              <w:sz w:val="14"/>
              <w:szCs w:val="14"/>
            </w:rPr>
          </w:pPr>
          <w:r>
            <w:rPr>
              <w:rFonts w:ascii="Arial" w:hAnsi="Arial" w:cs="Arial"/>
              <w:noProof/>
              <w:sz w:val="14"/>
              <w:szCs w:val="14"/>
            </w:rPr>
            <w:t>V</w:t>
          </w:r>
          <w:r w:rsidR="00531216">
            <w:rPr>
              <w:rFonts w:ascii="Arial" w:hAnsi="Arial" w:cs="Arial"/>
              <w:noProof/>
              <w:sz w:val="14"/>
              <w:szCs w:val="14"/>
            </w:rPr>
            <w:t>8</w:t>
          </w:r>
          <w:r>
            <w:rPr>
              <w:rFonts w:ascii="Arial" w:hAnsi="Arial" w:cs="Arial"/>
              <w:noProof/>
              <w:sz w:val="14"/>
              <w:szCs w:val="14"/>
            </w:rPr>
            <w:t>.0</w:t>
          </w:r>
          <w:r w:rsidR="00644D96" w:rsidRPr="00F6435C">
            <w:rPr>
              <w:rFonts w:ascii="Arial" w:hAnsi="Arial" w:cs="Arial"/>
              <w:noProof/>
              <w:sz w:val="14"/>
              <w:szCs w:val="14"/>
            </w:rPr>
            <w:t xml:space="preserve"> Release</w:t>
          </w:r>
        </w:p>
        <w:p w14:paraId="2E4DE731" w14:textId="0C819348" w:rsidR="00644D96" w:rsidRPr="00F6435C" w:rsidRDefault="00531216" w:rsidP="00644D96">
          <w:pPr>
            <w:pStyle w:val="Header"/>
            <w:jc w:val="center"/>
            <w:rPr>
              <w:rFonts w:ascii="Arial" w:hAnsi="Arial" w:cs="Arial"/>
              <w:noProof/>
              <w:sz w:val="14"/>
              <w:szCs w:val="14"/>
            </w:rPr>
          </w:pPr>
          <w:r>
            <w:rPr>
              <w:rFonts w:ascii="Arial" w:hAnsi="Arial" w:cs="Arial"/>
              <w:noProof/>
              <w:sz w:val="14"/>
              <w:szCs w:val="14"/>
            </w:rPr>
            <w:t>25</w:t>
          </w:r>
          <w:r w:rsidR="00552A49">
            <w:rPr>
              <w:rFonts w:ascii="Arial" w:hAnsi="Arial" w:cs="Arial"/>
              <w:noProof/>
              <w:sz w:val="14"/>
              <w:szCs w:val="14"/>
            </w:rPr>
            <w:t>-</w:t>
          </w:r>
          <w:r>
            <w:rPr>
              <w:rFonts w:ascii="Arial" w:hAnsi="Arial" w:cs="Arial"/>
              <w:noProof/>
              <w:sz w:val="14"/>
              <w:szCs w:val="14"/>
            </w:rPr>
            <w:t>Feb</w:t>
          </w:r>
          <w:r w:rsidR="00644D96" w:rsidRPr="00F6435C">
            <w:rPr>
              <w:rFonts w:ascii="Arial" w:hAnsi="Arial" w:cs="Arial"/>
              <w:noProof/>
              <w:sz w:val="14"/>
              <w:szCs w:val="14"/>
            </w:rPr>
            <w:t>-202</w:t>
          </w:r>
          <w:r w:rsidR="00552A49">
            <w:rPr>
              <w:rFonts w:ascii="Arial" w:hAnsi="Arial" w:cs="Arial"/>
              <w:noProof/>
              <w:sz w:val="14"/>
              <w:szCs w:val="14"/>
            </w:rPr>
            <w:t>4</w:t>
          </w:r>
        </w:p>
      </w:tc>
    </w:tr>
  </w:tbl>
  <w:p w14:paraId="39B46EEA" w14:textId="77777777" w:rsidR="00EE6B3E" w:rsidRPr="00F8247A" w:rsidRDefault="00EE6B3E" w:rsidP="006E5F69">
    <w:pPr>
      <w:pStyle w:val="Header"/>
      <w:rPr>
        <w:rFonts w:ascii="Arial" w:hAnsi="Arial" w:cs="Arial"/>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3202" w14:textId="77777777" w:rsidR="00F6435C" w:rsidRDefault="00F6435C" w:rsidP="00F6435C">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F6435C" w:rsidRPr="00F8247A" w14:paraId="7E720E91" w14:textId="77777777" w:rsidTr="00F6435C">
      <w:trPr>
        <w:trHeight w:val="1093"/>
      </w:trPr>
      <w:tc>
        <w:tcPr>
          <w:tcW w:w="2407" w:type="dxa"/>
          <w:vAlign w:val="center"/>
        </w:tcPr>
        <w:p w14:paraId="71C4FF90" w14:textId="2A894BF5" w:rsidR="002E5028" w:rsidRDefault="002E5028" w:rsidP="00F6435C">
          <w:pPr>
            <w:pStyle w:val="Header"/>
            <w:jc w:val="center"/>
            <w:rPr>
              <w:rFonts w:ascii="Arial" w:hAnsi="Arial" w:cs="Arial"/>
              <w:noProof/>
              <w:sz w:val="14"/>
              <w:szCs w:val="14"/>
            </w:rPr>
          </w:pPr>
          <w:r>
            <w:rPr>
              <w:noProof/>
              <w:lang w:eastAsia="zh-CN"/>
            </w:rPr>
            <w:drawing>
              <wp:inline distT="0" distB="0" distL="0" distR="0" wp14:anchorId="7033C14E" wp14:editId="0C8BBC3C">
                <wp:extent cx="1162050" cy="238125"/>
                <wp:effectExtent l="0" t="0" r="0" b="0"/>
                <wp:docPr id="11" name="Picture 11"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A0E1D5E" w14:textId="77777777" w:rsidR="002E5028" w:rsidRDefault="002E5028" w:rsidP="00F6435C">
          <w:pPr>
            <w:pStyle w:val="Header"/>
            <w:jc w:val="center"/>
            <w:rPr>
              <w:rFonts w:ascii="Arial" w:hAnsi="Arial" w:cs="Arial"/>
              <w:noProof/>
              <w:sz w:val="14"/>
              <w:szCs w:val="14"/>
            </w:rPr>
          </w:pPr>
        </w:p>
        <w:p w14:paraId="69BFE8BD" w14:textId="2D8D1FEA"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ENHAVAP – Dinh Pham</w:t>
          </w:r>
        </w:p>
        <w:p w14:paraId="285425DC" w14:textId="28A23EB4" w:rsidR="00F6435C" w:rsidRPr="00F8247A" w:rsidRDefault="00F6435C" w:rsidP="00F6435C">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5A5C82DB" w14:textId="6597A3DB" w:rsidR="00F6435C" w:rsidRPr="00F6435C" w:rsidRDefault="00F6435C" w:rsidP="00F6435C">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2477B7FD" w14:textId="6D308F44" w:rsidR="00F6435C" w:rsidRPr="00F6435C" w:rsidRDefault="007E5E30" w:rsidP="00F6435C">
          <w:pPr>
            <w:pStyle w:val="Header"/>
            <w:jc w:val="center"/>
            <w:rPr>
              <w:rFonts w:ascii="Arial" w:hAnsi="Arial" w:cs="Arial"/>
              <w:noProof/>
              <w:sz w:val="14"/>
              <w:szCs w:val="14"/>
            </w:rPr>
          </w:pPr>
          <w:r>
            <w:rPr>
              <w:rFonts w:ascii="Arial" w:hAnsi="Arial" w:cs="Arial"/>
              <w:noProof/>
              <w:sz w:val="14"/>
              <w:szCs w:val="14"/>
            </w:rPr>
            <w:t>V</w:t>
          </w:r>
          <w:r w:rsidR="0002434A">
            <w:rPr>
              <w:rFonts w:ascii="Arial" w:hAnsi="Arial" w:cs="Arial"/>
              <w:noProof/>
              <w:sz w:val="14"/>
              <w:szCs w:val="14"/>
            </w:rPr>
            <w:t>8</w:t>
          </w:r>
          <w:r>
            <w:rPr>
              <w:rFonts w:ascii="Arial" w:hAnsi="Arial" w:cs="Arial"/>
              <w:noProof/>
              <w:sz w:val="14"/>
              <w:szCs w:val="14"/>
            </w:rPr>
            <w:t>.0</w:t>
          </w:r>
          <w:r w:rsidR="00F6435C" w:rsidRPr="00F6435C">
            <w:rPr>
              <w:rFonts w:ascii="Arial" w:hAnsi="Arial" w:cs="Arial"/>
              <w:noProof/>
              <w:sz w:val="14"/>
              <w:szCs w:val="14"/>
            </w:rPr>
            <w:t xml:space="preserve"> Release</w:t>
          </w:r>
        </w:p>
        <w:p w14:paraId="2A14E3C0" w14:textId="5E8CEAFB" w:rsidR="00F6435C" w:rsidRPr="00F6435C" w:rsidRDefault="0002434A" w:rsidP="00F6435C">
          <w:pPr>
            <w:pStyle w:val="Header"/>
            <w:jc w:val="center"/>
            <w:rPr>
              <w:rFonts w:ascii="Arial" w:hAnsi="Arial" w:cs="Arial"/>
              <w:noProof/>
              <w:sz w:val="14"/>
              <w:szCs w:val="14"/>
            </w:rPr>
          </w:pPr>
          <w:r>
            <w:rPr>
              <w:rFonts w:ascii="Arial" w:hAnsi="Arial" w:cs="Arial"/>
              <w:noProof/>
              <w:sz w:val="14"/>
              <w:szCs w:val="14"/>
            </w:rPr>
            <w:t>25</w:t>
          </w:r>
          <w:r w:rsidR="00F6435C" w:rsidRPr="00F6435C">
            <w:rPr>
              <w:rFonts w:ascii="Arial" w:hAnsi="Arial" w:cs="Arial"/>
              <w:noProof/>
              <w:sz w:val="14"/>
              <w:szCs w:val="14"/>
            </w:rPr>
            <w:t>-</w:t>
          </w:r>
          <w:r>
            <w:rPr>
              <w:rFonts w:ascii="Arial" w:hAnsi="Arial" w:cs="Arial"/>
              <w:noProof/>
              <w:sz w:val="14"/>
              <w:szCs w:val="14"/>
            </w:rPr>
            <w:t>Feb</w:t>
          </w:r>
          <w:r w:rsidR="00F6435C" w:rsidRPr="00F6435C">
            <w:rPr>
              <w:rFonts w:ascii="Arial" w:hAnsi="Arial" w:cs="Arial"/>
              <w:noProof/>
              <w:sz w:val="14"/>
              <w:szCs w:val="14"/>
            </w:rPr>
            <w:t>-202</w:t>
          </w:r>
          <w:r w:rsidR="00552A49">
            <w:rPr>
              <w:rFonts w:ascii="Arial" w:hAnsi="Arial" w:cs="Arial"/>
              <w:noProof/>
              <w:sz w:val="14"/>
              <w:szCs w:val="14"/>
            </w:rPr>
            <w:t>4</w:t>
          </w:r>
        </w:p>
      </w:tc>
    </w:tr>
  </w:tbl>
  <w:p w14:paraId="06A13715" w14:textId="5445A1CE" w:rsidR="00F6435C" w:rsidRDefault="00F6435C" w:rsidP="00F6435C">
    <w:pPr>
      <w:pStyle w:val="Header"/>
      <w:tabs>
        <w:tab w:val="left" w:pos="5177"/>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5CE8"/>
    <w:multiLevelType w:val="hybridMultilevel"/>
    <w:tmpl w:val="2BB2C0E6"/>
    <w:lvl w:ilvl="0" w:tplc="7D28E7A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033368E8"/>
    <w:multiLevelType w:val="hybridMultilevel"/>
    <w:tmpl w:val="92B2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F5D80"/>
    <w:multiLevelType w:val="hybridMultilevel"/>
    <w:tmpl w:val="6ADE51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6621ABE"/>
    <w:multiLevelType w:val="hybridMultilevel"/>
    <w:tmpl w:val="55C4B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2DA8"/>
    <w:multiLevelType w:val="hybridMultilevel"/>
    <w:tmpl w:val="6472DD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57FC1"/>
    <w:multiLevelType w:val="hybridMultilevel"/>
    <w:tmpl w:val="CE1ED074"/>
    <w:lvl w:ilvl="0" w:tplc="8E0CE5B6">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15:restartNumberingAfterBreak="0">
    <w:nsid w:val="14B46893"/>
    <w:multiLevelType w:val="hybridMultilevel"/>
    <w:tmpl w:val="1686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FC2EB7"/>
    <w:multiLevelType w:val="hybridMultilevel"/>
    <w:tmpl w:val="B6FA2918"/>
    <w:lvl w:ilvl="0" w:tplc="7D28E7AA">
      <w:start w:val="1"/>
      <w:numFmt w:val="decimal"/>
      <w:lvlText w:val="%1."/>
      <w:lvlJc w:val="left"/>
      <w:pPr>
        <w:ind w:left="1170"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8" w15:restartNumberingAfterBreak="0">
    <w:nsid w:val="250858A4"/>
    <w:multiLevelType w:val="hybridMultilevel"/>
    <w:tmpl w:val="6472D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5D4C02"/>
    <w:multiLevelType w:val="hybridMultilevel"/>
    <w:tmpl w:val="52EA637C"/>
    <w:lvl w:ilvl="0" w:tplc="2FD6A3FA">
      <w:start w:val="4"/>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B6F697B"/>
    <w:multiLevelType w:val="hybridMultilevel"/>
    <w:tmpl w:val="6FE2AE1E"/>
    <w:lvl w:ilvl="0" w:tplc="35C2DBC8">
      <w:start w:val="1"/>
      <w:numFmt w:val="decimal"/>
      <w:lvlText w:val="%1."/>
      <w:lvlJc w:val="left"/>
      <w:pPr>
        <w:ind w:left="720" w:hanging="360"/>
      </w:pPr>
      <w:rPr>
        <w:rFonts w:ascii="Arial" w:eastAsia="SimSun" w:hAnsi="Arial" w:cs="Angsana New"/>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2FC2722D"/>
    <w:multiLevelType w:val="hybridMultilevel"/>
    <w:tmpl w:val="60028976"/>
    <w:lvl w:ilvl="0" w:tplc="8B9C6BDC">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7DF7CA4"/>
    <w:multiLevelType w:val="multilevel"/>
    <w:tmpl w:val="D33E8298"/>
    <w:lvl w:ilvl="0">
      <w:start w:val="1"/>
      <w:numFmt w:val="decimal"/>
      <w:pStyle w:val="Heading1"/>
      <w:lvlText w:val="%1"/>
      <w:lvlJc w:val="left"/>
      <w:pPr>
        <w:tabs>
          <w:tab w:val="num" w:pos="432"/>
        </w:tabs>
        <w:ind w:left="432" w:hanging="432"/>
      </w:pPr>
      <w:rPr>
        <w:rFonts w:ascii="Tahoma" w:hAnsi="Tahoma" w:cs="Tahoma" w:hint="default"/>
      </w:rPr>
    </w:lvl>
    <w:lvl w:ilvl="1">
      <w:start w:val="1"/>
      <w:numFmt w:val="decimal"/>
      <w:pStyle w:val="Heading2"/>
      <w:lvlText w:val="%1.%2"/>
      <w:lvlJc w:val="left"/>
      <w:pPr>
        <w:tabs>
          <w:tab w:val="num" w:pos="1026"/>
        </w:tabs>
        <w:ind w:left="1026" w:hanging="576"/>
      </w:pPr>
      <w:rPr>
        <w:rFonts w:hint="eastAsia"/>
        <w:sz w:val="22"/>
        <w:szCs w:val="22"/>
      </w:rPr>
    </w:lvl>
    <w:lvl w:ilvl="2">
      <w:start w:val="1"/>
      <w:numFmt w:val="decimal"/>
      <w:pStyle w:val="Heading3"/>
      <w:lvlText w:val="%1.%2.%3"/>
      <w:lvlJc w:val="left"/>
      <w:pPr>
        <w:tabs>
          <w:tab w:val="num" w:pos="1571"/>
        </w:tabs>
        <w:ind w:left="1571" w:hanging="720"/>
      </w:pPr>
      <w:rPr>
        <w:rFonts w:ascii="Arial" w:hAnsi="Arial" w:cs="Arial" w:hint="default"/>
        <w:b/>
        <w:bCs w:val="0"/>
        <w:sz w:val="22"/>
        <w:szCs w:val="22"/>
      </w:rPr>
    </w:lvl>
    <w:lvl w:ilvl="3">
      <w:start w:val="1"/>
      <w:numFmt w:val="decimal"/>
      <w:pStyle w:val="Heading4"/>
      <w:lvlText w:val="%1.%2.%3.%4"/>
      <w:lvlJc w:val="left"/>
      <w:pPr>
        <w:tabs>
          <w:tab w:val="num" w:pos="1314"/>
        </w:tabs>
        <w:ind w:left="131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 w15:restartNumberingAfterBreak="0">
    <w:nsid w:val="49C66E4D"/>
    <w:multiLevelType w:val="hybridMultilevel"/>
    <w:tmpl w:val="AB7C66E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4" w15:restartNumberingAfterBreak="0">
    <w:nsid w:val="4DE625F8"/>
    <w:multiLevelType w:val="hybridMultilevel"/>
    <w:tmpl w:val="4D08B6A0"/>
    <w:lvl w:ilvl="0" w:tplc="8076AEAA">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5" w15:restartNumberingAfterBreak="0">
    <w:nsid w:val="51F55E6C"/>
    <w:multiLevelType w:val="hybridMultilevel"/>
    <w:tmpl w:val="1C7AD87C"/>
    <w:lvl w:ilvl="0" w:tplc="8FDC634E">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FD370F"/>
    <w:multiLevelType w:val="hybridMultilevel"/>
    <w:tmpl w:val="CFBE3F98"/>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7" w15:restartNumberingAfterBreak="0">
    <w:nsid w:val="5DC3519C"/>
    <w:multiLevelType w:val="hybridMultilevel"/>
    <w:tmpl w:val="B7EEDF4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90B0E86"/>
    <w:multiLevelType w:val="hybridMultilevel"/>
    <w:tmpl w:val="BCE0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EE23D2"/>
    <w:multiLevelType w:val="hybridMultilevel"/>
    <w:tmpl w:val="B7EEDF44"/>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6D7A1E87"/>
    <w:multiLevelType w:val="hybridMultilevel"/>
    <w:tmpl w:val="CE2040FA"/>
    <w:lvl w:ilvl="0" w:tplc="7D28E7AA">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1" w15:restartNumberingAfterBreak="0">
    <w:nsid w:val="71C554D5"/>
    <w:multiLevelType w:val="hybridMultilevel"/>
    <w:tmpl w:val="7616A5D2"/>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2" w15:restartNumberingAfterBreak="0">
    <w:nsid w:val="79C714F0"/>
    <w:multiLevelType w:val="hybridMultilevel"/>
    <w:tmpl w:val="E52EB7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445721">
    <w:abstractNumId w:val="0"/>
  </w:num>
  <w:num w:numId="2" w16cid:durableId="1499922438">
    <w:abstractNumId w:val="12"/>
  </w:num>
  <w:num w:numId="3" w16cid:durableId="469858071">
    <w:abstractNumId w:val="5"/>
  </w:num>
  <w:num w:numId="4" w16cid:durableId="1686400202">
    <w:abstractNumId w:val="20"/>
  </w:num>
  <w:num w:numId="5" w16cid:durableId="4291250">
    <w:abstractNumId w:val="7"/>
  </w:num>
  <w:num w:numId="6" w16cid:durableId="1395932504">
    <w:abstractNumId w:val="1"/>
  </w:num>
  <w:num w:numId="7" w16cid:durableId="2076539839">
    <w:abstractNumId w:val="13"/>
  </w:num>
  <w:num w:numId="8" w16cid:durableId="2057007652">
    <w:abstractNumId w:val="21"/>
  </w:num>
  <w:num w:numId="9" w16cid:durableId="652173740">
    <w:abstractNumId w:val="12"/>
  </w:num>
  <w:num w:numId="10" w16cid:durableId="1639453665">
    <w:abstractNumId w:val="2"/>
  </w:num>
  <w:num w:numId="11" w16cid:durableId="693532689">
    <w:abstractNumId w:val="6"/>
  </w:num>
  <w:num w:numId="12" w16cid:durableId="1332374623">
    <w:abstractNumId w:val="3"/>
  </w:num>
  <w:num w:numId="13" w16cid:durableId="449906528">
    <w:abstractNumId w:val="18"/>
  </w:num>
  <w:num w:numId="14" w16cid:durableId="307629780">
    <w:abstractNumId w:val="15"/>
  </w:num>
  <w:num w:numId="15" w16cid:durableId="1309943570">
    <w:abstractNumId w:val="12"/>
  </w:num>
  <w:num w:numId="16" w16cid:durableId="239406997">
    <w:abstractNumId w:val="9"/>
  </w:num>
  <w:num w:numId="17" w16cid:durableId="2145076565">
    <w:abstractNumId w:val="11"/>
  </w:num>
  <w:num w:numId="18" w16cid:durableId="1630626953">
    <w:abstractNumId w:val="22"/>
  </w:num>
  <w:num w:numId="19" w16cid:durableId="975258595">
    <w:abstractNumId w:val="8"/>
  </w:num>
  <w:num w:numId="20" w16cid:durableId="696583809">
    <w:abstractNumId w:val="4"/>
  </w:num>
  <w:num w:numId="21" w16cid:durableId="181863697">
    <w:abstractNumId w:val="14"/>
  </w:num>
  <w:num w:numId="22" w16cid:durableId="69157296">
    <w:abstractNumId w:val="19"/>
  </w:num>
  <w:num w:numId="23" w16cid:durableId="1194222824">
    <w:abstractNumId w:val="10"/>
  </w:num>
  <w:num w:numId="24" w16cid:durableId="1705592385">
    <w:abstractNumId w:val="16"/>
  </w:num>
  <w:num w:numId="25" w16cid:durableId="1224481992">
    <w:abstractNumId w:val="12"/>
    <w:lvlOverride w:ilvl="0">
      <w:startOverride w:val="3"/>
    </w:lvlOverride>
    <w:lvlOverride w:ilvl="1">
      <w:startOverride w:val="9"/>
    </w:lvlOverride>
  </w:num>
  <w:num w:numId="26" w16cid:durableId="1884127009">
    <w:abstractNumId w:val="12"/>
  </w:num>
  <w:num w:numId="27" w16cid:durableId="20837181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89637233">
    <w:abstractNumId w:val="12"/>
  </w:num>
  <w:num w:numId="29" w16cid:durableId="857373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72740159">
    <w:abstractNumId w:val="12"/>
  </w:num>
  <w:num w:numId="31" w16cid:durableId="433356413">
    <w:abstractNumId w:val="17"/>
  </w:num>
  <w:num w:numId="32" w16cid:durableId="1009333867">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1296"/>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875C81"/>
    <w:rsid w:val="000000DD"/>
    <w:rsid w:val="00000843"/>
    <w:rsid w:val="00000BF6"/>
    <w:rsid w:val="00001168"/>
    <w:rsid w:val="000011EE"/>
    <w:rsid w:val="00001738"/>
    <w:rsid w:val="00002021"/>
    <w:rsid w:val="0000289B"/>
    <w:rsid w:val="00002BBE"/>
    <w:rsid w:val="0000356B"/>
    <w:rsid w:val="00003D61"/>
    <w:rsid w:val="0000535A"/>
    <w:rsid w:val="00005B30"/>
    <w:rsid w:val="00005EC4"/>
    <w:rsid w:val="00005FCF"/>
    <w:rsid w:val="00005FF2"/>
    <w:rsid w:val="000076DD"/>
    <w:rsid w:val="000079A8"/>
    <w:rsid w:val="00010EEB"/>
    <w:rsid w:val="00010EEC"/>
    <w:rsid w:val="00011375"/>
    <w:rsid w:val="000115FD"/>
    <w:rsid w:val="00011A01"/>
    <w:rsid w:val="00011AC2"/>
    <w:rsid w:val="00011EB1"/>
    <w:rsid w:val="00013050"/>
    <w:rsid w:val="00013424"/>
    <w:rsid w:val="00013445"/>
    <w:rsid w:val="000149D4"/>
    <w:rsid w:val="0001633A"/>
    <w:rsid w:val="000175F7"/>
    <w:rsid w:val="00017CD0"/>
    <w:rsid w:val="00017F58"/>
    <w:rsid w:val="00020751"/>
    <w:rsid w:val="00020A56"/>
    <w:rsid w:val="00022046"/>
    <w:rsid w:val="0002217F"/>
    <w:rsid w:val="00022981"/>
    <w:rsid w:val="000229E9"/>
    <w:rsid w:val="000233EC"/>
    <w:rsid w:val="000234FE"/>
    <w:rsid w:val="0002384D"/>
    <w:rsid w:val="000242B4"/>
    <w:rsid w:val="0002434A"/>
    <w:rsid w:val="000244F3"/>
    <w:rsid w:val="00024554"/>
    <w:rsid w:val="00024C68"/>
    <w:rsid w:val="00024EBF"/>
    <w:rsid w:val="00025217"/>
    <w:rsid w:val="00025704"/>
    <w:rsid w:val="00025B2D"/>
    <w:rsid w:val="00026435"/>
    <w:rsid w:val="000264CB"/>
    <w:rsid w:val="00026724"/>
    <w:rsid w:val="000267F8"/>
    <w:rsid w:val="00030137"/>
    <w:rsid w:val="0003068E"/>
    <w:rsid w:val="000314B0"/>
    <w:rsid w:val="000314F5"/>
    <w:rsid w:val="00031C74"/>
    <w:rsid w:val="00031D53"/>
    <w:rsid w:val="00031F10"/>
    <w:rsid w:val="0003209D"/>
    <w:rsid w:val="00032776"/>
    <w:rsid w:val="00032AEF"/>
    <w:rsid w:val="00033434"/>
    <w:rsid w:val="00033609"/>
    <w:rsid w:val="00033886"/>
    <w:rsid w:val="00033938"/>
    <w:rsid w:val="00034099"/>
    <w:rsid w:val="00034158"/>
    <w:rsid w:val="000345FA"/>
    <w:rsid w:val="00034D4E"/>
    <w:rsid w:val="00034F3C"/>
    <w:rsid w:val="00035280"/>
    <w:rsid w:val="000353B1"/>
    <w:rsid w:val="00035A98"/>
    <w:rsid w:val="00036454"/>
    <w:rsid w:val="000370DE"/>
    <w:rsid w:val="00037182"/>
    <w:rsid w:val="0003724E"/>
    <w:rsid w:val="0003752A"/>
    <w:rsid w:val="000379C4"/>
    <w:rsid w:val="00037B19"/>
    <w:rsid w:val="00041C7F"/>
    <w:rsid w:val="000425C9"/>
    <w:rsid w:val="00042749"/>
    <w:rsid w:val="00042FCE"/>
    <w:rsid w:val="00044026"/>
    <w:rsid w:val="000453F0"/>
    <w:rsid w:val="00045B22"/>
    <w:rsid w:val="00045D94"/>
    <w:rsid w:val="00045DFC"/>
    <w:rsid w:val="00046B7E"/>
    <w:rsid w:val="00047117"/>
    <w:rsid w:val="00047490"/>
    <w:rsid w:val="0004764B"/>
    <w:rsid w:val="0005017A"/>
    <w:rsid w:val="00050CAB"/>
    <w:rsid w:val="00051A33"/>
    <w:rsid w:val="00051B32"/>
    <w:rsid w:val="00051CD4"/>
    <w:rsid w:val="00052706"/>
    <w:rsid w:val="00052E2F"/>
    <w:rsid w:val="000539B6"/>
    <w:rsid w:val="00053FF0"/>
    <w:rsid w:val="00054AA7"/>
    <w:rsid w:val="00054C35"/>
    <w:rsid w:val="0005637A"/>
    <w:rsid w:val="000565F2"/>
    <w:rsid w:val="00057763"/>
    <w:rsid w:val="00060AEA"/>
    <w:rsid w:val="000617B1"/>
    <w:rsid w:val="00061A92"/>
    <w:rsid w:val="000627F7"/>
    <w:rsid w:val="00063F94"/>
    <w:rsid w:val="00064137"/>
    <w:rsid w:val="00065340"/>
    <w:rsid w:val="00065ED9"/>
    <w:rsid w:val="0006673C"/>
    <w:rsid w:val="00066B78"/>
    <w:rsid w:val="00067378"/>
    <w:rsid w:val="00067544"/>
    <w:rsid w:val="00067DAE"/>
    <w:rsid w:val="00070230"/>
    <w:rsid w:val="000708B6"/>
    <w:rsid w:val="00070969"/>
    <w:rsid w:val="00072473"/>
    <w:rsid w:val="000726C2"/>
    <w:rsid w:val="00072A6E"/>
    <w:rsid w:val="00072C8B"/>
    <w:rsid w:val="00072D3A"/>
    <w:rsid w:val="00073B14"/>
    <w:rsid w:val="000757E6"/>
    <w:rsid w:val="00075998"/>
    <w:rsid w:val="00075B04"/>
    <w:rsid w:val="00076251"/>
    <w:rsid w:val="000768DF"/>
    <w:rsid w:val="000773F0"/>
    <w:rsid w:val="000774D5"/>
    <w:rsid w:val="00077896"/>
    <w:rsid w:val="00077D68"/>
    <w:rsid w:val="00080158"/>
    <w:rsid w:val="00080B76"/>
    <w:rsid w:val="00080EF6"/>
    <w:rsid w:val="00081667"/>
    <w:rsid w:val="00081CA0"/>
    <w:rsid w:val="000821C4"/>
    <w:rsid w:val="00082A74"/>
    <w:rsid w:val="000845A3"/>
    <w:rsid w:val="00084800"/>
    <w:rsid w:val="000848AB"/>
    <w:rsid w:val="000857AA"/>
    <w:rsid w:val="00085CFC"/>
    <w:rsid w:val="000862C0"/>
    <w:rsid w:val="000868EE"/>
    <w:rsid w:val="0008699E"/>
    <w:rsid w:val="00086F17"/>
    <w:rsid w:val="00087369"/>
    <w:rsid w:val="00087DE0"/>
    <w:rsid w:val="00090237"/>
    <w:rsid w:val="00090403"/>
    <w:rsid w:val="000908B4"/>
    <w:rsid w:val="0009096F"/>
    <w:rsid w:val="00091834"/>
    <w:rsid w:val="00091AD2"/>
    <w:rsid w:val="00092105"/>
    <w:rsid w:val="000926E6"/>
    <w:rsid w:val="00092D59"/>
    <w:rsid w:val="00093A4E"/>
    <w:rsid w:val="00093D16"/>
    <w:rsid w:val="00094024"/>
    <w:rsid w:val="0009427B"/>
    <w:rsid w:val="0009621B"/>
    <w:rsid w:val="0009652D"/>
    <w:rsid w:val="000A0094"/>
    <w:rsid w:val="000A0223"/>
    <w:rsid w:val="000A0EDA"/>
    <w:rsid w:val="000A132A"/>
    <w:rsid w:val="000A2541"/>
    <w:rsid w:val="000A53F9"/>
    <w:rsid w:val="000A6897"/>
    <w:rsid w:val="000A7520"/>
    <w:rsid w:val="000B04B7"/>
    <w:rsid w:val="000B0AA8"/>
    <w:rsid w:val="000B158F"/>
    <w:rsid w:val="000B248C"/>
    <w:rsid w:val="000B25A6"/>
    <w:rsid w:val="000B266E"/>
    <w:rsid w:val="000B2863"/>
    <w:rsid w:val="000B28D4"/>
    <w:rsid w:val="000B44B8"/>
    <w:rsid w:val="000B55D9"/>
    <w:rsid w:val="000B5B7F"/>
    <w:rsid w:val="000B5E90"/>
    <w:rsid w:val="000B6499"/>
    <w:rsid w:val="000B6550"/>
    <w:rsid w:val="000B68A0"/>
    <w:rsid w:val="000B6BCD"/>
    <w:rsid w:val="000B6E1A"/>
    <w:rsid w:val="000B71CD"/>
    <w:rsid w:val="000B76E6"/>
    <w:rsid w:val="000C1338"/>
    <w:rsid w:val="000C1354"/>
    <w:rsid w:val="000C19DB"/>
    <w:rsid w:val="000C1AEE"/>
    <w:rsid w:val="000C1EC9"/>
    <w:rsid w:val="000C2CA4"/>
    <w:rsid w:val="000C3575"/>
    <w:rsid w:val="000C3982"/>
    <w:rsid w:val="000C45AF"/>
    <w:rsid w:val="000C53D1"/>
    <w:rsid w:val="000C5754"/>
    <w:rsid w:val="000C5902"/>
    <w:rsid w:val="000C593A"/>
    <w:rsid w:val="000C59F1"/>
    <w:rsid w:val="000C5B8C"/>
    <w:rsid w:val="000C5F7A"/>
    <w:rsid w:val="000C60E5"/>
    <w:rsid w:val="000C6500"/>
    <w:rsid w:val="000C777D"/>
    <w:rsid w:val="000D00C6"/>
    <w:rsid w:val="000D123E"/>
    <w:rsid w:val="000D1792"/>
    <w:rsid w:val="000D25F0"/>
    <w:rsid w:val="000D375F"/>
    <w:rsid w:val="000D3937"/>
    <w:rsid w:val="000D3DA9"/>
    <w:rsid w:val="000D3DC7"/>
    <w:rsid w:val="000D424B"/>
    <w:rsid w:val="000D518C"/>
    <w:rsid w:val="000D51DF"/>
    <w:rsid w:val="000D523F"/>
    <w:rsid w:val="000D54F1"/>
    <w:rsid w:val="000D6875"/>
    <w:rsid w:val="000D73CF"/>
    <w:rsid w:val="000D7753"/>
    <w:rsid w:val="000D78A4"/>
    <w:rsid w:val="000D79E8"/>
    <w:rsid w:val="000D7C78"/>
    <w:rsid w:val="000D7D92"/>
    <w:rsid w:val="000E04CD"/>
    <w:rsid w:val="000E0B9A"/>
    <w:rsid w:val="000E2746"/>
    <w:rsid w:val="000E2A5F"/>
    <w:rsid w:val="000E33EF"/>
    <w:rsid w:val="000E340A"/>
    <w:rsid w:val="000E3831"/>
    <w:rsid w:val="000E412D"/>
    <w:rsid w:val="000E47BB"/>
    <w:rsid w:val="000E47F6"/>
    <w:rsid w:val="000E4FA2"/>
    <w:rsid w:val="000E52D7"/>
    <w:rsid w:val="000E6021"/>
    <w:rsid w:val="000E6CC5"/>
    <w:rsid w:val="000E6F5A"/>
    <w:rsid w:val="000E7245"/>
    <w:rsid w:val="000E783A"/>
    <w:rsid w:val="000E78F4"/>
    <w:rsid w:val="000E7A96"/>
    <w:rsid w:val="000F0603"/>
    <w:rsid w:val="000F06FB"/>
    <w:rsid w:val="000F07BF"/>
    <w:rsid w:val="000F1A07"/>
    <w:rsid w:val="000F1B5C"/>
    <w:rsid w:val="000F1C8C"/>
    <w:rsid w:val="000F2283"/>
    <w:rsid w:val="000F24CC"/>
    <w:rsid w:val="000F313D"/>
    <w:rsid w:val="000F378F"/>
    <w:rsid w:val="000F4271"/>
    <w:rsid w:val="000F42A8"/>
    <w:rsid w:val="000F5568"/>
    <w:rsid w:val="000F5CF6"/>
    <w:rsid w:val="000F5D5E"/>
    <w:rsid w:val="000F5FA1"/>
    <w:rsid w:val="000F61D0"/>
    <w:rsid w:val="000F6523"/>
    <w:rsid w:val="000F675A"/>
    <w:rsid w:val="000F6DF6"/>
    <w:rsid w:val="000F6FCB"/>
    <w:rsid w:val="000F73C2"/>
    <w:rsid w:val="001008ED"/>
    <w:rsid w:val="00101110"/>
    <w:rsid w:val="001011F3"/>
    <w:rsid w:val="00101528"/>
    <w:rsid w:val="0010175A"/>
    <w:rsid w:val="001021BB"/>
    <w:rsid w:val="0010231E"/>
    <w:rsid w:val="00102349"/>
    <w:rsid w:val="001023B2"/>
    <w:rsid w:val="00102854"/>
    <w:rsid w:val="00102F31"/>
    <w:rsid w:val="00103328"/>
    <w:rsid w:val="0010332E"/>
    <w:rsid w:val="00103651"/>
    <w:rsid w:val="00104406"/>
    <w:rsid w:val="00104A68"/>
    <w:rsid w:val="00104E4A"/>
    <w:rsid w:val="001052E1"/>
    <w:rsid w:val="001052EB"/>
    <w:rsid w:val="0010546D"/>
    <w:rsid w:val="001059C3"/>
    <w:rsid w:val="00105E1F"/>
    <w:rsid w:val="00105E65"/>
    <w:rsid w:val="0010679F"/>
    <w:rsid w:val="00106E4D"/>
    <w:rsid w:val="00106E56"/>
    <w:rsid w:val="00106EF1"/>
    <w:rsid w:val="001072F1"/>
    <w:rsid w:val="00107699"/>
    <w:rsid w:val="001078ED"/>
    <w:rsid w:val="00107D22"/>
    <w:rsid w:val="001107D2"/>
    <w:rsid w:val="00111B8C"/>
    <w:rsid w:val="0011238B"/>
    <w:rsid w:val="001124E5"/>
    <w:rsid w:val="00112A84"/>
    <w:rsid w:val="00112F62"/>
    <w:rsid w:val="00113148"/>
    <w:rsid w:val="00113528"/>
    <w:rsid w:val="00113EC6"/>
    <w:rsid w:val="00113EFB"/>
    <w:rsid w:val="00114242"/>
    <w:rsid w:val="0011455F"/>
    <w:rsid w:val="00114E5B"/>
    <w:rsid w:val="001157DC"/>
    <w:rsid w:val="00115AEC"/>
    <w:rsid w:val="00115B4C"/>
    <w:rsid w:val="001176EC"/>
    <w:rsid w:val="001179E9"/>
    <w:rsid w:val="00117BBC"/>
    <w:rsid w:val="00117E34"/>
    <w:rsid w:val="00120B8A"/>
    <w:rsid w:val="00120E2C"/>
    <w:rsid w:val="0012168B"/>
    <w:rsid w:val="00121FAF"/>
    <w:rsid w:val="001228EB"/>
    <w:rsid w:val="0012371C"/>
    <w:rsid w:val="00123AB1"/>
    <w:rsid w:val="00123BBF"/>
    <w:rsid w:val="00123D8E"/>
    <w:rsid w:val="0012424E"/>
    <w:rsid w:val="001242AF"/>
    <w:rsid w:val="00125841"/>
    <w:rsid w:val="00125B8A"/>
    <w:rsid w:val="00126160"/>
    <w:rsid w:val="001267AA"/>
    <w:rsid w:val="00126886"/>
    <w:rsid w:val="00126E13"/>
    <w:rsid w:val="001270BB"/>
    <w:rsid w:val="00127843"/>
    <w:rsid w:val="001279BC"/>
    <w:rsid w:val="00127B27"/>
    <w:rsid w:val="00127ED3"/>
    <w:rsid w:val="001300AD"/>
    <w:rsid w:val="001300BE"/>
    <w:rsid w:val="00131148"/>
    <w:rsid w:val="00131305"/>
    <w:rsid w:val="001322D7"/>
    <w:rsid w:val="001324F6"/>
    <w:rsid w:val="001331FE"/>
    <w:rsid w:val="00133870"/>
    <w:rsid w:val="00133872"/>
    <w:rsid w:val="00133B9C"/>
    <w:rsid w:val="00134026"/>
    <w:rsid w:val="00134091"/>
    <w:rsid w:val="0013473B"/>
    <w:rsid w:val="00134D65"/>
    <w:rsid w:val="00134F04"/>
    <w:rsid w:val="001356F8"/>
    <w:rsid w:val="00135716"/>
    <w:rsid w:val="00136548"/>
    <w:rsid w:val="00136913"/>
    <w:rsid w:val="00136C4E"/>
    <w:rsid w:val="00137D04"/>
    <w:rsid w:val="00140007"/>
    <w:rsid w:val="00140612"/>
    <w:rsid w:val="001410D5"/>
    <w:rsid w:val="00141C6C"/>
    <w:rsid w:val="00141E0D"/>
    <w:rsid w:val="00141FC9"/>
    <w:rsid w:val="0014207E"/>
    <w:rsid w:val="001422E3"/>
    <w:rsid w:val="00142D1A"/>
    <w:rsid w:val="00143710"/>
    <w:rsid w:val="001437D3"/>
    <w:rsid w:val="00143876"/>
    <w:rsid w:val="00143E04"/>
    <w:rsid w:val="00143F96"/>
    <w:rsid w:val="0014439C"/>
    <w:rsid w:val="00144464"/>
    <w:rsid w:val="001446E4"/>
    <w:rsid w:val="00144C7A"/>
    <w:rsid w:val="00144CED"/>
    <w:rsid w:val="00145457"/>
    <w:rsid w:val="00146862"/>
    <w:rsid w:val="00146A36"/>
    <w:rsid w:val="00147386"/>
    <w:rsid w:val="00147466"/>
    <w:rsid w:val="001474E9"/>
    <w:rsid w:val="00147666"/>
    <w:rsid w:val="00147842"/>
    <w:rsid w:val="00147DB8"/>
    <w:rsid w:val="001507A7"/>
    <w:rsid w:val="00150993"/>
    <w:rsid w:val="001512D5"/>
    <w:rsid w:val="001521F6"/>
    <w:rsid w:val="00152AB0"/>
    <w:rsid w:val="00152CE1"/>
    <w:rsid w:val="00153007"/>
    <w:rsid w:val="001534FE"/>
    <w:rsid w:val="00153CBF"/>
    <w:rsid w:val="00153D85"/>
    <w:rsid w:val="001540E6"/>
    <w:rsid w:val="0015435B"/>
    <w:rsid w:val="001543DD"/>
    <w:rsid w:val="00154712"/>
    <w:rsid w:val="001549E0"/>
    <w:rsid w:val="00154A8C"/>
    <w:rsid w:val="00155120"/>
    <w:rsid w:val="0015583C"/>
    <w:rsid w:val="00155B11"/>
    <w:rsid w:val="001560E6"/>
    <w:rsid w:val="00156229"/>
    <w:rsid w:val="00156562"/>
    <w:rsid w:val="00156AFF"/>
    <w:rsid w:val="00156CF3"/>
    <w:rsid w:val="00156E0F"/>
    <w:rsid w:val="001573F0"/>
    <w:rsid w:val="00157CDC"/>
    <w:rsid w:val="001603CD"/>
    <w:rsid w:val="00160608"/>
    <w:rsid w:val="00160A83"/>
    <w:rsid w:val="001615E8"/>
    <w:rsid w:val="001627DE"/>
    <w:rsid w:val="00162875"/>
    <w:rsid w:val="001628B5"/>
    <w:rsid w:val="00162A3F"/>
    <w:rsid w:val="00162BDA"/>
    <w:rsid w:val="00163637"/>
    <w:rsid w:val="00163A03"/>
    <w:rsid w:val="00163DCF"/>
    <w:rsid w:val="00164028"/>
    <w:rsid w:val="0016481B"/>
    <w:rsid w:val="00164ACF"/>
    <w:rsid w:val="00165134"/>
    <w:rsid w:val="001655AB"/>
    <w:rsid w:val="00167F08"/>
    <w:rsid w:val="001709B5"/>
    <w:rsid w:val="00171544"/>
    <w:rsid w:val="00172870"/>
    <w:rsid w:val="00173F6B"/>
    <w:rsid w:val="00176D90"/>
    <w:rsid w:val="00176DB3"/>
    <w:rsid w:val="00176F27"/>
    <w:rsid w:val="00177167"/>
    <w:rsid w:val="0017796D"/>
    <w:rsid w:val="00177B77"/>
    <w:rsid w:val="001807C6"/>
    <w:rsid w:val="00180ADA"/>
    <w:rsid w:val="00180F85"/>
    <w:rsid w:val="0018126C"/>
    <w:rsid w:val="0018143F"/>
    <w:rsid w:val="00182D01"/>
    <w:rsid w:val="00183450"/>
    <w:rsid w:val="00183637"/>
    <w:rsid w:val="00183BA0"/>
    <w:rsid w:val="00184525"/>
    <w:rsid w:val="00184757"/>
    <w:rsid w:val="00184FE9"/>
    <w:rsid w:val="00185640"/>
    <w:rsid w:val="00186B89"/>
    <w:rsid w:val="00187112"/>
    <w:rsid w:val="00187591"/>
    <w:rsid w:val="0018764F"/>
    <w:rsid w:val="001877CF"/>
    <w:rsid w:val="001901A6"/>
    <w:rsid w:val="001901EE"/>
    <w:rsid w:val="001902F0"/>
    <w:rsid w:val="001906DF"/>
    <w:rsid w:val="0019080A"/>
    <w:rsid w:val="001908D0"/>
    <w:rsid w:val="00190C17"/>
    <w:rsid w:val="0019125B"/>
    <w:rsid w:val="001916CC"/>
    <w:rsid w:val="001917EE"/>
    <w:rsid w:val="0019207F"/>
    <w:rsid w:val="00193627"/>
    <w:rsid w:val="0019401A"/>
    <w:rsid w:val="0019497D"/>
    <w:rsid w:val="00194CAA"/>
    <w:rsid w:val="001954B8"/>
    <w:rsid w:val="0019582C"/>
    <w:rsid w:val="001973EC"/>
    <w:rsid w:val="00197E70"/>
    <w:rsid w:val="001A06B9"/>
    <w:rsid w:val="001A0992"/>
    <w:rsid w:val="001A0C9D"/>
    <w:rsid w:val="001A0CB4"/>
    <w:rsid w:val="001A15BB"/>
    <w:rsid w:val="001A2687"/>
    <w:rsid w:val="001A2AEE"/>
    <w:rsid w:val="001A2D7E"/>
    <w:rsid w:val="001A325E"/>
    <w:rsid w:val="001A328A"/>
    <w:rsid w:val="001A3C4C"/>
    <w:rsid w:val="001A3D39"/>
    <w:rsid w:val="001A3E44"/>
    <w:rsid w:val="001A4286"/>
    <w:rsid w:val="001A531D"/>
    <w:rsid w:val="001A54F4"/>
    <w:rsid w:val="001A5BFA"/>
    <w:rsid w:val="001A5E73"/>
    <w:rsid w:val="001A5E8D"/>
    <w:rsid w:val="001A65E2"/>
    <w:rsid w:val="001A6E71"/>
    <w:rsid w:val="001A7C6C"/>
    <w:rsid w:val="001B02CE"/>
    <w:rsid w:val="001B0352"/>
    <w:rsid w:val="001B0564"/>
    <w:rsid w:val="001B06DB"/>
    <w:rsid w:val="001B10AF"/>
    <w:rsid w:val="001B19BC"/>
    <w:rsid w:val="001B274E"/>
    <w:rsid w:val="001B29F4"/>
    <w:rsid w:val="001B2FF5"/>
    <w:rsid w:val="001B30B2"/>
    <w:rsid w:val="001B3A0F"/>
    <w:rsid w:val="001B437A"/>
    <w:rsid w:val="001B44A7"/>
    <w:rsid w:val="001B6F70"/>
    <w:rsid w:val="001B7759"/>
    <w:rsid w:val="001B7B26"/>
    <w:rsid w:val="001B7DB5"/>
    <w:rsid w:val="001C015D"/>
    <w:rsid w:val="001C0309"/>
    <w:rsid w:val="001C067B"/>
    <w:rsid w:val="001C0F99"/>
    <w:rsid w:val="001C1035"/>
    <w:rsid w:val="001C1B60"/>
    <w:rsid w:val="001C1F92"/>
    <w:rsid w:val="001C2423"/>
    <w:rsid w:val="001C2ED2"/>
    <w:rsid w:val="001C329C"/>
    <w:rsid w:val="001C362D"/>
    <w:rsid w:val="001C3AB3"/>
    <w:rsid w:val="001C3F09"/>
    <w:rsid w:val="001C4396"/>
    <w:rsid w:val="001C462C"/>
    <w:rsid w:val="001C4905"/>
    <w:rsid w:val="001C4C20"/>
    <w:rsid w:val="001C58B8"/>
    <w:rsid w:val="001C59EC"/>
    <w:rsid w:val="001C5FB8"/>
    <w:rsid w:val="001C722F"/>
    <w:rsid w:val="001D01BF"/>
    <w:rsid w:val="001D0242"/>
    <w:rsid w:val="001D08FE"/>
    <w:rsid w:val="001D187D"/>
    <w:rsid w:val="001D1A1C"/>
    <w:rsid w:val="001D1B69"/>
    <w:rsid w:val="001D2CF7"/>
    <w:rsid w:val="001D3677"/>
    <w:rsid w:val="001D3FB5"/>
    <w:rsid w:val="001D4B6E"/>
    <w:rsid w:val="001D4E8C"/>
    <w:rsid w:val="001D5493"/>
    <w:rsid w:val="001D59AA"/>
    <w:rsid w:val="001D68BB"/>
    <w:rsid w:val="001D785E"/>
    <w:rsid w:val="001D7988"/>
    <w:rsid w:val="001D7CA9"/>
    <w:rsid w:val="001D7E3E"/>
    <w:rsid w:val="001D7E9D"/>
    <w:rsid w:val="001E0041"/>
    <w:rsid w:val="001E1EC3"/>
    <w:rsid w:val="001E2698"/>
    <w:rsid w:val="001E2AB6"/>
    <w:rsid w:val="001E2B03"/>
    <w:rsid w:val="001E2E16"/>
    <w:rsid w:val="001E3085"/>
    <w:rsid w:val="001E32FF"/>
    <w:rsid w:val="001E3C09"/>
    <w:rsid w:val="001E4178"/>
    <w:rsid w:val="001E485D"/>
    <w:rsid w:val="001E4B2A"/>
    <w:rsid w:val="001E4D76"/>
    <w:rsid w:val="001E543B"/>
    <w:rsid w:val="001E549E"/>
    <w:rsid w:val="001E566B"/>
    <w:rsid w:val="001E5B45"/>
    <w:rsid w:val="001E635E"/>
    <w:rsid w:val="001E64F9"/>
    <w:rsid w:val="001E6998"/>
    <w:rsid w:val="001F021C"/>
    <w:rsid w:val="001F0864"/>
    <w:rsid w:val="001F08FF"/>
    <w:rsid w:val="001F09E9"/>
    <w:rsid w:val="001F0F1B"/>
    <w:rsid w:val="001F10F6"/>
    <w:rsid w:val="001F19B7"/>
    <w:rsid w:val="001F1F39"/>
    <w:rsid w:val="001F356C"/>
    <w:rsid w:val="001F4173"/>
    <w:rsid w:val="001F4229"/>
    <w:rsid w:val="001F494B"/>
    <w:rsid w:val="001F4E64"/>
    <w:rsid w:val="001F4FCF"/>
    <w:rsid w:val="001F627C"/>
    <w:rsid w:val="001F66AC"/>
    <w:rsid w:val="001F6E46"/>
    <w:rsid w:val="001F6E7E"/>
    <w:rsid w:val="001F6EDA"/>
    <w:rsid w:val="001F7291"/>
    <w:rsid w:val="001F7770"/>
    <w:rsid w:val="001F7A5E"/>
    <w:rsid w:val="001F7B0B"/>
    <w:rsid w:val="001F7BC4"/>
    <w:rsid w:val="00200B62"/>
    <w:rsid w:val="00201CBC"/>
    <w:rsid w:val="0020275C"/>
    <w:rsid w:val="00202CFA"/>
    <w:rsid w:val="00202E44"/>
    <w:rsid w:val="00203440"/>
    <w:rsid w:val="0020365D"/>
    <w:rsid w:val="002038A8"/>
    <w:rsid w:val="00203912"/>
    <w:rsid w:val="002047A5"/>
    <w:rsid w:val="00204F76"/>
    <w:rsid w:val="00206742"/>
    <w:rsid w:val="00206CA7"/>
    <w:rsid w:val="00206D0A"/>
    <w:rsid w:val="0020704B"/>
    <w:rsid w:val="0020716B"/>
    <w:rsid w:val="00207575"/>
    <w:rsid w:val="002077E4"/>
    <w:rsid w:val="002078C5"/>
    <w:rsid w:val="002078F6"/>
    <w:rsid w:val="002079DF"/>
    <w:rsid w:val="00210350"/>
    <w:rsid w:val="00210E9E"/>
    <w:rsid w:val="002115A5"/>
    <w:rsid w:val="00211779"/>
    <w:rsid w:val="00211B1F"/>
    <w:rsid w:val="00211C31"/>
    <w:rsid w:val="002128F3"/>
    <w:rsid w:val="002135F2"/>
    <w:rsid w:val="00213669"/>
    <w:rsid w:val="00213956"/>
    <w:rsid w:val="00214B08"/>
    <w:rsid w:val="00214BF6"/>
    <w:rsid w:val="00215658"/>
    <w:rsid w:val="002158F7"/>
    <w:rsid w:val="002164C6"/>
    <w:rsid w:val="00216827"/>
    <w:rsid w:val="00216847"/>
    <w:rsid w:val="00217B80"/>
    <w:rsid w:val="0022011E"/>
    <w:rsid w:val="002207E9"/>
    <w:rsid w:val="00220850"/>
    <w:rsid w:val="00220A0A"/>
    <w:rsid w:val="00221917"/>
    <w:rsid w:val="00221A17"/>
    <w:rsid w:val="002220B7"/>
    <w:rsid w:val="00222BE1"/>
    <w:rsid w:val="00222F73"/>
    <w:rsid w:val="00223028"/>
    <w:rsid w:val="0022340A"/>
    <w:rsid w:val="00223694"/>
    <w:rsid w:val="00223F00"/>
    <w:rsid w:val="00224631"/>
    <w:rsid w:val="00224911"/>
    <w:rsid w:val="002249C7"/>
    <w:rsid w:val="002249D2"/>
    <w:rsid w:val="00225792"/>
    <w:rsid w:val="00226023"/>
    <w:rsid w:val="0022606E"/>
    <w:rsid w:val="002265E0"/>
    <w:rsid w:val="002269B5"/>
    <w:rsid w:val="002274A3"/>
    <w:rsid w:val="002274CB"/>
    <w:rsid w:val="00227C22"/>
    <w:rsid w:val="00227E90"/>
    <w:rsid w:val="00227E9E"/>
    <w:rsid w:val="002304F4"/>
    <w:rsid w:val="0023135E"/>
    <w:rsid w:val="002330B3"/>
    <w:rsid w:val="00233BAE"/>
    <w:rsid w:val="0023432E"/>
    <w:rsid w:val="002346D9"/>
    <w:rsid w:val="0023494E"/>
    <w:rsid w:val="00234BF5"/>
    <w:rsid w:val="00235B1B"/>
    <w:rsid w:val="0023620F"/>
    <w:rsid w:val="002363B4"/>
    <w:rsid w:val="00236ACA"/>
    <w:rsid w:val="00237384"/>
    <w:rsid w:val="00240047"/>
    <w:rsid w:val="0024050A"/>
    <w:rsid w:val="0024068A"/>
    <w:rsid w:val="00242450"/>
    <w:rsid w:val="0024274D"/>
    <w:rsid w:val="00242CFD"/>
    <w:rsid w:val="00243158"/>
    <w:rsid w:val="00243415"/>
    <w:rsid w:val="002445C7"/>
    <w:rsid w:val="00244718"/>
    <w:rsid w:val="002447C2"/>
    <w:rsid w:val="00244ABE"/>
    <w:rsid w:val="0024503A"/>
    <w:rsid w:val="00245135"/>
    <w:rsid w:val="002460D9"/>
    <w:rsid w:val="0024636D"/>
    <w:rsid w:val="00246DFD"/>
    <w:rsid w:val="0024700E"/>
    <w:rsid w:val="0024722D"/>
    <w:rsid w:val="00247DEE"/>
    <w:rsid w:val="00247F8A"/>
    <w:rsid w:val="00250004"/>
    <w:rsid w:val="00251DB3"/>
    <w:rsid w:val="00251FE1"/>
    <w:rsid w:val="0025268A"/>
    <w:rsid w:val="002529FD"/>
    <w:rsid w:val="00252AE1"/>
    <w:rsid w:val="002537EC"/>
    <w:rsid w:val="00253830"/>
    <w:rsid w:val="00253BF9"/>
    <w:rsid w:val="00253C86"/>
    <w:rsid w:val="0025412D"/>
    <w:rsid w:val="00254161"/>
    <w:rsid w:val="002543C9"/>
    <w:rsid w:val="0025441E"/>
    <w:rsid w:val="002555D7"/>
    <w:rsid w:val="002555F5"/>
    <w:rsid w:val="002558EC"/>
    <w:rsid w:val="00255A87"/>
    <w:rsid w:val="00255AA8"/>
    <w:rsid w:val="00256C91"/>
    <w:rsid w:val="00256CEA"/>
    <w:rsid w:val="0025771D"/>
    <w:rsid w:val="00257C73"/>
    <w:rsid w:val="0026009A"/>
    <w:rsid w:val="00260144"/>
    <w:rsid w:val="00260427"/>
    <w:rsid w:val="00260AB4"/>
    <w:rsid w:val="00260ABC"/>
    <w:rsid w:val="00260B27"/>
    <w:rsid w:val="0026172F"/>
    <w:rsid w:val="00261EFB"/>
    <w:rsid w:val="00262A2E"/>
    <w:rsid w:val="00262D69"/>
    <w:rsid w:val="00262DD8"/>
    <w:rsid w:val="00262E84"/>
    <w:rsid w:val="00263846"/>
    <w:rsid w:val="00263DD7"/>
    <w:rsid w:val="00264093"/>
    <w:rsid w:val="002649EA"/>
    <w:rsid w:val="00264A7A"/>
    <w:rsid w:val="002650B8"/>
    <w:rsid w:val="00265597"/>
    <w:rsid w:val="00265ACA"/>
    <w:rsid w:val="00265AD9"/>
    <w:rsid w:val="00266395"/>
    <w:rsid w:val="00266CC0"/>
    <w:rsid w:val="00266FBE"/>
    <w:rsid w:val="00267293"/>
    <w:rsid w:val="002676B1"/>
    <w:rsid w:val="00267AC8"/>
    <w:rsid w:val="00267BBB"/>
    <w:rsid w:val="00267ED9"/>
    <w:rsid w:val="0027005D"/>
    <w:rsid w:val="002706AB"/>
    <w:rsid w:val="00270782"/>
    <w:rsid w:val="00270918"/>
    <w:rsid w:val="00271CF5"/>
    <w:rsid w:val="00272068"/>
    <w:rsid w:val="00272B83"/>
    <w:rsid w:val="00272EC3"/>
    <w:rsid w:val="0027373A"/>
    <w:rsid w:val="002741AC"/>
    <w:rsid w:val="002750CF"/>
    <w:rsid w:val="0027588B"/>
    <w:rsid w:val="002768C0"/>
    <w:rsid w:val="0027690F"/>
    <w:rsid w:val="002778DD"/>
    <w:rsid w:val="00277919"/>
    <w:rsid w:val="00277C4C"/>
    <w:rsid w:val="00277CE7"/>
    <w:rsid w:val="00277CF1"/>
    <w:rsid w:val="00280931"/>
    <w:rsid w:val="002813D7"/>
    <w:rsid w:val="00281545"/>
    <w:rsid w:val="00281EE7"/>
    <w:rsid w:val="00281F30"/>
    <w:rsid w:val="00282F5F"/>
    <w:rsid w:val="00283D80"/>
    <w:rsid w:val="00284258"/>
    <w:rsid w:val="00284B35"/>
    <w:rsid w:val="00284D08"/>
    <w:rsid w:val="00285F86"/>
    <w:rsid w:val="00286FA4"/>
    <w:rsid w:val="00287161"/>
    <w:rsid w:val="00287193"/>
    <w:rsid w:val="002911BF"/>
    <w:rsid w:val="00291200"/>
    <w:rsid w:val="002912A8"/>
    <w:rsid w:val="002912EF"/>
    <w:rsid w:val="002914AE"/>
    <w:rsid w:val="00291BFF"/>
    <w:rsid w:val="00291EFF"/>
    <w:rsid w:val="00292847"/>
    <w:rsid w:val="00293119"/>
    <w:rsid w:val="002932D7"/>
    <w:rsid w:val="002935D9"/>
    <w:rsid w:val="002937C4"/>
    <w:rsid w:val="00293AB6"/>
    <w:rsid w:val="00293B4B"/>
    <w:rsid w:val="00294AFE"/>
    <w:rsid w:val="00294F20"/>
    <w:rsid w:val="00294FDF"/>
    <w:rsid w:val="002950A4"/>
    <w:rsid w:val="00295443"/>
    <w:rsid w:val="002955DD"/>
    <w:rsid w:val="002958A2"/>
    <w:rsid w:val="002958D1"/>
    <w:rsid w:val="002959C5"/>
    <w:rsid w:val="00295C20"/>
    <w:rsid w:val="00296603"/>
    <w:rsid w:val="0029683A"/>
    <w:rsid w:val="0029697B"/>
    <w:rsid w:val="0029700E"/>
    <w:rsid w:val="002A029C"/>
    <w:rsid w:val="002A03DA"/>
    <w:rsid w:val="002A0741"/>
    <w:rsid w:val="002A0968"/>
    <w:rsid w:val="002A0AFE"/>
    <w:rsid w:val="002A0F46"/>
    <w:rsid w:val="002A175D"/>
    <w:rsid w:val="002A1884"/>
    <w:rsid w:val="002A1C93"/>
    <w:rsid w:val="002A200D"/>
    <w:rsid w:val="002A2291"/>
    <w:rsid w:val="002A24E6"/>
    <w:rsid w:val="002A29BD"/>
    <w:rsid w:val="002A2B77"/>
    <w:rsid w:val="002A372F"/>
    <w:rsid w:val="002A3D5E"/>
    <w:rsid w:val="002A4418"/>
    <w:rsid w:val="002A4712"/>
    <w:rsid w:val="002A4744"/>
    <w:rsid w:val="002A4F40"/>
    <w:rsid w:val="002A524F"/>
    <w:rsid w:val="002A5452"/>
    <w:rsid w:val="002A57EA"/>
    <w:rsid w:val="002A6300"/>
    <w:rsid w:val="002A66A8"/>
    <w:rsid w:val="002A69F7"/>
    <w:rsid w:val="002A6AAD"/>
    <w:rsid w:val="002A7448"/>
    <w:rsid w:val="002A78BB"/>
    <w:rsid w:val="002A7DBD"/>
    <w:rsid w:val="002B0591"/>
    <w:rsid w:val="002B117C"/>
    <w:rsid w:val="002B1DE1"/>
    <w:rsid w:val="002B1E5E"/>
    <w:rsid w:val="002B24E2"/>
    <w:rsid w:val="002B27F1"/>
    <w:rsid w:val="002B2CA6"/>
    <w:rsid w:val="002B2F8E"/>
    <w:rsid w:val="002B329E"/>
    <w:rsid w:val="002B3E68"/>
    <w:rsid w:val="002B3FCE"/>
    <w:rsid w:val="002B42DE"/>
    <w:rsid w:val="002B543F"/>
    <w:rsid w:val="002B636C"/>
    <w:rsid w:val="002B65C1"/>
    <w:rsid w:val="002B66B6"/>
    <w:rsid w:val="002B6A1D"/>
    <w:rsid w:val="002B7953"/>
    <w:rsid w:val="002B7E0D"/>
    <w:rsid w:val="002B7F05"/>
    <w:rsid w:val="002B7F96"/>
    <w:rsid w:val="002C0538"/>
    <w:rsid w:val="002C0A43"/>
    <w:rsid w:val="002C1752"/>
    <w:rsid w:val="002C1AB4"/>
    <w:rsid w:val="002C1BFE"/>
    <w:rsid w:val="002C1C02"/>
    <w:rsid w:val="002C28DB"/>
    <w:rsid w:val="002C2EB6"/>
    <w:rsid w:val="002C34EF"/>
    <w:rsid w:val="002C36B6"/>
    <w:rsid w:val="002C3735"/>
    <w:rsid w:val="002C37B9"/>
    <w:rsid w:val="002C3D9C"/>
    <w:rsid w:val="002C42D0"/>
    <w:rsid w:val="002C4338"/>
    <w:rsid w:val="002C4438"/>
    <w:rsid w:val="002C49B7"/>
    <w:rsid w:val="002C4B90"/>
    <w:rsid w:val="002C5965"/>
    <w:rsid w:val="002C6098"/>
    <w:rsid w:val="002C6892"/>
    <w:rsid w:val="002C6B8B"/>
    <w:rsid w:val="002D0171"/>
    <w:rsid w:val="002D0EAB"/>
    <w:rsid w:val="002D1333"/>
    <w:rsid w:val="002D252E"/>
    <w:rsid w:val="002D2986"/>
    <w:rsid w:val="002D36E1"/>
    <w:rsid w:val="002D3780"/>
    <w:rsid w:val="002D4B59"/>
    <w:rsid w:val="002D514A"/>
    <w:rsid w:val="002D52A1"/>
    <w:rsid w:val="002D5A43"/>
    <w:rsid w:val="002D705E"/>
    <w:rsid w:val="002D72DC"/>
    <w:rsid w:val="002D7873"/>
    <w:rsid w:val="002D7DBC"/>
    <w:rsid w:val="002E0C49"/>
    <w:rsid w:val="002E1253"/>
    <w:rsid w:val="002E1361"/>
    <w:rsid w:val="002E1398"/>
    <w:rsid w:val="002E18FE"/>
    <w:rsid w:val="002E1A2C"/>
    <w:rsid w:val="002E214B"/>
    <w:rsid w:val="002E29CD"/>
    <w:rsid w:val="002E2C24"/>
    <w:rsid w:val="002E2D2A"/>
    <w:rsid w:val="002E3321"/>
    <w:rsid w:val="002E3416"/>
    <w:rsid w:val="002E357F"/>
    <w:rsid w:val="002E369D"/>
    <w:rsid w:val="002E42DC"/>
    <w:rsid w:val="002E4659"/>
    <w:rsid w:val="002E4B6E"/>
    <w:rsid w:val="002E4E42"/>
    <w:rsid w:val="002E5028"/>
    <w:rsid w:val="002E51E7"/>
    <w:rsid w:val="002E53DE"/>
    <w:rsid w:val="002E59A6"/>
    <w:rsid w:val="002E5EA2"/>
    <w:rsid w:val="002E6ABF"/>
    <w:rsid w:val="002F0D6E"/>
    <w:rsid w:val="002F103C"/>
    <w:rsid w:val="002F25B1"/>
    <w:rsid w:val="002F28F8"/>
    <w:rsid w:val="002F2A7B"/>
    <w:rsid w:val="002F3E38"/>
    <w:rsid w:val="002F4102"/>
    <w:rsid w:val="002F4B04"/>
    <w:rsid w:val="002F5438"/>
    <w:rsid w:val="002F5561"/>
    <w:rsid w:val="002F587F"/>
    <w:rsid w:val="002F608D"/>
    <w:rsid w:val="002F6330"/>
    <w:rsid w:val="002F6E7E"/>
    <w:rsid w:val="00300590"/>
    <w:rsid w:val="00300C48"/>
    <w:rsid w:val="0030225F"/>
    <w:rsid w:val="00302D0B"/>
    <w:rsid w:val="0030385E"/>
    <w:rsid w:val="00303C1F"/>
    <w:rsid w:val="00303DD7"/>
    <w:rsid w:val="003041A9"/>
    <w:rsid w:val="003049ED"/>
    <w:rsid w:val="00304B1A"/>
    <w:rsid w:val="003068B2"/>
    <w:rsid w:val="00306A43"/>
    <w:rsid w:val="00307435"/>
    <w:rsid w:val="00307A29"/>
    <w:rsid w:val="00307B6A"/>
    <w:rsid w:val="00307C91"/>
    <w:rsid w:val="00310517"/>
    <w:rsid w:val="00310AB3"/>
    <w:rsid w:val="00311741"/>
    <w:rsid w:val="00314601"/>
    <w:rsid w:val="00314754"/>
    <w:rsid w:val="00314A8C"/>
    <w:rsid w:val="00314DCA"/>
    <w:rsid w:val="00315402"/>
    <w:rsid w:val="00315633"/>
    <w:rsid w:val="003158DD"/>
    <w:rsid w:val="00316377"/>
    <w:rsid w:val="003164A8"/>
    <w:rsid w:val="0031669D"/>
    <w:rsid w:val="0031679D"/>
    <w:rsid w:val="003168EE"/>
    <w:rsid w:val="003169A3"/>
    <w:rsid w:val="00316AFA"/>
    <w:rsid w:val="003202E0"/>
    <w:rsid w:val="003204FA"/>
    <w:rsid w:val="00320B65"/>
    <w:rsid w:val="00320F53"/>
    <w:rsid w:val="00321728"/>
    <w:rsid w:val="00321C28"/>
    <w:rsid w:val="0032242A"/>
    <w:rsid w:val="00322C13"/>
    <w:rsid w:val="0032306D"/>
    <w:rsid w:val="00323657"/>
    <w:rsid w:val="00324053"/>
    <w:rsid w:val="00325F44"/>
    <w:rsid w:val="0032691D"/>
    <w:rsid w:val="00326E19"/>
    <w:rsid w:val="0032704F"/>
    <w:rsid w:val="00327972"/>
    <w:rsid w:val="00327988"/>
    <w:rsid w:val="00330908"/>
    <w:rsid w:val="00332333"/>
    <w:rsid w:val="00332DCB"/>
    <w:rsid w:val="003332A7"/>
    <w:rsid w:val="00333700"/>
    <w:rsid w:val="00334B8D"/>
    <w:rsid w:val="0033577D"/>
    <w:rsid w:val="00335851"/>
    <w:rsid w:val="00335BEB"/>
    <w:rsid w:val="0033612F"/>
    <w:rsid w:val="00336D6B"/>
    <w:rsid w:val="00336FC2"/>
    <w:rsid w:val="00337233"/>
    <w:rsid w:val="00340A25"/>
    <w:rsid w:val="0034125F"/>
    <w:rsid w:val="00341D2D"/>
    <w:rsid w:val="00343462"/>
    <w:rsid w:val="0034354B"/>
    <w:rsid w:val="00343C78"/>
    <w:rsid w:val="00343DD6"/>
    <w:rsid w:val="00343F0F"/>
    <w:rsid w:val="00345E5E"/>
    <w:rsid w:val="0034783F"/>
    <w:rsid w:val="00350C9F"/>
    <w:rsid w:val="00351044"/>
    <w:rsid w:val="003516B9"/>
    <w:rsid w:val="00352C79"/>
    <w:rsid w:val="003530C2"/>
    <w:rsid w:val="00354AE1"/>
    <w:rsid w:val="00354D4C"/>
    <w:rsid w:val="00355012"/>
    <w:rsid w:val="0035524E"/>
    <w:rsid w:val="00355B13"/>
    <w:rsid w:val="00355C72"/>
    <w:rsid w:val="00355D68"/>
    <w:rsid w:val="0035648E"/>
    <w:rsid w:val="0035708D"/>
    <w:rsid w:val="0035761E"/>
    <w:rsid w:val="003579AD"/>
    <w:rsid w:val="00357C4F"/>
    <w:rsid w:val="00360067"/>
    <w:rsid w:val="0036062D"/>
    <w:rsid w:val="00360A8B"/>
    <w:rsid w:val="00360D97"/>
    <w:rsid w:val="0036122B"/>
    <w:rsid w:val="00361B5A"/>
    <w:rsid w:val="00361D7A"/>
    <w:rsid w:val="0036208F"/>
    <w:rsid w:val="00362446"/>
    <w:rsid w:val="00362AA6"/>
    <w:rsid w:val="0036361C"/>
    <w:rsid w:val="00363C89"/>
    <w:rsid w:val="00363C9A"/>
    <w:rsid w:val="0036492A"/>
    <w:rsid w:val="0036579B"/>
    <w:rsid w:val="0036586E"/>
    <w:rsid w:val="00365D1B"/>
    <w:rsid w:val="003660C4"/>
    <w:rsid w:val="00366459"/>
    <w:rsid w:val="003667C8"/>
    <w:rsid w:val="00366819"/>
    <w:rsid w:val="00367094"/>
    <w:rsid w:val="0036763A"/>
    <w:rsid w:val="0037022A"/>
    <w:rsid w:val="00370243"/>
    <w:rsid w:val="00372185"/>
    <w:rsid w:val="0037241C"/>
    <w:rsid w:val="003725C7"/>
    <w:rsid w:val="00372E53"/>
    <w:rsid w:val="00372F8F"/>
    <w:rsid w:val="00373154"/>
    <w:rsid w:val="00373201"/>
    <w:rsid w:val="0037328E"/>
    <w:rsid w:val="003745D1"/>
    <w:rsid w:val="00374872"/>
    <w:rsid w:val="00374BA6"/>
    <w:rsid w:val="00374E77"/>
    <w:rsid w:val="00375004"/>
    <w:rsid w:val="00375563"/>
    <w:rsid w:val="003760B7"/>
    <w:rsid w:val="0037645A"/>
    <w:rsid w:val="00376B3B"/>
    <w:rsid w:val="00376D3D"/>
    <w:rsid w:val="003810A4"/>
    <w:rsid w:val="00381763"/>
    <w:rsid w:val="00381AA9"/>
    <w:rsid w:val="00381B49"/>
    <w:rsid w:val="00382240"/>
    <w:rsid w:val="003825AB"/>
    <w:rsid w:val="00382909"/>
    <w:rsid w:val="00382CD6"/>
    <w:rsid w:val="00383B64"/>
    <w:rsid w:val="00383E51"/>
    <w:rsid w:val="00384B9C"/>
    <w:rsid w:val="00384C1A"/>
    <w:rsid w:val="00385169"/>
    <w:rsid w:val="003859D9"/>
    <w:rsid w:val="00385E8C"/>
    <w:rsid w:val="0038612F"/>
    <w:rsid w:val="00386EAD"/>
    <w:rsid w:val="00390467"/>
    <w:rsid w:val="003904A1"/>
    <w:rsid w:val="00391538"/>
    <w:rsid w:val="00391614"/>
    <w:rsid w:val="003920AE"/>
    <w:rsid w:val="003922BE"/>
    <w:rsid w:val="003924D1"/>
    <w:rsid w:val="00392CD0"/>
    <w:rsid w:val="0039394C"/>
    <w:rsid w:val="0039426A"/>
    <w:rsid w:val="00394611"/>
    <w:rsid w:val="00394888"/>
    <w:rsid w:val="00394D02"/>
    <w:rsid w:val="00394F28"/>
    <w:rsid w:val="00395A0B"/>
    <w:rsid w:val="00395A2E"/>
    <w:rsid w:val="00395BC2"/>
    <w:rsid w:val="00395F82"/>
    <w:rsid w:val="00396D38"/>
    <w:rsid w:val="00397C61"/>
    <w:rsid w:val="003A0004"/>
    <w:rsid w:val="003A070A"/>
    <w:rsid w:val="003A0BFF"/>
    <w:rsid w:val="003A0CC7"/>
    <w:rsid w:val="003A1B23"/>
    <w:rsid w:val="003A1DB6"/>
    <w:rsid w:val="003A269D"/>
    <w:rsid w:val="003A382F"/>
    <w:rsid w:val="003A3DBB"/>
    <w:rsid w:val="003A4BC5"/>
    <w:rsid w:val="003A5338"/>
    <w:rsid w:val="003A5583"/>
    <w:rsid w:val="003A5FBA"/>
    <w:rsid w:val="003A605B"/>
    <w:rsid w:val="003A67AB"/>
    <w:rsid w:val="003A7983"/>
    <w:rsid w:val="003A7CA2"/>
    <w:rsid w:val="003B02D2"/>
    <w:rsid w:val="003B0604"/>
    <w:rsid w:val="003B0872"/>
    <w:rsid w:val="003B0A32"/>
    <w:rsid w:val="003B0FFC"/>
    <w:rsid w:val="003B1700"/>
    <w:rsid w:val="003B1828"/>
    <w:rsid w:val="003B1F6E"/>
    <w:rsid w:val="003B1FF1"/>
    <w:rsid w:val="003B2470"/>
    <w:rsid w:val="003B2EAF"/>
    <w:rsid w:val="003B3398"/>
    <w:rsid w:val="003B380A"/>
    <w:rsid w:val="003B4634"/>
    <w:rsid w:val="003B4CEF"/>
    <w:rsid w:val="003B4EEF"/>
    <w:rsid w:val="003B51B3"/>
    <w:rsid w:val="003B5391"/>
    <w:rsid w:val="003B58FE"/>
    <w:rsid w:val="003B7176"/>
    <w:rsid w:val="003B7EE8"/>
    <w:rsid w:val="003C0BED"/>
    <w:rsid w:val="003C0C40"/>
    <w:rsid w:val="003C0EA7"/>
    <w:rsid w:val="003C14D7"/>
    <w:rsid w:val="003C197F"/>
    <w:rsid w:val="003C1C27"/>
    <w:rsid w:val="003C1EB4"/>
    <w:rsid w:val="003C3A03"/>
    <w:rsid w:val="003C3AB6"/>
    <w:rsid w:val="003C3B83"/>
    <w:rsid w:val="003C4349"/>
    <w:rsid w:val="003C45A1"/>
    <w:rsid w:val="003C5333"/>
    <w:rsid w:val="003C56A4"/>
    <w:rsid w:val="003C5BB7"/>
    <w:rsid w:val="003C5C53"/>
    <w:rsid w:val="003C6873"/>
    <w:rsid w:val="003C6AD0"/>
    <w:rsid w:val="003C7879"/>
    <w:rsid w:val="003C7891"/>
    <w:rsid w:val="003C7B04"/>
    <w:rsid w:val="003D0831"/>
    <w:rsid w:val="003D0AAC"/>
    <w:rsid w:val="003D1715"/>
    <w:rsid w:val="003D2483"/>
    <w:rsid w:val="003D29B0"/>
    <w:rsid w:val="003D2AC2"/>
    <w:rsid w:val="003D3796"/>
    <w:rsid w:val="003D39A4"/>
    <w:rsid w:val="003D4900"/>
    <w:rsid w:val="003D4E45"/>
    <w:rsid w:val="003D4E94"/>
    <w:rsid w:val="003D5A66"/>
    <w:rsid w:val="003D64C7"/>
    <w:rsid w:val="003D6AEB"/>
    <w:rsid w:val="003E0551"/>
    <w:rsid w:val="003E06E6"/>
    <w:rsid w:val="003E0844"/>
    <w:rsid w:val="003E0C9E"/>
    <w:rsid w:val="003E13CD"/>
    <w:rsid w:val="003E165A"/>
    <w:rsid w:val="003E16A5"/>
    <w:rsid w:val="003E1E0C"/>
    <w:rsid w:val="003E1F03"/>
    <w:rsid w:val="003E1FA0"/>
    <w:rsid w:val="003E278E"/>
    <w:rsid w:val="003E2A45"/>
    <w:rsid w:val="003E2EDD"/>
    <w:rsid w:val="003E355D"/>
    <w:rsid w:val="003E3700"/>
    <w:rsid w:val="003E37B8"/>
    <w:rsid w:val="003E3F61"/>
    <w:rsid w:val="003E496E"/>
    <w:rsid w:val="003E50CE"/>
    <w:rsid w:val="003E603A"/>
    <w:rsid w:val="003E651B"/>
    <w:rsid w:val="003E687D"/>
    <w:rsid w:val="003E6A86"/>
    <w:rsid w:val="003E6BB3"/>
    <w:rsid w:val="003E70F5"/>
    <w:rsid w:val="003F02B2"/>
    <w:rsid w:val="003F0539"/>
    <w:rsid w:val="003F06B0"/>
    <w:rsid w:val="003F096A"/>
    <w:rsid w:val="003F0B5A"/>
    <w:rsid w:val="003F0F53"/>
    <w:rsid w:val="003F12C9"/>
    <w:rsid w:val="003F134C"/>
    <w:rsid w:val="003F269B"/>
    <w:rsid w:val="003F348F"/>
    <w:rsid w:val="003F43C1"/>
    <w:rsid w:val="003F4559"/>
    <w:rsid w:val="003F48E9"/>
    <w:rsid w:val="003F4BB3"/>
    <w:rsid w:val="003F516D"/>
    <w:rsid w:val="003F5AB6"/>
    <w:rsid w:val="003F6074"/>
    <w:rsid w:val="003F755B"/>
    <w:rsid w:val="003F76D6"/>
    <w:rsid w:val="003F7B06"/>
    <w:rsid w:val="004001B1"/>
    <w:rsid w:val="004005AA"/>
    <w:rsid w:val="004005FA"/>
    <w:rsid w:val="00400C65"/>
    <w:rsid w:val="004011AA"/>
    <w:rsid w:val="00401341"/>
    <w:rsid w:val="0040162F"/>
    <w:rsid w:val="00402497"/>
    <w:rsid w:val="00402874"/>
    <w:rsid w:val="00402A42"/>
    <w:rsid w:val="0040300B"/>
    <w:rsid w:val="00403EC2"/>
    <w:rsid w:val="00404342"/>
    <w:rsid w:val="00404CE3"/>
    <w:rsid w:val="0040517F"/>
    <w:rsid w:val="004058CB"/>
    <w:rsid w:val="00405CE7"/>
    <w:rsid w:val="00406EA9"/>
    <w:rsid w:val="0041034F"/>
    <w:rsid w:val="00410B43"/>
    <w:rsid w:val="00411143"/>
    <w:rsid w:val="004115CC"/>
    <w:rsid w:val="004116B2"/>
    <w:rsid w:val="00412A40"/>
    <w:rsid w:val="00413E3A"/>
    <w:rsid w:val="00415142"/>
    <w:rsid w:val="004157F8"/>
    <w:rsid w:val="00417407"/>
    <w:rsid w:val="004176E8"/>
    <w:rsid w:val="004179B5"/>
    <w:rsid w:val="00417AA8"/>
    <w:rsid w:val="00417C0B"/>
    <w:rsid w:val="0042008B"/>
    <w:rsid w:val="0042045B"/>
    <w:rsid w:val="00420DE1"/>
    <w:rsid w:val="00421394"/>
    <w:rsid w:val="0042212B"/>
    <w:rsid w:val="00422193"/>
    <w:rsid w:val="0042220D"/>
    <w:rsid w:val="004223C0"/>
    <w:rsid w:val="004224E6"/>
    <w:rsid w:val="0042260E"/>
    <w:rsid w:val="004246A1"/>
    <w:rsid w:val="004250FE"/>
    <w:rsid w:val="0042525A"/>
    <w:rsid w:val="004258BD"/>
    <w:rsid w:val="004263FA"/>
    <w:rsid w:val="00426E74"/>
    <w:rsid w:val="0042705C"/>
    <w:rsid w:val="0042732B"/>
    <w:rsid w:val="004274CD"/>
    <w:rsid w:val="00427679"/>
    <w:rsid w:val="00427DCB"/>
    <w:rsid w:val="004305FD"/>
    <w:rsid w:val="00430BAE"/>
    <w:rsid w:val="00430CD5"/>
    <w:rsid w:val="00431213"/>
    <w:rsid w:val="00431359"/>
    <w:rsid w:val="0043158A"/>
    <w:rsid w:val="00432094"/>
    <w:rsid w:val="0043245B"/>
    <w:rsid w:val="00432DBE"/>
    <w:rsid w:val="004332AE"/>
    <w:rsid w:val="00433A02"/>
    <w:rsid w:val="00433C9D"/>
    <w:rsid w:val="00434458"/>
    <w:rsid w:val="004344CB"/>
    <w:rsid w:val="004344D0"/>
    <w:rsid w:val="0043532D"/>
    <w:rsid w:val="00435877"/>
    <w:rsid w:val="00436B8C"/>
    <w:rsid w:val="004370F0"/>
    <w:rsid w:val="00437BFB"/>
    <w:rsid w:val="00437F71"/>
    <w:rsid w:val="00437FDB"/>
    <w:rsid w:val="00440109"/>
    <w:rsid w:val="00440A87"/>
    <w:rsid w:val="00441080"/>
    <w:rsid w:val="0044182B"/>
    <w:rsid w:val="00441BBD"/>
    <w:rsid w:val="0044223D"/>
    <w:rsid w:val="004424BA"/>
    <w:rsid w:val="00442DBE"/>
    <w:rsid w:val="004430A8"/>
    <w:rsid w:val="004435AE"/>
    <w:rsid w:val="004435D9"/>
    <w:rsid w:val="00443EF5"/>
    <w:rsid w:val="004440F7"/>
    <w:rsid w:val="00445401"/>
    <w:rsid w:val="0044573F"/>
    <w:rsid w:val="0044656D"/>
    <w:rsid w:val="00446931"/>
    <w:rsid w:val="00446B09"/>
    <w:rsid w:val="00447696"/>
    <w:rsid w:val="00447C41"/>
    <w:rsid w:val="004501DC"/>
    <w:rsid w:val="00450545"/>
    <w:rsid w:val="00450B19"/>
    <w:rsid w:val="00450BAE"/>
    <w:rsid w:val="00450CF9"/>
    <w:rsid w:val="0045125D"/>
    <w:rsid w:val="00451393"/>
    <w:rsid w:val="00451BC5"/>
    <w:rsid w:val="00451DAE"/>
    <w:rsid w:val="004523EA"/>
    <w:rsid w:val="0045285E"/>
    <w:rsid w:val="00452A48"/>
    <w:rsid w:val="00453255"/>
    <w:rsid w:val="00453259"/>
    <w:rsid w:val="00453863"/>
    <w:rsid w:val="00453D34"/>
    <w:rsid w:val="00454A7B"/>
    <w:rsid w:val="00454C01"/>
    <w:rsid w:val="00454EE6"/>
    <w:rsid w:val="0045582F"/>
    <w:rsid w:val="00456675"/>
    <w:rsid w:val="00456A45"/>
    <w:rsid w:val="00457915"/>
    <w:rsid w:val="00457AF7"/>
    <w:rsid w:val="00457BAB"/>
    <w:rsid w:val="00460469"/>
    <w:rsid w:val="00460DD0"/>
    <w:rsid w:val="00462B50"/>
    <w:rsid w:val="00463074"/>
    <w:rsid w:val="004631CB"/>
    <w:rsid w:val="0046426F"/>
    <w:rsid w:val="004647F0"/>
    <w:rsid w:val="00464BB4"/>
    <w:rsid w:val="00465B59"/>
    <w:rsid w:val="00465CD7"/>
    <w:rsid w:val="004663BD"/>
    <w:rsid w:val="0046699B"/>
    <w:rsid w:val="00466FD1"/>
    <w:rsid w:val="00470089"/>
    <w:rsid w:val="0047275A"/>
    <w:rsid w:val="00472C61"/>
    <w:rsid w:val="00472FE3"/>
    <w:rsid w:val="0047374A"/>
    <w:rsid w:val="00474296"/>
    <w:rsid w:val="00475744"/>
    <w:rsid w:val="0047631F"/>
    <w:rsid w:val="00477686"/>
    <w:rsid w:val="00480143"/>
    <w:rsid w:val="00480285"/>
    <w:rsid w:val="004811AC"/>
    <w:rsid w:val="00481C03"/>
    <w:rsid w:val="00481C3C"/>
    <w:rsid w:val="00481C4A"/>
    <w:rsid w:val="00481EB1"/>
    <w:rsid w:val="0048209B"/>
    <w:rsid w:val="00482682"/>
    <w:rsid w:val="00482752"/>
    <w:rsid w:val="00482F25"/>
    <w:rsid w:val="00483077"/>
    <w:rsid w:val="00483130"/>
    <w:rsid w:val="00483328"/>
    <w:rsid w:val="00483E79"/>
    <w:rsid w:val="00483E7F"/>
    <w:rsid w:val="00484731"/>
    <w:rsid w:val="004847A4"/>
    <w:rsid w:val="00484A93"/>
    <w:rsid w:val="00484FF5"/>
    <w:rsid w:val="004857A3"/>
    <w:rsid w:val="004869AF"/>
    <w:rsid w:val="0048782A"/>
    <w:rsid w:val="00487974"/>
    <w:rsid w:val="00490316"/>
    <w:rsid w:val="0049037F"/>
    <w:rsid w:val="00490A2A"/>
    <w:rsid w:val="00490B82"/>
    <w:rsid w:val="00490E49"/>
    <w:rsid w:val="00490EC1"/>
    <w:rsid w:val="00491297"/>
    <w:rsid w:val="0049198F"/>
    <w:rsid w:val="00491CC2"/>
    <w:rsid w:val="004926DE"/>
    <w:rsid w:val="004931C4"/>
    <w:rsid w:val="00493EDA"/>
    <w:rsid w:val="004941CD"/>
    <w:rsid w:val="00494200"/>
    <w:rsid w:val="0049569D"/>
    <w:rsid w:val="00495CFF"/>
    <w:rsid w:val="00496400"/>
    <w:rsid w:val="00496B38"/>
    <w:rsid w:val="00496B49"/>
    <w:rsid w:val="00496DEF"/>
    <w:rsid w:val="00497644"/>
    <w:rsid w:val="004A0D93"/>
    <w:rsid w:val="004A1008"/>
    <w:rsid w:val="004A187C"/>
    <w:rsid w:val="004A1988"/>
    <w:rsid w:val="004A1A8B"/>
    <w:rsid w:val="004A1DA0"/>
    <w:rsid w:val="004A2012"/>
    <w:rsid w:val="004A2166"/>
    <w:rsid w:val="004A2798"/>
    <w:rsid w:val="004A33A9"/>
    <w:rsid w:val="004A35AF"/>
    <w:rsid w:val="004A3B52"/>
    <w:rsid w:val="004A3FD0"/>
    <w:rsid w:val="004A49A2"/>
    <w:rsid w:val="004A4E05"/>
    <w:rsid w:val="004A5A6D"/>
    <w:rsid w:val="004A6186"/>
    <w:rsid w:val="004A6F81"/>
    <w:rsid w:val="004A77E4"/>
    <w:rsid w:val="004A7BE8"/>
    <w:rsid w:val="004B1336"/>
    <w:rsid w:val="004B1A40"/>
    <w:rsid w:val="004B2220"/>
    <w:rsid w:val="004B22DF"/>
    <w:rsid w:val="004B2436"/>
    <w:rsid w:val="004B24EB"/>
    <w:rsid w:val="004B29C2"/>
    <w:rsid w:val="004B2D47"/>
    <w:rsid w:val="004B3209"/>
    <w:rsid w:val="004B47DA"/>
    <w:rsid w:val="004B4D63"/>
    <w:rsid w:val="004B4EDD"/>
    <w:rsid w:val="004B56E8"/>
    <w:rsid w:val="004B5BC9"/>
    <w:rsid w:val="004B5DB2"/>
    <w:rsid w:val="004B64C2"/>
    <w:rsid w:val="004B701E"/>
    <w:rsid w:val="004B7308"/>
    <w:rsid w:val="004B7855"/>
    <w:rsid w:val="004C052E"/>
    <w:rsid w:val="004C09EC"/>
    <w:rsid w:val="004C0A86"/>
    <w:rsid w:val="004C0D5A"/>
    <w:rsid w:val="004C1471"/>
    <w:rsid w:val="004C19C1"/>
    <w:rsid w:val="004C1F9F"/>
    <w:rsid w:val="004C251D"/>
    <w:rsid w:val="004C2D62"/>
    <w:rsid w:val="004C364B"/>
    <w:rsid w:val="004C41BD"/>
    <w:rsid w:val="004C446D"/>
    <w:rsid w:val="004C558F"/>
    <w:rsid w:val="004C5AE7"/>
    <w:rsid w:val="004C5CF3"/>
    <w:rsid w:val="004C5D85"/>
    <w:rsid w:val="004C6107"/>
    <w:rsid w:val="004C612F"/>
    <w:rsid w:val="004C65D2"/>
    <w:rsid w:val="004C6B22"/>
    <w:rsid w:val="004C6B2E"/>
    <w:rsid w:val="004C7A9A"/>
    <w:rsid w:val="004D067E"/>
    <w:rsid w:val="004D150D"/>
    <w:rsid w:val="004D2773"/>
    <w:rsid w:val="004D33E3"/>
    <w:rsid w:val="004D41BC"/>
    <w:rsid w:val="004D47DC"/>
    <w:rsid w:val="004D56AE"/>
    <w:rsid w:val="004D590F"/>
    <w:rsid w:val="004D6566"/>
    <w:rsid w:val="004D6D69"/>
    <w:rsid w:val="004D72AC"/>
    <w:rsid w:val="004D786C"/>
    <w:rsid w:val="004D7972"/>
    <w:rsid w:val="004D7BF9"/>
    <w:rsid w:val="004E0898"/>
    <w:rsid w:val="004E0A24"/>
    <w:rsid w:val="004E10EC"/>
    <w:rsid w:val="004E12C6"/>
    <w:rsid w:val="004E1538"/>
    <w:rsid w:val="004E1F7E"/>
    <w:rsid w:val="004E200C"/>
    <w:rsid w:val="004E20D0"/>
    <w:rsid w:val="004E3414"/>
    <w:rsid w:val="004E3657"/>
    <w:rsid w:val="004E3877"/>
    <w:rsid w:val="004E4107"/>
    <w:rsid w:val="004E48E3"/>
    <w:rsid w:val="004E51C6"/>
    <w:rsid w:val="004E5261"/>
    <w:rsid w:val="004E5759"/>
    <w:rsid w:val="004E57BA"/>
    <w:rsid w:val="004E5BD8"/>
    <w:rsid w:val="004E6204"/>
    <w:rsid w:val="004E6E41"/>
    <w:rsid w:val="004E7656"/>
    <w:rsid w:val="004F0890"/>
    <w:rsid w:val="004F0A78"/>
    <w:rsid w:val="004F1B26"/>
    <w:rsid w:val="004F1B45"/>
    <w:rsid w:val="004F3854"/>
    <w:rsid w:val="004F3AC5"/>
    <w:rsid w:val="004F4191"/>
    <w:rsid w:val="004F45C0"/>
    <w:rsid w:val="004F4766"/>
    <w:rsid w:val="004F50DF"/>
    <w:rsid w:val="004F568E"/>
    <w:rsid w:val="004F5691"/>
    <w:rsid w:val="004F677D"/>
    <w:rsid w:val="004F74C5"/>
    <w:rsid w:val="004F7546"/>
    <w:rsid w:val="004F78A3"/>
    <w:rsid w:val="004F7E1C"/>
    <w:rsid w:val="00500DA6"/>
    <w:rsid w:val="00501161"/>
    <w:rsid w:val="00501168"/>
    <w:rsid w:val="005011A2"/>
    <w:rsid w:val="00501417"/>
    <w:rsid w:val="005017FC"/>
    <w:rsid w:val="00501980"/>
    <w:rsid w:val="00501A81"/>
    <w:rsid w:val="00501B5F"/>
    <w:rsid w:val="00501C4C"/>
    <w:rsid w:val="00501DE8"/>
    <w:rsid w:val="0050339D"/>
    <w:rsid w:val="0050340B"/>
    <w:rsid w:val="00503B6B"/>
    <w:rsid w:val="00503F36"/>
    <w:rsid w:val="00504321"/>
    <w:rsid w:val="005045BB"/>
    <w:rsid w:val="00504615"/>
    <w:rsid w:val="00504649"/>
    <w:rsid w:val="005048B3"/>
    <w:rsid w:val="005050F5"/>
    <w:rsid w:val="005056BE"/>
    <w:rsid w:val="00505966"/>
    <w:rsid w:val="00505F3D"/>
    <w:rsid w:val="00506167"/>
    <w:rsid w:val="00506429"/>
    <w:rsid w:val="00506C74"/>
    <w:rsid w:val="0050781C"/>
    <w:rsid w:val="00510414"/>
    <w:rsid w:val="00511B62"/>
    <w:rsid w:val="0051281A"/>
    <w:rsid w:val="005128FB"/>
    <w:rsid w:val="005129DD"/>
    <w:rsid w:val="00512D7B"/>
    <w:rsid w:val="00513E2F"/>
    <w:rsid w:val="00514145"/>
    <w:rsid w:val="0051428C"/>
    <w:rsid w:val="00514767"/>
    <w:rsid w:val="00514BD9"/>
    <w:rsid w:val="00515063"/>
    <w:rsid w:val="005151CD"/>
    <w:rsid w:val="005154C2"/>
    <w:rsid w:val="005157AF"/>
    <w:rsid w:val="005167DA"/>
    <w:rsid w:val="005168B4"/>
    <w:rsid w:val="00516B7F"/>
    <w:rsid w:val="00516E6F"/>
    <w:rsid w:val="00516F4C"/>
    <w:rsid w:val="00520806"/>
    <w:rsid w:val="005209AC"/>
    <w:rsid w:val="0052108B"/>
    <w:rsid w:val="00521AD2"/>
    <w:rsid w:val="00522164"/>
    <w:rsid w:val="0052308A"/>
    <w:rsid w:val="0052324A"/>
    <w:rsid w:val="005244E6"/>
    <w:rsid w:val="00524934"/>
    <w:rsid w:val="00525D1B"/>
    <w:rsid w:val="00525D7B"/>
    <w:rsid w:val="005306D6"/>
    <w:rsid w:val="00530DDF"/>
    <w:rsid w:val="00531216"/>
    <w:rsid w:val="005319AF"/>
    <w:rsid w:val="00532068"/>
    <w:rsid w:val="00532129"/>
    <w:rsid w:val="005334D6"/>
    <w:rsid w:val="005334FF"/>
    <w:rsid w:val="0053443C"/>
    <w:rsid w:val="00534B58"/>
    <w:rsid w:val="00534BF2"/>
    <w:rsid w:val="00534D06"/>
    <w:rsid w:val="00534DC1"/>
    <w:rsid w:val="00535D7B"/>
    <w:rsid w:val="00535F6F"/>
    <w:rsid w:val="0053699E"/>
    <w:rsid w:val="00536EF7"/>
    <w:rsid w:val="00537F09"/>
    <w:rsid w:val="00537F3F"/>
    <w:rsid w:val="00540032"/>
    <w:rsid w:val="00540C9B"/>
    <w:rsid w:val="00540D22"/>
    <w:rsid w:val="00540D93"/>
    <w:rsid w:val="00541FF2"/>
    <w:rsid w:val="00542105"/>
    <w:rsid w:val="0054242F"/>
    <w:rsid w:val="005425BA"/>
    <w:rsid w:val="00542C20"/>
    <w:rsid w:val="005436DA"/>
    <w:rsid w:val="005439E1"/>
    <w:rsid w:val="0054515E"/>
    <w:rsid w:val="005452FA"/>
    <w:rsid w:val="00545513"/>
    <w:rsid w:val="0054563E"/>
    <w:rsid w:val="0054696B"/>
    <w:rsid w:val="00546CD6"/>
    <w:rsid w:val="0054714D"/>
    <w:rsid w:val="0055009A"/>
    <w:rsid w:val="0055020E"/>
    <w:rsid w:val="00551082"/>
    <w:rsid w:val="0055177D"/>
    <w:rsid w:val="005518E9"/>
    <w:rsid w:val="005523F0"/>
    <w:rsid w:val="0055262B"/>
    <w:rsid w:val="00552A49"/>
    <w:rsid w:val="00552AEF"/>
    <w:rsid w:val="0055436D"/>
    <w:rsid w:val="00554F4E"/>
    <w:rsid w:val="005551A0"/>
    <w:rsid w:val="0055576E"/>
    <w:rsid w:val="00555EDD"/>
    <w:rsid w:val="0055625F"/>
    <w:rsid w:val="005564F3"/>
    <w:rsid w:val="00557430"/>
    <w:rsid w:val="00557793"/>
    <w:rsid w:val="005601FC"/>
    <w:rsid w:val="00560E1F"/>
    <w:rsid w:val="00560E5F"/>
    <w:rsid w:val="00560F61"/>
    <w:rsid w:val="0056147D"/>
    <w:rsid w:val="005614E7"/>
    <w:rsid w:val="00561DD1"/>
    <w:rsid w:val="00562F4C"/>
    <w:rsid w:val="0056327E"/>
    <w:rsid w:val="005632BE"/>
    <w:rsid w:val="005636B1"/>
    <w:rsid w:val="00563875"/>
    <w:rsid w:val="005638A0"/>
    <w:rsid w:val="00564915"/>
    <w:rsid w:val="00564C25"/>
    <w:rsid w:val="00564FF4"/>
    <w:rsid w:val="005658B5"/>
    <w:rsid w:val="0056612F"/>
    <w:rsid w:val="0056619A"/>
    <w:rsid w:val="0056679A"/>
    <w:rsid w:val="0056747E"/>
    <w:rsid w:val="0056763E"/>
    <w:rsid w:val="00567C1C"/>
    <w:rsid w:val="00567F86"/>
    <w:rsid w:val="0057167E"/>
    <w:rsid w:val="00571D6F"/>
    <w:rsid w:val="00572558"/>
    <w:rsid w:val="00572AA2"/>
    <w:rsid w:val="00572CB0"/>
    <w:rsid w:val="0057329E"/>
    <w:rsid w:val="005736A6"/>
    <w:rsid w:val="00573ABF"/>
    <w:rsid w:val="005740C3"/>
    <w:rsid w:val="005741B6"/>
    <w:rsid w:val="005746B1"/>
    <w:rsid w:val="00575432"/>
    <w:rsid w:val="0057550D"/>
    <w:rsid w:val="0057552B"/>
    <w:rsid w:val="005757AF"/>
    <w:rsid w:val="0057626A"/>
    <w:rsid w:val="0057654F"/>
    <w:rsid w:val="00576CD9"/>
    <w:rsid w:val="00576F8E"/>
    <w:rsid w:val="005771FC"/>
    <w:rsid w:val="0057760E"/>
    <w:rsid w:val="00577C0E"/>
    <w:rsid w:val="0058140C"/>
    <w:rsid w:val="005816EB"/>
    <w:rsid w:val="005817B6"/>
    <w:rsid w:val="00581CA7"/>
    <w:rsid w:val="00581E7A"/>
    <w:rsid w:val="00581FD1"/>
    <w:rsid w:val="00583138"/>
    <w:rsid w:val="0058331B"/>
    <w:rsid w:val="00583AD8"/>
    <w:rsid w:val="0058489E"/>
    <w:rsid w:val="005849EB"/>
    <w:rsid w:val="00584EAD"/>
    <w:rsid w:val="00585031"/>
    <w:rsid w:val="0058523C"/>
    <w:rsid w:val="005860DE"/>
    <w:rsid w:val="005866FD"/>
    <w:rsid w:val="00586A30"/>
    <w:rsid w:val="00586E29"/>
    <w:rsid w:val="00587D55"/>
    <w:rsid w:val="005900AD"/>
    <w:rsid w:val="0059027E"/>
    <w:rsid w:val="00590A53"/>
    <w:rsid w:val="00590EB9"/>
    <w:rsid w:val="00590F9C"/>
    <w:rsid w:val="00591612"/>
    <w:rsid w:val="00591BE3"/>
    <w:rsid w:val="00591CA1"/>
    <w:rsid w:val="00591E07"/>
    <w:rsid w:val="00591F57"/>
    <w:rsid w:val="0059238F"/>
    <w:rsid w:val="00592429"/>
    <w:rsid w:val="00592BBE"/>
    <w:rsid w:val="00592C4A"/>
    <w:rsid w:val="00592E43"/>
    <w:rsid w:val="00592F08"/>
    <w:rsid w:val="00593804"/>
    <w:rsid w:val="005944C8"/>
    <w:rsid w:val="0059473F"/>
    <w:rsid w:val="005954BD"/>
    <w:rsid w:val="005954C1"/>
    <w:rsid w:val="005955F7"/>
    <w:rsid w:val="00596055"/>
    <w:rsid w:val="00596260"/>
    <w:rsid w:val="005964A5"/>
    <w:rsid w:val="00597B47"/>
    <w:rsid w:val="005A031E"/>
    <w:rsid w:val="005A0B1C"/>
    <w:rsid w:val="005A1D4C"/>
    <w:rsid w:val="005A28DA"/>
    <w:rsid w:val="005A2A48"/>
    <w:rsid w:val="005A494A"/>
    <w:rsid w:val="005A49C6"/>
    <w:rsid w:val="005A569D"/>
    <w:rsid w:val="005A6501"/>
    <w:rsid w:val="005A6A4D"/>
    <w:rsid w:val="005B0F4A"/>
    <w:rsid w:val="005B106F"/>
    <w:rsid w:val="005B11CD"/>
    <w:rsid w:val="005B14E3"/>
    <w:rsid w:val="005B17D0"/>
    <w:rsid w:val="005B1D59"/>
    <w:rsid w:val="005B2511"/>
    <w:rsid w:val="005B325C"/>
    <w:rsid w:val="005B354D"/>
    <w:rsid w:val="005B3A2A"/>
    <w:rsid w:val="005B4243"/>
    <w:rsid w:val="005B4B7E"/>
    <w:rsid w:val="005B5375"/>
    <w:rsid w:val="005B5388"/>
    <w:rsid w:val="005B5AD2"/>
    <w:rsid w:val="005B61AC"/>
    <w:rsid w:val="005B67D2"/>
    <w:rsid w:val="005B6B73"/>
    <w:rsid w:val="005B6BA5"/>
    <w:rsid w:val="005B78C7"/>
    <w:rsid w:val="005B7B3D"/>
    <w:rsid w:val="005C1107"/>
    <w:rsid w:val="005C1AA5"/>
    <w:rsid w:val="005C22F0"/>
    <w:rsid w:val="005C28E7"/>
    <w:rsid w:val="005C2CF4"/>
    <w:rsid w:val="005C30C8"/>
    <w:rsid w:val="005C359A"/>
    <w:rsid w:val="005C3D8F"/>
    <w:rsid w:val="005C3E11"/>
    <w:rsid w:val="005C47EA"/>
    <w:rsid w:val="005C5B9E"/>
    <w:rsid w:val="005C6241"/>
    <w:rsid w:val="005C686F"/>
    <w:rsid w:val="005C70DE"/>
    <w:rsid w:val="005C7FE5"/>
    <w:rsid w:val="005D0742"/>
    <w:rsid w:val="005D0A81"/>
    <w:rsid w:val="005D1E1D"/>
    <w:rsid w:val="005D248B"/>
    <w:rsid w:val="005D2737"/>
    <w:rsid w:val="005D2E5A"/>
    <w:rsid w:val="005D307C"/>
    <w:rsid w:val="005D3134"/>
    <w:rsid w:val="005D35B2"/>
    <w:rsid w:val="005D368A"/>
    <w:rsid w:val="005D4723"/>
    <w:rsid w:val="005D491B"/>
    <w:rsid w:val="005D5C30"/>
    <w:rsid w:val="005D702E"/>
    <w:rsid w:val="005D715E"/>
    <w:rsid w:val="005D72FF"/>
    <w:rsid w:val="005D79F0"/>
    <w:rsid w:val="005D7EB2"/>
    <w:rsid w:val="005E0D98"/>
    <w:rsid w:val="005E1558"/>
    <w:rsid w:val="005E1A43"/>
    <w:rsid w:val="005E3A54"/>
    <w:rsid w:val="005E42DF"/>
    <w:rsid w:val="005E48CE"/>
    <w:rsid w:val="005E4F20"/>
    <w:rsid w:val="005E51AA"/>
    <w:rsid w:val="005E5492"/>
    <w:rsid w:val="005E5E0A"/>
    <w:rsid w:val="005E60BB"/>
    <w:rsid w:val="005E65CB"/>
    <w:rsid w:val="005E6846"/>
    <w:rsid w:val="005E6877"/>
    <w:rsid w:val="005E68F8"/>
    <w:rsid w:val="005E6B07"/>
    <w:rsid w:val="005E6F04"/>
    <w:rsid w:val="005E7894"/>
    <w:rsid w:val="005E7981"/>
    <w:rsid w:val="005E7B52"/>
    <w:rsid w:val="005F0B14"/>
    <w:rsid w:val="005F0E16"/>
    <w:rsid w:val="005F0F84"/>
    <w:rsid w:val="005F208B"/>
    <w:rsid w:val="005F3197"/>
    <w:rsid w:val="005F32CB"/>
    <w:rsid w:val="005F39A4"/>
    <w:rsid w:val="005F3F6F"/>
    <w:rsid w:val="005F407E"/>
    <w:rsid w:val="005F44E7"/>
    <w:rsid w:val="005F473D"/>
    <w:rsid w:val="005F4C1A"/>
    <w:rsid w:val="005F51FA"/>
    <w:rsid w:val="005F5AC3"/>
    <w:rsid w:val="005F61D4"/>
    <w:rsid w:val="005F67C2"/>
    <w:rsid w:val="005F76B0"/>
    <w:rsid w:val="005F7BB6"/>
    <w:rsid w:val="005F7D15"/>
    <w:rsid w:val="00600167"/>
    <w:rsid w:val="006003E9"/>
    <w:rsid w:val="00601304"/>
    <w:rsid w:val="00601A08"/>
    <w:rsid w:val="00601BA4"/>
    <w:rsid w:val="00601E62"/>
    <w:rsid w:val="006025F7"/>
    <w:rsid w:val="00603AF1"/>
    <w:rsid w:val="00603B02"/>
    <w:rsid w:val="006043B1"/>
    <w:rsid w:val="006048E9"/>
    <w:rsid w:val="00605129"/>
    <w:rsid w:val="00605886"/>
    <w:rsid w:val="0060610C"/>
    <w:rsid w:val="0060612F"/>
    <w:rsid w:val="006065C6"/>
    <w:rsid w:val="00606C29"/>
    <w:rsid w:val="00607470"/>
    <w:rsid w:val="006102EF"/>
    <w:rsid w:val="0061082D"/>
    <w:rsid w:val="00610923"/>
    <w:rsid w:val="00610F58"/>
    <w:rsid w:val="006116F3"/>
    <w:rsid w:val="00611895"/>
    <w:rsid w:val="00611BF0"/>
    <w:rsid w:val="00611E65"/>
    <w:rsid w:val="00611F01"/>
    <w:rsid w:val="006130CC"/>
    <w:rsid w:val="006132A8"/>
    <w:rsid w:val="006136EB"/>
    <w:rsid w:val="0061392A"/>
    <w:rsid w:val="00614ADA"/>
    <w:rsid w:val="00615B2A"/>
    <w:rsid w:val="0061655B"/>
    <w:rsid w:val="006165DD"/>
    <w:rsid w:val="006169E9"/>
    <w:rsid w:val="006170FF"/>
    <w:rsid w:val="0061759A"/>
    <w:rsid w:val="00617E28"/>
    <w:rsid w:val="006201AF"/>
    <w:rsid w:val="00620274"/>
    <w:rsid w:val="00620846"/>
    <w:rsid w:val="0062141C"/>
    <w:rsid w:val="0062142D"/>
    <w:rsid w:val="006217D4"/>
    <w:rsid w:val="00621E38"/>
    <w:rsid w:val="0062208D"/>
    <w:rsid w:val="0062226F"/>
    <w:rsid w:val="00623AEB"/>
    <w:rsid w:val="0062428D"/>
    <w:rsid w:val="00624420"/>
    <w:rsid w:val="006247F6"/>
    <w:rsid w:val="006257C7"/>
    <w:rsid w:val="00625C0D"/>
    <w:rsid w:val="00626185"/>
    <w:rsid w:val="006273EB"/>
    <w:rsid w:val="00627666"/>
    <w:rsid w:val="00627682"/>
    <w:rsid w:val="0062793A"/>
    <w:rsid w:val="00630D24"/>
    <w:rsid w:val="00631B09"/>
    <w:rsid w:val="00632394"/>
    <w:rsid w:val="006325A7"/>
    <w:rsid w:val="006326C9"/>
    <w:rsid w:val="00632CDE"/>
    <w:rsid w:val="00632FF2"/>
    <w:rsid w:val="006331E7"/>
    <w:rsid w:val="0063424E"/>
    <w:rsid w:val="00634546"/>
    <w:rsid w:val="0063490E"/>
    <w:rsid w:val="006352D0"/>
    <w:rsid w:val="00635D20"/>
    <w:rsid w:val="0063625F"/>
    <w:rsid w:val="006363C9"/>
    <w:rsid w:val="00636585"/>
    <w:rsid w:val="0063716D"/>
    <w:rsid w:val="00637A94"/>
    <w:rsid w:val="0064017F"/>
    <w:rsid w:val="006401CE"/>
    <w:rsid w:val="006404E7"/>
    <w:rsid w:val="00640F43"/>
    <w:rsid w:val="00641453"/>
    <w:rsid w:val="00641779"/>
    <w:rsid w:val="00641D8E"/>
    <w:rsid w:val="0064247E"/>
    <w:rsid w:val="00642D89"/>
    <w:rsid w:val="0064467D"/>
    <w:rsid w:val="0064477E"/>
    <w:rsid w:val="00644C88"/>
    <w:rsid w:val="00644D96"/>
    <w:rsid w:val="00645361"/>
    <w:rsid w:val="006454A5"/>
    <w:rsid w:val="0064576E"/>
    <w:rsid w:val="0064623D"/>
    <w:rsid w:val="00646DE0"/>
    <w:rsid w:val="00646EAC"/>
    <w:rsid w:val="006471FF"/>
    <w:rsid w:val="00647491"/>
    <w:rsid w:val="0064765A"/>
    <w:rsid w:val="00647C60"/>
    <w:rsid w:val="00647FE6"/>
    <w:rsid w:val="00650476"/>
    <w:rsid w:val="00650A6E"/>
    <w:rsid w:val="00650BB8"/>
    <w:rsid w:val="00651409"/>
    <w:rsid w:val="00651750"/>
    <w:rsid w:val="006525F7"/>
    <w:rsid w:val="006533C0"/>
    <w:rsid w:val="006538E1"/>
    <w:rsid w:val="00655033"/>
    <w:rsid w:val="00655C7F"/>
    <w:rsid w:val="00655F4D"/>
    <w:rsid w:val="0065723D"/>
    <w:rsid w:val="0065784A"/>
    <w:rsid w:val="00657E88"/>
    <w:rsid w:val="006606F3"/>
    <w:rsid w:val="00660912"/>
    <w:rsid w:val="00661AD2"/>
    <w:rsid w:val="00661B2D"/>
    <w:rsid w:val="00661DCA"/>
    <w:rsid w:val="00661F8E"/>
    <w:rsid w:val="006622D8"/>
    <w:rsid w:val="006623C9"/>
    <w:rsid w:val="006624F2"/>
    <w:rsid w:val="00663F90"/>
    <w:rsid w:val="00664A13"/>
    <w:rsid w:val="00665330"/>
    <w:rsid w:val="00665BA9"/>
    <w:rsid w:val="006663C1"/>
    <w:rsid w:val="00666523"/>
    <w:rsid w:val="00666A87"/>
    <w:rsid w:val="00667181"/>
    <w:rsid w:val="006675C9"/>
    <w:rsid w:val="006701CD"/>
    <w:rsid w:val="00670371"/>
    <w:rsid w:val="00670EA2"/>
    <w:rsid w:val="00670F11"/>
    <w:rsid w:val="00671807"/>
    <w:rsid w:val="00672475"/>
    <w:rsid w:val="00672BEB"/>
    <w:rsid w:val="00673340"/>
    <w:rsid w:val="0067366A"/>
    <w:rsid w:val="00673D8B"/>
    <w:rsid w:val="00674791"/>
    <w:rsid w:val="00674929"/>
    <w:rsid w:val="00674B08"/>
    <w:rsid w:val="006751A7"/>
    <w:rsid w:val="006751B3"/>
    <w:rsid w:val="006755AF"/>
    <w:rsid w:val="00675629"/>
    <w:rsid w:val="00675653"/>
    <w:rsid w:val="006762AF"/>
    <w:rsid w:val="00676B5F"/>
    <w:rsid w:val="006771D8"/>
    <w:rsid w:val="00677A3F"/>
    <w:rsid w:val="00677F46"/>
    <w:rsid w:val="00680022"/>
    <w:rsid w:val="0068018E"/>
    <w:rsid w:val="00680BB7"/>
    <w:rsid w:val="006816AF"/>
    <w:rsid w:val="006816F9"/>
    <w:rsid w:val="006816FD"/>
    <w:rsid w:val="00681730"/>
    <w:rsid w:val="006819E7"/>
    <w:rsid w:val="00681F3E"/>
    <w:rsid w:val="0068260E"/>
    <w:rsid w:val="006831BF"/>
    <w:rsid w:val="00683EA3"/>
    <w:rsid w:val="00683FD4"/>
    <w:rsid w:val="006844B3"/>
    <w:rsid w:val="00684908"/>
    <w:rsid w:val="00684EA9"/>
    <w:rsid w:val="0068507A"/>
    <w:rsid w:val="0068512E"/>
    <w:rsid w:val="00685914"/>
    <w:rsid w:val="00685D55"/>
    <w:rsid w:val="00686043"/>
    <w:rsid w:val="0068646B"/>
    <w:rsid w:val="00686A70"/>
    <w:rsid w:val="00686BEB"/>
    <w:rsid w:val="00686C30"/>
    <w:rsid w:val="00686F7C"/>
    <w:rsid w:val="00687A57"/>
    <w:rsid w:val="00687AD7"/>
    <w:rsid w:val="00687F0C"/>
    <w:rsid w:val="006926AC"/>
    <w:rsid w:val="006927B9"/>
    <w:rsid w:val="0069293D"/>
    <w:rsid w:val="00692D05"/>
    <w:rsid w:val="00693B73"/>
    <w:rsid w:val="00693D20"/>
    <w:rsid w:val="00693E59"/>
    <w:rsid w:val="00693F40"/>
    <w:rsid w:val="006944D8"/>
    <w:rsid w:val="006952C6"/>
    <w:rsid w:val="0069592D"/>
    <w:rsid w:val="00696C51"/>
    <w:rsid w:val="00696F18"/>
    <w:rsid w:val="00697811"/>
    <w:rsid w:val="006A047A"/>
    <w:rsid w:val="006A0B6A"/>
    <w:rsid w:val="006A0DEB"/>
    <w:rsid w:val="006A191A"/>
    <w:rsid w:val="006A2004"/>
    <w:rsid w:val="006A22B2"/>
    <w:rsid w:val="006A2458"/>
    <w:rsid w:val="006A2DD6"/>
    <w:rsid w:val="006A3846"/>
    <w:rsid w:val="006A4585"/>
    <w:rsid w:val="006A496F"/>
    <w:rsid w:val="006A6292"/>
    <w:rsid w:val="006A6B24"/>
    <w:rsid w:val="006A6B27"/>
    <w:rsid w:val="006A6DE5"/>
    <w:rsid w:val="006A73FD"/>
    <w:rsid w:val="006A77C2"/>
    <w:rsid w:val="006A77CA"/>
    <w:rsid w:val="006A78C8"/>
    <w:rsid w:val="006A7D7F"/>
    <w:rsid w:val="006A7E9E"/>
    <w:rsid w:val="006A7EE2"/>
    <w:rsid w:val="006B0450"/>
    <w:rsid w:val="006B0CE9"/>
    <w:rsid w:val="006B0D1A"/>
    <w:rsid w:val="006B0D87"/>
    <w:rsid w:val="006B14C4"/>
    <w:rsid w:val="006B23FD"/>
    <w:rsid w:val="006B2F7E"/>
    <w:rsid w:val="006B31E1"/>
    <w:rsid w:val="006B3B58"/>
    <w:rsid w:val="006B3E5A"/>
    <w:rsid w:val="006B3FE3"/>
    <w:rsid w:val="006B4707"/>
    <w:rsid w:val="006B4AA3"/>
    <w:rsid w:val="006B4B67"/>
    <w:rsid w:val="006B4D00"/>
    <w:rsid w:val="006B4EC6"/>
    <w:rsid w:val="006B57CC"/>
    <w:rsid w:val="006B6529"/>
    <w:rsid w:val="006B6D1B"/>
    <w:rsid w:val="006B6DB8"/>
    <w:rsid w:val="006B6E81"/>
    <w:rsid w:val="006B6EC8"/>
    <w:rsid w:val="006B7489"/>
    <w:rsid w:val="006B7EA1"/>
    <w:rsid w:val="006B7F19"/>
    <w:rsid w:val="006C009F"/>
    <w:rsid w:val="006C0DB0"/>
    <w:rsid w:val="006C114B"/>
    <w:rsid w:val="006C14CD"/>
    <w:rsid w:val="006C182B"/>
    <w:rsid w:val="006C217B"/>
    <w:rsid w:val="006C2646"/>
    <w:rsid w:val="006C281A"/>
    <w:rsid w:val="006C2955"/>
    <w:rsid w:val="006C2995"/>
    <w:rsid w:val="006C399C"/>
    <w:rsid w:val="006C3BB0"/>
    <w:rsid w:val="006C4155"/>
    <w:rsid w:val="006C5452"/>
    <w:rsid w:val="006C68B3"/>
    <w:rsid w:val="006C6A37"/>
    <w:rsid w:val="006C6A61"/>
    <w:rsid w:val="006C726E"/>
    <w:rsid w:val="006C72D5"/>
    <w:rsid w:val="006C7C4F"/>
    <w:rsid w:val="006D118E"/>
    <w:rsid w:val="006D172E"/>
    <w:rsid w:val="006D1B32"/>
    <w:rsid w:val="006D1D65"/>
    <w:rsid w:val="006D30C0"/>
    <w:rsid w:val="006D33BE"/>
    <w:rsid w:val="006D3595"/>
    <w:rsid w:val="006D4494"/>
    <w:rsid w:val="006D4AD2"/>
    <w:rsid w:val="006D4D7D"/>
    <w:rsid w:val="006D4DFD"/>
    <w:rsid w:val="006D55C4"/>
    <w:rsid w:val="006D585F"/>
    <w:rsid w:val="006D5BAE"/>
    <w:rsid w:val="006D5C76"/>
    <w:rsid w:val="006D5DB8"/>
    <w:rsid w:val="006E02F4"/>
    <w:rsid w:val="006E051F"/>
    <w:rsid w:val="006E08FA"/>
    <w:rsid w:val="006E0E76"/>
    <w:rsid w:val="006E2106"/>
    <w:rsid w:val="006E333C"/>
    <w:rsid w:val="006E3849"/>
    <w:rsid w:val="006E3B24"/>
    <w:rsid w:val="006E4070"/>
    <w:rsid w:val="006E4522"/>
    <w:rsid w:val="006E4E0D"/>
    <w:rsid w:val="006E558F"/>
    <w:rsid w:val="006E5900"/>
    <w:rsid w:val="006E5A9E"/>
    <w:rsid w:val="006E5ECA"/>
    <w:rsid w:val="006E5F69"/>
    <w:rsid w:val="006E60D3"/>
    <w:rsid w:val="006E65B1"/>
    <w:rsid w:val="006F0EBF"/>
    <w:rsid w:val="006F0FE9"/>
    <w:rsid w:val="006F19DA"/>
    <w:rsid w:val="006F1FA1"/>
    <w:rsid w:val="006F29DB"/>
    <w:rsid w:val="006F2B22"/>
    <w:rsid w:val="006F44C9"/>
    <w:rsid w:val="006F5147"/>
    <w:rsid w:val="006F52E2"/>
    <w:rsid w:val="006F5484"/>
    <w:rsid w:val="006F6653"/>
    <w:rsid w:val="006F6691"/>
    <w:rsid w:val="006F6A8F"/>
    <w:rsid w:val="006F6E37"/>
    <w:rsid w:val="0070021B"/>
    <w:rsid w:val="00700AC8"/>
    <w:rsid w:val="00701767"/>
    <w:rsid w:val="00701E10"/>
    <w:rsid w:val="007026A1"/>
    <w:rsid w:val="00702F39"/>
    <w:rsid w:val="00703823"/>
    <w:rsid w:val="00703A01"/>
    <w:rsid w:val="00704625"/>
    <w:rsid w:val="007047C6"/>
    <w:rsid w:val="00705385"/>
    <w:rsid w:val="00705FD0"/>
    <w:rsid w:val="007061F2"/>
    <w:rsid w:val="00706414"/>
    <w:rsid w:val="0070661E"/>
    <w:rsid w:val="00706BD9"/>
    <w:rsid w:val="00706F3A"/>
    <w:rsid w:val="007075B3"/>
    <w:rsid w:val="007122CB"/>
    <w:rsid w:val="00713810"/>
    <w:rsid w:val="007138DF"/>
    <w:rsid w:val="00714A32"/>
    <w:rsid w:val="00715A7C"/>
    <w:rsid w:val="007163A9"/>
    <w:rsid w:val="00716C92"/>
    <w:rsid w:val="00716E6A"/>
    <w:rsid w:val="00717078"/>
    <w:rsid w:val="00717203"/>
    <w:rsid w:val="00717A51"/>
    <w:rsid w:val="00717B3E"/>
    <w:rsid w:val="0072015F"/>
    <w:rsid w:val="007209EC"/>
    <w:rsid w:val="00720C4F"/>
    <w:rsid w:val="00720FA8"/>
    <w:rsid w:val="007210C1"/>
    <w:rsid w:val="00721370"/>
    <w:rsid w:val="00721489"/>
    <w:rsid w:val="007216C5"/>
    <w:rsid w:val="00722ABE"/>
    <w:rsid w:val="0072389C"/>
    <w:rsid w:val="00723976"/>
    <w:rsid w:val="007245E9"/>
    <w:rsid w:val="00724E9A"/>
    <w:rsid w:val="0072578C"/>
    <w:rsid w:val="00725796"/>
    <w:rsid w:val="0072603B"/>
    <w:rsid w:val="00726458"/>
    <w:rsid w:val="00730825"/>
    <w:rsid w:val="0073172D"/>
    <w:rsid w:val="00731D8E"/>
    <w:rsid w:val="00731F4F"/>
    <w:rsid w:val="0073296C"/>
    <w:rsid w:val="00732F5D"/>
    <w:rsid w:val="007334B1"/>
    <w:rsid w:val="00733539"/>
    <w:rsid w:val="00733ED1"/>
    <w:rsid w:val="00733F6E"/>
    <w:rsid w:val="00734462"/>
    <w:rsid w:val="00735B4A"/>
    <w:rsid w:val="00735E0E"/>
    <w:rsid w:val="00735F7D"/>
    <w:rsid w:val="00737117"/>
    <w:rsid w:val="0073795E"/>
    <w:rsid w:val="00737EE4"/>
    <w:rsid w:val="00740060"/>
    <w:rsid w:val="007405B5"/>
    <w:rsid w:val="00741972"/>
    <w:rsid w:val="007419CA"/>
    <w:rsid w:val="00741C96"/>
    <w:rsid w:val="00741E22"/>
    <w:rsid w:val="00742580"/>
    <w:rsid w:val="007425F3"/>
    <w:rsid w:val="00742989"/>
    <w:rsid w:val="00742F22"/>
    <w:rsid w:val="00743541"/>
    <w:rsid w:val="00743665"/>
    <w:rsid w:val="007443B1"/>
    <w:rsid w:val="00744934"/>
    <w:rsid w:val="00744BB3"/>
    <w:rsid w:val="00744C53"/>
    <w:rsid w:val="007451FB"/>
    <w:rsid w:val="00745A31"/>
    <w:rsid w:val="007466B6"/>
    <w:rsid w:val="00747AB1"/>
    <w:rsid w:val="00750FDB"/>
    <w:rsid w:val="0075111D"/>
    <w:rsid w:val="00751144"/>
    <w:rsid w:val="00751BB1"/>
    <w:rsid w:val="00751CC7"/>
    <w:rsid w:val="00751F38"/>
    <w:rsid w:val="00752313"/>
    <w:rsid w:val="0075284C"/>
    <w:rsid w:val="0075327E"/>
    <w:rsid w:val="00754094"/>
    <w:rsid w:val="0075414D"/>
    <w:rsid w:val="00755182"/>
    <w:rsid w:val="00755E12"/>
    <w:rsid w:val="00756155"/>
    <w:rsid w:val="0075711E"/>
    <w:rsid w:val="00757543"/>
    <w:rsid w:val="0075774B"/>
    <w:rsid w:val="00757CFB"/>
    <w:rsid w:val="00760222"/>
    <w:rsid w:val="00761324"/>
    <w:rsid w:val="00761CB7"/>
    <w:rsid w:val="00761EA6"/>
    <w:rsid w:val="007625A4"/>
    <w:rsid w:val="0076351E"/>
    <w:rsid w:val="0076352D"/>
    <w:rsid w:val="00763A38"/>
    <w:rsid w:val="00764541"/>
    <w:rsid w:val="00764B64"/>
    <w:rsid w:val="00764CE3"/>
    <w:rsid w:val="007655BB"/>
    <w:rsid w:val="007664F3"/>
    <w:rsid w:val="00766748"/>
    <w:rsid w:val="00766752"/>
    <w:rsid w:val="007668B4"/>
    <w:rsid w:val="007669DF"/>
    <w:rsid w:val="00766F2B"/>
    <w:rsid w:val="00767285"/>
    <w:rsid w:val="007674C6"/>
    <w:rsid w:val="007676DB"/>
    <w:rsid w:val="007679C5"/>
    <w:rsid w:val="00771456"/>
    <w:rsid w:val="007721E1"/>
    <w:rsid w:val="007724FB"/>
    <w:rsid w:val="007727E5"/>
    <w:rsid w:val="00772C0E"/>
    <w:rsid w:val="00773359"/>
    <w:rsid w:val="00774291"/>
    <w:rsid w:val="00775645"/>
    <w:rsid w:val="00775A19"/>
    <w:rsid w:val="00775A4F"/>
    <w:rsid w:val="00775E6B"/>
    <w:rsid w:val="00776FC2"/>
    <w:rsid w:val="00777443"/>
    <w:rsid w:val="007779F3"/>
    <w:rsid w:val="0078056A"/>
    <w:rsid w:val="007807E8"/>
    <w:rsid w:val="00780AFD"/>
    <w:rsid w:val="007810D5"/>
    <w:rsid w:val="00781B73"/>
    <w:rsid w:val="00781E1E"/>
    <w:rsid w:val="007820B7"/>
    <w:rsid w:val="007820C8"/>
    <w:rsid w:val="00782315"/>
    <w:rsid w:val="00782F13"/>
    <w:rsid w:val="007838E4"/>
    <w:rsid w:val="007841AB"/>
    <w:rsid w:val="00784E51"/>
    <w:rsid w:val="00786D96"/>
    <w:rsid w:val="0078783B"/>
    <w:rsid w:val="007878F8"/>
    <w:rsid w:val="007902A1"/>
    <w:rsid w:val="00790873"/>
    <w:rsid w:val="007908DA"/>
    <w:rsid w:val="00790DB5"/>
    <w:rsid w:val="0079114A"/>
    <w:rsid w:val="007912DD"/>
    <w:rsid w:val="007918F9"/>
    <w:rsid w:val="00791B61"/>
    <w:rsid w:val="00791F9E"/>
    <w:rsid w:val="0079224A"/>
    <w:rsid w:val="0079380A"/>
    <w:rsid w:val="0079385F"/>
    <w:rsid w:val="00793AFD"/>
    <w:rsid w:val="00793B64"/>
    <w:rsid w:val="007946D7"/>
    <w:rsid w:val="00794A8D"/>
    <w:rsid w:val="00795B0E"/>
    <w:rsid w:val="00795B4D"/>
    <w:rsid w:val="00795E6C"/>
    <w:rsid w:val="007965C8"/>
    <w:rsid w:val="00796A58"/>
    <w:rsid w:val="00797C65"/>
    <w:rsid w:val="007A0AB7"/>
    <w:rsid w:val="007A1850"/>
    <w:rsid w:val="007A27A8"/>
    <w:rsid w:val="007A27E7"/>
    <w:rsid w:val="007A2F45"/>
    <w:rsid w:val="007A3047"/>
    <w:rsid w:val="007A3802"/>
    <w:rsid w:val="007A3BAD"/>
    <w:rsid w:val="007A429B"/>
    <w:rsid w:val="007A4315"/>
    <w:rsid w:val="007A4C85"/>
    <w:rsid w:val="007A4DDE"/>
    <w:rsid w:val="007A58EC"/>
    <w:rsid w:val="007A5AFC"/>
    <w:rsid w:val="007A5F21"/>
    <w:rsid w:val="007A6091"/>
    <w:rsid w:val="007A60E3"/>
    <w:rsid w:val="007A62B9"/>
    <w:rsid w:val="007A6374"/>
    <w:rsid w:val="007A6501"/>
    <w:rsid w:val="007A652A"/>
    <w:rsid w:val="007A679D"/>
    <w:rsid w:val="007A6BE0"/>
    <w:rsid w:val="007A707F"/>
    <w:rsid w:val="007B00F0"/>
    <w:rsid w:val="007B022F"/>
    <w:rsid w:val="007B0386"/>
    <w:rsid w:val="007B0874"/>
    <w:rsid w:val="007B0AB7"/>
    <w:rsid w:val="007B152B"/>
    <w:rsid w:val="007B1C10"/>
    <w:rsid w:val="007B2350"/>
    <w:rsid w:val="007B2465"/>
    <w:rsid w:val="007B2474"/>
    <w:rsid w:val="007B2480"/>
    <w:rsid w:val="007B24CD"/>
    <w:rsid w:val="007B3994"/>
    <w:rsid w:val="007B3A1E"/>
    <w:rsid w:val="007B3BC2"/>
    <w:rsid w:val="007B3BEA"/>
    <w:rsid w:val="007B406D"/>
    <w:rsid w:val="007B49B3"/>
    <w:rsid w:val="007B4A81"/>
    <w:rsid w:val="007B4AC9"/>
    <w:rsid w:val="007B4E2B"/>
    <w:rsid w:val="007B6870"/>
    <w:rsid w:val="007B6A77"/>
    <w:rsid w:val="007B6D5E"/>
    <w:rsid w:val="007B791E"/>
    <w:rsid w:val="007C0269"/>
    <w:rsid w:val="007C0C5A"/>
    <w:rsid w:val="007C0D7B"/>
    <w:rsid w:val="007C2569"/>
    <w:rsid w:val="007C269F"/>
    <w:rsid w:val="007C31F5"/>
    <w:rsid w:val="007C33DE"/>
    <w:rsid w:val="007C3DA4"/>
    <w:rsid w:val="007C3F29"/>
    <w:rsid w:val="007C3F46"/>
    <w:rsid w:val="007C485E"/>
    <w:rsid w:val="007C50B8"/>
    <w:rsid w:val="007C688A"/>
    <w:rsid w:val="007C7292"/>
    <w:rsid w:val="007D0190"/>
    <w:rsid w:val="007D0B57"/>
    <w:rsid w:val="007D0BAB"/>
    <w:rsid w:val="007D0BDE"/>
    <w:rsid w:val="007D0C59"/>
    <w:rsid w:val="007D12BB"/>
    <w:rsid w:val="007D1C2B"/>
    <w:rsid w:val="007D27EA"/>
    <w:rsid w:val="007D33F5"/>
    <w:rsid w:val="007D3EC2"/>
    <w:rsid w:val="007D436F"/>
    <w:rsid w:val="007D5243"/>
    <w:rsid w:val="007D541A"/>
    <w:rsid w:val="007D6192"/>
    <w:rsid w:val="007D72B6"/>
    <w:rsid w:val="007D73C5"/>
    <w:rsid w:val="007D7732"/>
    <w:rsid w:val="007D79DD"/>
    <w:rsid w:val="007E005E"/>
    <w:rsid w:val="007E277E"/>
    <w:rsid w:val="007E321A"/>
    <w:rsid w:val="007E3C20"/>
    <w:rsid w:val="007E48DC"/>
    <w:rsid w:val="007E5E30"/>
    <w:rsid w:val="007F03B8"/>
    <w:rsid w:val="007F0913"/>
    <w:rsid w:val="007F0CA8"/>
    <w:rsid w:val="007F0EEA"/>
    <w:rsid w:val="007F1E08"/>
    <w:rsid w:val="007F257B"/>
    <w:rsid w:val="007F2E42"/>
    <w:rsid w:val="007F3D8C"/>
    <w:rsid w:val="007F45A8"/>
    <w:rsid w:val="007F495A"/>
    <w:rsid w:val="007F527E"/>
    <w:rsid w:val="007F5BEF"/>
    <w:rsid w:val="007F60C5"/>
    <w:rsid w:val="007F60ED"/>
    <w:rsid w:val="007F627B"/>
    <w:rsid w:val="007F6389"/>
    <w:rsid w:val="007F7C7D"/>
    <w:rsid w:val="008004C0"/>
    <w:rsid w:val="008018CC"/>
    <w:rsid w:val="00801A7D"/>
    <w:rsid w:val="00801C54"/>
    <w:rsid w:val="00803658"/>
    <w:rsid w:val="00803CEF"/>
    <w:rsid w:val="00804358"/>
    <w:rsid w:val="00804C67"/>
    <w:rsid w:val="0080536B"/>
    <w:rsid w:val="008069F5"/>
    <w:rsid w:val="008073DA"/>
    <w:rsid w:val="008076B7"/>
    <w:rsid w:val="00810550"/>
    <w:rsid w:val="00810770"/>
    <w:rsid w:val="00810BB5"/>
    <w:rsid w:val="00811236"/>
    <w:rsid w:val="00811A97"/>
    <w:rsid w:val="00811D7F"/>
    <w:rsid w:val="00811E94"/>
    <w:rsid w:val="008129BE"/>
    <w:rsid w:val="008131D2"/>
    <w:rsid w:val="00813276"/>
    <w:rsid w:val="00813CFC"/>
    <w:rsid w:val="00814534"/>
    <w:rsid w:val="00814606"/>
    <w:rsid w:val="00814CF4"/>
    <w:rsid w:val="00815094"/>
    <w:rsid w:val="00815A97"/>
    <w:rsid w:val="0081638E"/>
    <w:rsid w:val="0081699E"/>
    <w:rsid w:val="00816B9E"/>
    <w:rsid w:val="008176DA"/>
    <w:rsid w:val="00817E7D"/>
    <w:rsid w:val="008205E3"/>
    <w:rsid w:val="008211EF"/>
    <w:rsid w:val="008212B8"/>
    <w:rsid w:val="0082139E"/>
    <w:rsid w:val="00821FE3"/>
    <w:rsid w:val="00822550"/>
    <w:rsid w:val="00822AC8"/>
    <w:rsid w:val="00822BF8"/>
    <w:rsid w:val="0082308F"/>
    <w:rsid w:val="008233E0"/>
    <w:rsid w:val="00824BBB"/>
    <w:rsid w:val="00825050"/>
    <w:rsid w:val="0082532F"/>
    <w:rsid w:val="00825D74"/>
    <w:rsid w:val="00826CD8"/>
    <w:rsid w:val="00826D56"/>
    <w:rsid w:val="008271B7"/>
    <w:rsid w:val="00830235"/>
    <w:rsid w:val="008307B6"/>
    <w:rsid w:val="008308E4"/>
    <w:rsid w:val="008321EB"/>
    <w:rsid w:val="00832767"/>
    <w:rsid w:val="00832BA3"/>
    <w:rsid w:val="00832C34"/>
    <w:rsid w:val="00832CC5"/>
    <w:rsid w:val="00832FA9"/>
    <w:rsid w:val="00833716"/>
    <w:rsid w:val="0083383F"/>
    <w:rsid w:val="00834369"/>
    <w:rsid w:val="00834ACC"/>
    <w:rsid w:val="008350CC"/>
    <w:rsid w:val="0083530F"/>
    <w:rsid w:val="00835761"/>
    <w:rsid w:val="00835DDE"/>
    <w:rsid w:val="0083617D"/>
    <w:rsid w:val="0083680B"/>
    <w:rsid w:val="00837378"/>
    <w:rsid w:val="008375C9"/>
    <w:rsid w:val="00837DC9"/>
    <w:rsid w:val="00840435"/>
    <w:rsid w:val="0084081D"/>
    <w:rsid w:val="00840AD9"/>
    <w:rsid w:val="00840D17"/>
    <w:rsid w:val="00840F0E"/>
    <w:rsid w:val="0084111A"/>
    <w:rsid w:val="00841413"/>
    <w:rsid w:val="00841A4E"/>
    <w:rsid w:val="00843191"/>
    <w:rsid w:val="00843362"/>
    <w:rsid w:val="00843BD8"/>
    <w:rsid w:val="00843ECA"/>
    <w:rsid w:val="008449AC"/>
    <w:rsid w:val="00845653"/>
    <w:rsid w:val="00846312"/>
    <w:rsid w:val="00846677"/>
    <w:rsid w:val="00846C37"/>
    <w:rsid w:val="00846D3E"/>
    <w:rsid w:val="00846D6C"/>
    <w:rsid w:val="00847F45"/>
    <w:rsid w:val="0085023C"/>
    <w:rsid w:val="00850376"/>
    <w:rsid w:val="00850B47"/>
    <w:rsid w:val="00850F3C"/>
    <w:rsid w:val="008512E3"/>
    <w:rsid w:val="008519CF"/>
    <w:rsid w:val="00851C23"/>
    <w:rsid w:val="00851DF3"/>
    <w:rsid w:val="008521A9"/>
    <w:rsid w:val="00852B19"/>
    <w:rsid w:val="00852D7D"/>
    <w:rsid w:val="00852E88"/>
    <w:rsid w:val="00852ED9"/>
    <w:rsid w:val="00853142"/>
    <w:rsid w:val="008548E7"/>
    <w:rsid w:val="00854E45"/>
    <w:rsid w:val="00854F6F"/>
    <w:rsid w:val="00855749"/>
    <w:rsid w:val="008559F8"/>
    <w:rsid w:val="00855A4E"/>
    <w:rsid w:val="00855E1E"/>
    <w:rsid w:val="0085606F"/>
    <w:rsid w:val="0085671D"/>
    <w:rsid w:val="00856B03"/>
    <w:rsid w:val="008573DF"/>
    <w:rsid w:val="00857419"/>
    <w:rsid w:val="00857502"/>
    <w:rsid w:val="00857B92"/>
    <w:rsid w:val="00857B9E"/>
    <w:rsid w:val="00857F01"/>
    <w:rsid w:val="008614D8"/>
    <w:rsid w:val="00861576"/>
    <w:rsid w:val="0086165C"/>
    <w:rsid w:val="00861735"/>
    <w:rsid w:val="00861852"/>
    <w:rsid w:val="008619F9"/>
    <w:rsid w:val="00861BA5"/>
    <w:rsid w:val="0086272F"/>
    <w:rsid w:val="00862F25"/>
    <w:rsid w:val="008631A6"/>
    <w:rsid w:val="00863335"/>
    <w:rsid w:val="008634C5"/>
    <w:rsid w:val="008637D2"/>
    <w:rsid w:val="00864429"/>
    <w:rsid w:val="0086626B"/>
    <w:rsid w:val="00866913"/>
    <w:rsid w:val="008672B1"/>
    <w:rsid w:val="00867728"/>
    <w:rsid w:val="00867D3D"/>
    <w:rsid w:val="00867D78"/>
    <w:rsid w:val="008700B0"/>
    <w:rsid w:val="00870AA3"/>
    <w:rsid w:val="00870CB5"/>
    <w:rsid w:val="00871368"/>
    <w:rsid w:val="0087140E"/>
    <w:rsid w:val="00872C03"/>
    <w:rsid w:val="00872CC7"/>
    <w:rsid w:val="0087391C"/>
    <w:rsid w:val="00873D7A"/>
    <w:rsid w:val="00874AFF"/>
    <w:rsid w:val="008757C9"/>
    <w:rsid w:val="00875C81"/>
    <w:rsid w:val="00876457"/>
    <w:rsid w:val="00876CF3"/>
    <w:rsid w:val="00876EDA"/>
    <w:rsid w:val="008775A8"/>
    <w:rsid w:val="008776E8"/>
    <w:rsid w:val="0087784E"/>
    <w:rsid w:val="00880D94"/>
    <w:rsid w:val="00881196"/>
    <w:rsid w:val="00881662"/>
    <w:rsid w:val="00882532"/>
    <w:rsid w:val="00882E1C"/>
    <w:rsid w:val="00883B1F"/>
    <w:rsid w:val="00883C55"/>
    <w:rsid w:val="008848B4"/>
    <w:rsid w:val="0088522D"/>
    <w:rsid w:val="00887086"/>
    <w:rsid w:val="00890056"/>
    <w:rsid w:val="00890077"/>
    <w:rsid w:val="00890EDC"/>
    <w:rsid w:val="008920EA"/>
    <w:rsid w:val="008925EE"/>
    <w:rsid w:val="00893664"/>
    <w:rsid w:val="008937A6"/>
    <w:rsid w:val="008938DE"/>
    <w:rsid w:val="008941EF"/>
    <w:rsid w:val="00894241"/>
    <w:rsid w:val="008946F5"/>
    <w:rsid w:val="00894D0E"/>
    <w:rsid w:val="008961AA"/>
    <w:rsid w:val="0089639B"/>
    <w:rsid w:val="008A0511"/>
    <w:rsid w:val="008A0B5E"/>
    <w:rsid w:val="008A0E6E"/>
    <w:rsid w:val="008A0F5F"/>
    <w:rsid w:val="008A1B96"/>
    <w:rsid w:val="008A1F71"/>
    <w:rsid w:val="008A2DB8"/>
    <w:rsid w:val="008A3627"/>
    <w:rsid w:val="008A382C"/>
    <w:rsid w:val="008A3FAD"/>
    <w:rsid w:val="008A5473"/>
    <w:rsid w:val="008A5A9D"/>
    <w:rsid w:val="008A5AAB"/>
    <w:rsid w:val="008A5CFB"/>
    <w:rsid w:val="008A69D8"/>
    <w:rsid w:val="008A7942"/>
    <w:rsid w:val="008A7DB3"/>
    <w:rsid w:val="008A7EA4"/>
    <w:rsid w:val="008B08CD"/>
    <w:rsid w:val="008B0DB5"/>
    <w:rsid w:val="008B1012"/>
    <w:rsid w:val="008B2226"/>
    <w:rsid w:val="008B2260"/>
    <w:rsid w:val="008B22E5"/>
    <w:rsid w:val="008B2448"/>
    <w:rsid w:val="008B2487"/>
    <w:rsid w:val="008B31F6"/>
    <w:rsid w:val="008B377C"/>
    <w:rsid w:val="008B383F"/>
    <w:rsid w:val="008B4070"/>
    <w:rsid w:val="008B45C1"/>
    <w:rsid w:val="008B5999"/>
    <w:rsid w:val="008B5B2A"/>
    <w:rsid w:val="008B5C69"/>
    <w:rsid w:val="008B5FAC"/>
    <w:rsid w:val="008B6054"/>
    <w:rsid w:val="008B620B"/>
    <w:rsid w:val="008B63FA"/>
    <w:rsid w:val="008B705D"/>
    <w:rsid w:val="008B7507"/>
    <w:rsid w:val="008B77B6"/>
    <w:rsid w:val="008B78F1"/>
    <w:rsid w:val="008B7B70"/>
    <w:rsid w:val="008B7DD6"/>
    <w:rsid w:val="008B7E33"/>
    <w:rsid w:val="008C004E"/>
    <w:rsid w:val="008C005D"/>
    <w:rsid w:val="008C0D5E"/>
    <w:rsid w:val="008C1F9D"/>
    <w:rsid w:val="008C28EC"/>
    <w:rsid w:val="008C2C36"/>
    <w:rsid w:val="008C3604"/>
    <w:rsid w:val="008C3670"/>
    <w:rsid w:val="008C367D"/>
    <w:rsid w:val="008C3FAE"/>
    <w:rsid w:val="008C405E"/>
    <w:rsid w:val="008C4250"/>
    <w:rsid w:val="008C43D7"/>
    <w:rsid w:val="008C472F"/>
    <w:rsid w:val="008C5656"/>
    <w:rsid w:val="008C6983"/>
    <w:rsid w:val="008C6E4C"/>
    <w:rsid w:val="008C724F"/>
    <w:rsid w:val="008D074B"/>
    <w:rsid w:val="008D0753"/>
    <w:rsid w:val="008D0D63"/>
    <w:rsid w:val="008D1268"/>
    <w:rsid w:val="008D1443"/>
    <w:rsid w:val="008D16DA"/>
    <w:rsid w:val="008D1AA8"/>
    <w:rsid w:val="008D1B6D"/>
    <w:rsid w:val="008D2B7E"/>
    <w:rsid w:val="008D2EC7"/>
    <w:rsid w:val="008D429B"/>
    <w:rsid w:val="008D44F1"/>
    <w:rsid w:val="008D4BE1"/>
    <w:rsid w:val="008D5B61"/>
    <w:rsid w:val="008D5D10"/>
    <w:rsid w:val="008D5D32"/>
    <w:rsid w:val="008D6658"/>
    <w:rsid w:val="008D7286"/>
    <w:rsid w:val="008D7E60"/>
    <w:rsid w:val="008D7F75"/>
    <w:rsid w:val="008E05BD"/>
    <w:rsid w:val="008E0C67"/>
    <w:rsid w:val="008E154F"/>
    <w:rsid w:val="008E1EDD"/>
    <w:rsid w:val="008E22B9"/>
    <w:rsid w:val="008E28CA"/>
    <w:rsid w:val="008E2C3F"/>
    <w:rsid w:val="008E2D0A"/>
    <w:rsid w:val="008E3322"/>
    <w:rsid w:val="008E39E7"/>
    <w:rsid w:val="008E4160"/>
    <w:rsid w:val="008E42B0"/>
    <w:rsid w:val="008E4707"/>
    <w:rsid w:val="008E4977"/>
    <w:rsid w:val="008E6C3E"/>
    <w:rsid w:val="008E79B5"/>
    <w:rsid w:val="008E7B13"/>
    <w:rsid w:val="008F03C8"/>
    <w:rsid w:val="008F04F0"/>
    <w:rsid w:val="008F0698"/>
    <w:rsid w:val="008F1459"/>
    <w:rsid w:val="008F20EF"/>
    <w:rsid w:val="008F25DD"/>
    <w:rsid w:val="008F2D1F"/>
    <w:rsid w:val="008F32E5"/>
    <w:rsid w:val="008F3548"/>
    <w:rsid w:val="008F3BE3"/>
    <w:rsid w:val="008F4A1B"/>
    <w:rsid w:val="008F59F9"/>
    <w:rsid w:val="008F5A10"/>
    <w:rsid w:val="008F5ABE"/>
    <w:rsid w:val="008F5E7D"/>
    <w:rsid w:val="008F610B"/>
    <w:rsid w:val="008F77E1"/>
    <w:rsid w:val="00900FF4"/>
    <w:rsid w:val="00901131"/>
    <w:rsid w:val="0090144E"/>
    <w:rsid w:val="009017AB"/>
    <w:rsid w:val="00901B61"/>
    <w:rsid w:val="00902445"/>
    <w:rsid w:val="009027BE"/>
    <w:rsid w:val="0090373D"/>
    <w:rsid w:val="00903E2C"/>
    <w:rsid w:val="0090408D"/>
    <w:rsid w:val="00904310"/>
    <w:rsid w:val="00904D4C"/>
    <w:rsid w:val="00904F9F"/>
    <w:rsid w:val="0090511C"/>
    <w:rsid w:val="009052EF"/>
    <w:rsid w:val="00906F4C"/>
    <w:rsid w:val="009074CA"/>
    <w:rsid w:val="009074E2"/>
    <w:rsid w:val="009106DF"/>
    <w:rsid w:val="009110A2"/>
    <w:rsid w:val="009113D2"/>
    <w:rsid w:val="009114FF"/>
    <w:rsid w:val="00911784"/>
    <w:rsid w:val="00911D72"/>
    <w:rsid w:val="009127EA"/>
    <w:rsid w:val="00912D14"/>
    <w:rsid w:val="0091314E"/>
    <w:rsid w:val="00914529"/>
    <w:rsid w:val="00914F6E"/>
    <w:rsid w:val="00916431"/>
    <w:rsid w:val="00916549"/>
    <w:rsid w:val="00916730"/>
    <w:rsid w:val="0091698F"/>
    <w:rsid w:val="0091714C"/>
    <w:rsid w:val="00917575"/>
    <w:rsid w:val="00917CE8"/>
    <w:rsid w:val="00917E81"/>
    <w:rsid w:val="00920772"/>
    <w:rsid w:val="00920AC0"/>
    <w:rsid w:val="00920DC9"/>
    <w:rsid w:val="00920E52"/>
    <w:rsid w:val="0092130C"/>
    <w:rsid w:val="00921AAB"/>
    <w:rsid w:val="00921DF8"/>
    <w:rsid w:val="0092209C"/>
    <w:rsid w:val="00922358"/>
    <w:rsid w:val="009224B4"/>
    <w:rsid w:val="00922C38"/>
    <w:rsid w:val="00922FB1"/>
    <w:rsid w:val="00924054"/>
    <w:rsid w:val="00924F97"/>
    <w:rsid w:val="009251C4"/>
    <w:rsid w:val="009266B0"/>
    <w:rsid w:val="009266B8"/>
    <w:rsid w:val="00926909"/>
    <w:rsid w:val="00926D50"/>
    <w:rsid w:val="00926F21"/>
    <w:rsid w:val="0092706D"/>
    <w:rsid w:val="0092755C"/>
    <w:rsid w:val="00930190"/>
    <w:rsid w:val="009303ED"/>
    <w:rsid w:val="009304E0"/>
    <w:rsid w:val="009323F4"/>
    <w:rsid w:val="009329FB"/>
    <w:rsid w:val="00932CF6"/>
    <w:rsid w:val="00933548"/>
    <w:rsid w:val="0093375A"/>
    <w:rsid w:val="00933FF2"/>
    <w:rsid w:val="00935615"/>
    <w:rsid w:val="00936697"/>
    <w:rsid w:val="00936766"/>
    <w:rsid w:val="00936E3F"/>
    <w:rsid w:val="009370A7"/>
    <w:rsid w:val="009370CF"/>
    <w:rsid w:val="009378DB"/>
    <w:rsid w:val="0093793E"/>
    <w:rsid w:val="009402BB"/>
    <w:rsid w:val="00940C22"/>
    <w:rsid w:val="009414CD"/>
    <w:rsid w:val="00941EE8"/>
    <w:rsid w:val="00941F75"/>
    <w:rsid w:val="0094207D"/>
    <w:rsid w:val="009425F8"/>
    <w:rsid w:val="00942BB8"/>
    <w:rsid w:val="00943AAF"/>
    <w:rsid w:val="00943DDC"/>
    <w:rsid w:val="00945265"/>
    <w:rsid w:val="009452F7"/>
    <w:rsid w:val="00945A03"/>
    <w:rsid w:val="00945E52"/>
    <w:rsid w:val="00946721"/>
    <w:rsid w:val="009469E7"/>
    <w:rsid w:val="00946B9E"/>
    <w:rsid w:val="00946C1E"/>
    <w:rsid w:val="00946F30"/>
    <w:rsid w:val="009472EC"/>
    <w:rsid w:val="00947791"/>
    <w:rsid w:val="00947FEC"/>
    <w:rsid w:val="009501A4"/>
    <w:rsid w:val="00950528"/>
    <w:rsid w:val="00950922"/>
    <w:rsid w:val="0095100A"/>
    <w:rsid w:val="009514CD"/>
    <w:rsid w:val="0095162E"/>
    <w:rsid w:val="009518D2"/>
    <w:rsid w:val="00951C18"/>
    <w:rsid w:val="00952234"/>
    <w:rsid w:val="00952253"/>
    <w:rsid w:val="00952F4F"/>
    <w:rsid w:val="00953193"/>
    <w:rsid w:val="00953718"/>
    <w:rsid w:val="00953CD7"/>
    <w:rsid w:val="00955C0C"/>
    <w:rsid w:val="0095629A"/>
    <w:rsid w:val="00956ADB"/>
    <w:rsid w:val="00956B66"/>
    <w:rsid w:val="009573B1"/>
    <w:rsid w:val="00957995"/>
    <w:rsid w:val="00957A88"/>
    <w:rsid w:val="00957B2F"/>
    <w:rsid w:val="00957CC1"/>
    <w:rsid w:val="0096040B"/>
    <w:rsid w:val="00960444"/>
    <w:rsid w:val="009605E6"/>
    <w:rsid w:val="0096100E"/>
    <w:rsid w:val="00962199"/>
    <w:rsid w:val="00962536"/>
    <w:rsid w:val="0096296C"/>
    <w:rsid w:val="00963307"/>
    <w:rsid w:val="00963766"/>
    <w:rsid w:val="00963BD2"/>
    <w:rsid w:val="0096406F"/>
    <w:rsid w:val="00964335"/>
    <w:rsid w:val="00964699"/>
    <w:rsid w:val="00964B7B"/>
    <w:rsid w:val="00964C24"/>
    <w:rsid w:val="00965004"/>
    <w:rsid w:val="0096513F"/>
    <w:rsid w:val="009651C6"/>
    <w:rsid w:val="009663D7"/>
    <w:rsid w:val="00967E69"/>
    <w:rsid w:val="0097024F"/>
    <w:rsid w:val="0097036D"/>
    <w:rsid w:val="0097109A"/>
    <w:rsid w:val="0097154B"/>
    <w:rsid w:val="009717E6"/>
    <w:rsid w:val="00972565"/>
    <w:rsid w:val="009728BD"/>
    <w:rsid w:val="00973B5C"/>
    <w:rsid w:val="00973C77"/>
    <w:rsid w:val="00974D46"/>
    <w:rsid w:val="00975A6E"/>
    <w:rsid w:val="0097604D"/>
    <w:rsid w:val="00976CDE"/>
    <w:rsid w:val="00977002"/>
    <w:rsid w:val="00977138"/>
    <w:rsid w:val="009775E9"/>
    <w:rsid w:val="009801C7"/>
    <w:rsid w:val="009808BB"/>
    <w:rsid w:val="00980A05"/>
    <w:rsid w:val="009816D9"/>
    <w:rsid w:val="00981A6C"/>
    <w:rsid w:val="00981BB2"/>
    <w:rsid w:val="00982039"/>
    <w:rsid w:val="00982641"/>
    <w:rsid w:val="00982C49"/>
    <w:rsid w:val="0098310C"/>
    <w:rsid w:val="00983336"/>
    <w:rsid w:val="00983636"/>
    <w:rsid w:val="009842A7"/>
    <w:rsid w:val="00984907"/>
    <w:rsid w:val="00984D85"/>
    <w:rsid w:val="00985465"/>
    <w:rsid w:val="00986074"/>
    <w:rsid w:val="00986F24"/>
    <w:rsid w:val="00987395"/>
    <w:rsid w:val="009876AE"/>
    <w:rsid w:val="00990073"/>
    <w:rsid w:val="00990471"/>
    <w:rsid w:val="00990629"/>
    <w:rsid w:val="009906CB"/>
    <w:rsid w:val="009906F3"/>
    <w:rsid w:val="009909BA"/>
    <w:rsid w:val="00990E4F"/>
    <w:rsid w:val="0099104F"/>
    <w:rsid w:val="00991B5F"/>
    <w:rsid w:val="00991EC2"/>
    <w:rsid w:val="009928E2"/>
    <w:rsid w:val="00992C52"/>
    <w:rsid w:val="0099309D"/>
    <w:rsid w:val="00993325"/>
    <w:rsid w:val="00993730"/>
    <w:rsid w:val="00993AA1"/>
    <w:rsid w:val="00993D43"/>
    <w:rsid w:val="00995805"/>
    <w:rsid w:val="00995FB1"/>
    <w:rsid w:val="00996034"/>
    <w:rsid w:val="009966CF"/>
    <w:rsid w:val="009975F4"/>
    <w:rsid w:val="0099781B"/>
    <w:rsid w:val="00997C46"/>
    <w:rsid w:val="009A03A6"/>
    <w:rsid w:val="009A0ADD"/>
    <w:rsid w:val="009A1752"/>
    <w:rsid w:val="009A1899"/>
    <w:rsid w:val="009A1DF9"/>
    <w:rsid w:val="009A3AFA"/>
    <w:rsid w:val="009A3D95"/>
    <w:rsid w:val="009A4198"/>
    <w:rsid w:val="009A434D"/>
    <w:rsid w:val="009A48C9"/>
    <w:rsid w:val="009A4ECA"/>
    <w:rsid w:val="009A4FE6"/>
    <w:rsid w:val="009A50A1"/>
    <w:rsid w:val="009A5742"/>
    <w:rsid w:val="009A5847"/>
    <w:rsid w:val="009A5D82"/>
    <w:rsid w:val="009A611A"/>
    <w:rsid w:val="009A6E12"/>
    <w:rsid w:val="009A7870"/>
    <w:rsid w:val="009A78BF"/>
    <w:rsid w:val="009A7DDE"/>
    <w:rsid w:val="009B0059"/>
    <w:rsid w:val="009B0333"/>
    <w:rsid w:val="009B118B"/>
    <w:rsid w:val="009B1384"/>
    <w:rsid w:val="009B149C"/>
    <w:rsid w:val="009B2408"/>
    <w:rsid w:val="009B25C9"/>
    <w:rsid w:val="009B2C42"/>
    <w:rsid w:val="009B455C"/>
    <w:rsid w:val="009B5487"/>
    <w:rsid w:val="009B55DD"/>
    <w:rsid w:val="009B5AFE"/>
    <w:rsid w:val="009B6918"/>
    <w:rsid w:val="009B6CF1"/>
    <w:rsid w:val="009B6F5C"/>
    <w:rsid w:val="009B75EA"/>
    <w:rsid w:val="009C028E"/>
    <w:rsid w:val="009C07D0"/>
    <w:rsid w:val="009C0A45"/>
    <w:rsid w:val="009C0B8A"/>
    <w:rsid w:val="009C112D"/>
    <w:rsid w:val="009C1546"/>
    <w:rsid w:val="009C25DF"/>
    <w:rsid w:val="009C330C"/>
    <w:rsid w:val="009C4A8C"/>
    <w:rsid w:val="009C64D3"/>
    <w:rsid w:val="009C6518"/>
    <w:rsid w:val="009C69CD"/>
    <w:rsid w:val="009C6AB9"/>
    <w:rsid w:val="009C7133"/>
    <w:rsid w:val="009C725D"/>
    <w:rsid w:val="009C72BF"/>
    <w:rsid w:val="009C741B"/>
    <w:rsid w:val="009C7C18"/>
    <w:rsid w:val="009C7E19"/>
    <w:rsid w:val="009C7F62"/>
    <w:rsid w:val="009D0490"/>
    <w:rsid w:val="009D1313"/>
    <w:rsid w:val="009D160B"/>
    <w:rsid w:val="009D1ABE"/>
    <w:rsid w:val="009D1BE3"/>
    <w:rsid w:val="009D2478"/>
    <w:rsid w:val="009D27D6"/>
    <w:rsid w:val="009D2817"/>
    <w:rsid w:val="009D290B"/>
    <w:rsid w:val="009D39EE"/>
    <w:rsid w:val="009D440E"/>
    <w:rsid w:val="009D472B"/>
    <w:rsid w:val="009D5719"/>
    <w:rsid w:val="009D5A31"/>
    <w:rsid w:val="009D62DB"/>
    <w:rsid w:val="009D7243"/>
    <w:rsid w:val="009E0393"/>
    <w:rsid w:val="009E04BC"/>
    <w:rsid w:val="009E04EE"/>
    <w:rsid w:val="009E0881"/>
    <w:rsid w:val="009E0C97"/>
    <w:rsid w:val="009E1A56"/>
    <w:rsid w:val="009E1F4C"/>
    <w:rsid w:val="009E1F6F"/>
    <w:rsid w:val="009E21AC"/>
    <w:rsid w:val="009E329A"/>
    <w:rsid w:val="009E3B24"/>
    <w:rsid w:val="009E3BC8"/>
    <w:rsid w:val="009E5753"/>
    <w:rsid w:val="009E5AF7"/>
    <w:rsid w:val="009E5E3C"/>
    <w:rsid w:val="009E624E"/>
    <w:rsid w:val="009E6934"/>
    <w:rsid w:val="009E6F55"/>
    <w:rsid w:val="009E7A3A"/>
    <w:rsid w:val="009E7D15"/>
    <w:rsid w:val="009E7D8F"/>
    <w:rsid w:val="009F08F5"/>
    <w:rsid w:val="009F10AA"/>
    <w:rsid w:val="009F1313"/>
    <w:rsid w:val="009F1355"/>
    <w:rsid w:val="009F17BE"/>
    <w:rsid w:val="009F1AE3"/>
    <w:rsid w:val="009F1D99"/>
    <w:rsid w:val="009F24F9"/>
    <w:rsid w:val="009F2699"/>
    <w:rsid w:val="009F34AA"/>
    <w:rsid w:val="009F37DF"/>
    <w:rsid w:val="009F3876"/>
    <w:rsid w:val="009F4308"/>
    <w:rsid w:val="009F45AD"/>
    <w:rsid w:val="009F4E15"/>
    <w:rsid w:val="009F58D3"/>
    <w:rsid w:val="009F5D47"/>
    <w:rsid w:val="009F6302"/>
    <w:rsid w:val="009F66C5"/>
    <w:rsid w:val="009F69AD"/>
    <w:rsid w:val="009F6B3C"/>
    <w:rsid w:val="009F7018"/>
    <w:rsid w:val="009F71CA"/>
    <w:rsid w:val="009F737E"/>
    <w:rsid w:val="009F73C1"/>
    <w:rsid w:val="009F7C43"/>
    <w:rsid w:val="009F7E42"/>
    <w:rsid w:val="009F7F90"/>
    <w:rsid w:val="00A00020"/>
    <w:rsid w:val="00A016FF"/>
    <w:rsid w:val="00A01934"/>
    <w:rsid w:val="00A019A9"/>
    <w:rsid w:val="00A01A45"/>
    <w:rsid w:val="00A01DFF"/>
    <w:rsid w:val="00A023FF"/>
    <w:rsid w:val="00A0296E"/>
    <w:rsid w:val="00A03386"/>
    <w:rsid w:val="00A03A1C"/>
    <w:rsid w:val="00A04422"/>
    <w:rsid w:val="00A04484"/>
    <w:rsid w:val="00A04C63"/>
    <w:rsid w:val="00A05B0A"/>
    <w:rsid w:val="00A05B9A"/>
    <w:rsid w:val="00A0667E"/>
    <w:rsid w:val="00A06E86"/>
    <w:rsid w:val="00A0706C"/>
    <w:rsid w:val="00A101FE"/>
    <w:rsid w:val="00A1283A"/>
    <w:rsid w:val="00A12B3C"/>
    <w:rsid w:val="00A12BB6"/>
    <w:rsid w:val="00A142CD"/>
    <w:rsid w:val="00A159EF"/>
    <w:rsid w:val="00A15B23"/>
    <w:rsid w:val="00A15B70"/>
    <w:rsid w:val="00A15BA4"/>
    <w:rsid w:val="00A15C1F"/>
    <w:rsid w:val="00A17C4D"/>
    <w:rsid w:val="00A17E98"/>
    <w:rsid w:val="00A17EBD"/>
    <w:rsid w:val="00A20099"/>
    <w:rsid w:val="00A2073F"/>
    <w:rsid w:val="00A20BBF"/>
    <w:rsid w:val="00A20C3C"/>
    <w:rsid w:val="00A20CF3"/>
    <w:rsid w:val="00A21901"/>
    <w:rsid w:val="00A21F6F"/>
    <w:rsid w:val="00A2203D"/>
    <w:rsid w:val="00A224EF"/>
    <w:rsid w:val="00A2356A"/>
    <w:rsid w:val="00A24268"/>
    <w:rsid w:val="00A2443C"/>
    <w:rsid w:val="00A24CF4"/>
    <w:rsid w:val="00A2526A"/>
    <w:rsid w:val="00A2587C"/>
    <w:rsid w:val="00A274C9"/>
    <w:rsid w:val="00A277C0"/>
    <w:rsid w:val="00A27E1B"/>
    <w:rsid w:val="00A30986"/>
    <w:rsid w:val="00A30A16"/>
    <w:rsid w:val="00A30AE9"/>
    <w:rsid w:val="00A3189E"/>
    <w:rsid w:val="00A31964"/>
    <w:rsid w:val="00A31ABD"/>
    <w:rsid w:val="00A32432"/>
    <w:rsid w:val="00A328A2"/>
    <w:rsid w:val="00A32DF9"/>
    <w:rsid w:val="00A33AD0"/>
    <w:rsid w:val="00A33DFC"/>
    <w:rsid w:val="00A341F6"/>
    <w:rsid w:val="00A34643"/>
    <w:rsid w:val="00A34D25"/>
    <w:rsid w:val="00A34FBD"/>
    <w:rsid w:val="00A3553C"/>
    <w:rsid w:val="00A35886"/>
    <w:rsid w:val="00A35F6E"/>
    <w:rsid w:val="00A362E5"/>
    <w:rsid w:val="00A363AE"/>
    <w:rsid w:val="00A363CA"/>
    <w:rsid w:val="00A368F4"/>
    <w:rsid w:val="00A409FA"/>
    <w:rsid w:val="00A40A31"/>
    <w:rsid w:val="00A4141D"/>
    <w:rsid w:val="00A41557"/>
    <w:rsid w:val="00A44B49"/>
    <w:rsid w:val="00A45AA8"/>
    <w:rsid w:val="00A4605F"/>
    <w:rsid w:val="00A463B6"/>
    <w:rsid w:val="00A46510"/>
    <w:rsid w:val="00A465DA"/>
    <w:rsid w:val="00A479C8"/>
    <w:rsid w:val="00A47AB9"/>
    <w:rsid w:val="00A47ACA"/>
    <w:rsid w:val="00A47B2C"/>
    <w:rsid w:val="00A47E59"/>
    <w:rsid w:val="00A5094A"/>
    <w:rsid w:val="00A50B23"/>
    <w:rsid w:val="00A51072"/>
    <w:rsid w:val="00A5196D"/>
    <w:rsid w:val="00A51E7C"/>
    <w:rsid w:val="00A51EE8"/>
    <w:rsid w:val="00A51FDC"/>
    <w:rsid w:val="00A522A1"/>
    <w:rsid w:val="00A52E28"/>
    <w:rsid w:val="00A53420"/>
    <w:rsid w:val="00A53679"/>
    <w:rsid w:val="00A54707"/>
    <w:rsid w:val="00A54CFB"/>
    <w:rsid w:val="00A54ED1"/>
    <w:rsid w:val="00A54FDD"/>
    <w:rsid w:val="00A5509E"/>
    <w:rsid w:val="00A553A3"/>
    <w:rsid w:val="00A56108"/>
    <w:rsid w:val="00A56B40"/>
    <w:rsid w:val="00A56D06"/>
    <w:rsid w:val="00A56E76"/>
    <w:rsid w:val="00A576C6"/>
    <w:rsid w:val="00A600D1"/>
    <w:rsid w:val="00A6032D"/>
    <w:rsid w:val="00A60BD3"/>
    <w:rsid w:val="00A60CD0"/>
    <w:rsid w:val="00A60D6B"/>
    <w:rsid w:val="00A60E1A"/>
    <w:rsid w:val="00A60EB0"/>
    <w:rsid w:val="00A613E3"/>
    <w:rsid w:val="00A6140E"/>
    <w:rsid w:val="00A616B4"/>
    <w:rsid w:val="00A617AF"/>
    <w:rsid w:val="00A6188B"/>
    <w:rsid w:val="00A61A50"/>
    <w:rsid w:val="00A62E56"/>
    <w:rsid w:val="00A63D5F"/>
    <w:rsid w:val="00A6405C"/>
    <w:rsid w:val="00A64823"/>
    <w:rsid w:val="00A64926"/>
    <w:rsid w:val="00A64ED4"/>
    <w:rsid w:val="00A65815"/>
    <w:rsid w:val="00A66E34"/>
    <w:rsid w:val="00A7011E"/>
    <w:rsid w:val="00A706A2"/>
    <w:rsid w:val="00A70DBD"/>
    <w:rsid w:val="00A71A52"/>
    <w:rsid w:val="00A71BBF"/>
    <w:rsid w:val="00A727FE"/>
    <w:rsid w:val="00A72925"/>
    <w:rsid w:val="00A72C84"/>
    <w:rsid w:val="00A73B7E"/>
    <w:rsid w:val="00A73F07"/>
    <w:rsid w:val="00A749B0"/>
    <w:rsid w:val="00A751EB"/>
    <w:rsid w:val="00A75A24"/>
    <w:rsid w:val="00A75BFC"/>
    <w:rsid w:val="00A7630B"/>
    <w:rsid w:val="00A76724"/>
    <w:rsid w:val="00A76795"/>
    <w:rsid w:val="00A767F3"/>
    <w:rsid w:val="00A77C74"/>
    <w:rsid w:val="00A804DB"/>
    <w:rsid w:val="00A81086"/>
    <w:rsid w:val="00A81770"/>
    <w:rsid w:val="00A81C9F"/>
    <w:rsid w:val="00A81CFF"/>
    <w:rsid w:val="00A81D09"/>
    <w:rsid w:val="00A8224B"/>
    <w:rsid w:val="00A826A2"/>
    <w:rsid w:val="00A83800"/>
    <w:rsid w:val="00A83C56"/>
    <w:rsid w:val="00A83E29"/>
    <w:rsid w:val="00A84804"/>
    <w:rsid w:val="00A85896"/>
    <w:rsid w:val="00A85D86"/>
    <w:rsid w:val="00A86543"/>
    <w:rsid w:val="00A86557"/>
    <w:rsid w:val="00A86A79"/>
    <w:rsid w:val="00A86B22"/>
    <w:rsid w:val="00A87084"/>
    <w:rsid w:val="00A870D6"/>
    <w:rsid w:val="00A87251"/>
    <w:rsid w:val="00A8733E"/>
    <w:rsid w:val="00A87DFF"/>
    <w:rsid w:val="00A9094A"/>
    <w:rsid w:val="00A91992"/>
    <w:rsid w:val="00A91AAE"/>
    <w:rsid w:val="00A91EF1"/>
    <w:rsid w:val="00A920EF"/>
    <w:rsid w:val="00A92688"/>
    <w:rsid w:val="00A92F32"/>
    <w:rsid w:val="00A9403B"/>
    <w:rsid w:val="00A940F7"/>
    <w:rsid w:val="00A94105"/>
    <w:rsid w:val="00A94229"/>
    <w:rsid w:val="00A94701"/>
    <w:rsid w:val="00A94760"/>
    <w:rsid w:val="00A94E0E"/>
    <w:rsid w:val="00A951A1"/>
    <w:rsid w:val="00A959D4"/>
    <w:rsid w:val="00A962BD"/>
    <w:rsid w:val="00A963E0"/>
    <w:rsid w:val="00A9666B"/>
    <w:rsid w:val="00A96B35"/>
    <w:rsid w:val="00A970CA"/>
    <w:rsid w:val="00A977D2"/>
    <w:rsid w:val="00A97C62"/>
    <w:rsid w:val="00AA014B"/>
    <w:rsid w:val="00AA0837"/>
    <w:rsid w:val="00AA08E4"/>
    <w:rsid w:val="00AA0B51"/>
    <w:rsid w:val="00AA0CF2"/>
    <w:rsid w:val="00AA134F"/>
    <w:rsid w:val="00AA1ED1"/>
    <w:rsid w:val="00AA2296"/>
    <w:rsid w:val="00AA2ACB"/>
    <w:rsid w:val="00AA307C"/>
    <w:rsid w:val="00AA335D"/>
    <w:rsid w:val="00AA3733"/>
    <w:rsid w:val="00AA3A6E"/>
    <w:rsid w:val="00AA49B6"/>
    <w:rsid w:val="00AA4B4E"/>
    <w:rsid w:val="00AA52E2"/>
    <w:rsid w:val="00AA53DD"/>
    <w:rsid w:val="00AA55A4"/>
    <w:rsid w:val="00AA588E"/>
    <w:rsid w:val="00AA5ED3"/>
    <w:rsid w:val="00AA5FB9"/>
    <w:rsid w:val="00AA6798"/>
    <w:rsid w:val="00AA7461"/>
    <w:rsid w:val="00AA7876"/>
    <w:rsid w:val="00AA7EF4"/>
    <w:rsid w:val="00AB062C"/>
    <w:rsid w:val="00AB0B70"/>
    <w:rsid w:val="00AB0FAF"/>
    <w:rsid w:val="00AB1DC8"/>
    <w:rsid w:val="00AB24D3"/>
    <w:rsid w:val="00AB257E"/>
    <w:rsid w:val="00AB2652"/>
    <w:rsid w:val="00AB2CFC"/>
    <w:rsid w:val="00AB2D23"/>
    <w:rsid w:val="00AB3114"/>
    <w:rsid w:val="00AB3AA0"/>
    <w:rsid w:val="00AB4546"/>
    <w:rsid w:val="00AB487F"/>
    <w:rsid w:val="00AB4DEC"/>
    <w:rsid w:val="00AB587D"/>
    <w:rsid w:val="00AB5C5D"/>
    <w:rsid w:val="00AB6324"/>
    <w:rsid w:val="00AB6F57"/>
    <w:rsid w:val="00AB6FD1"/>
    <w:rsid w:val="00AB7264"/>
    <w:rsid w:val="00AB7569"/>
    <w:rsid w:val="00AB7EF9"/>
    <w:rsid w:val="00AB7F41"/>
    <w:rsid w:val="00AC0640"/>
    <w:rsid w:val="00AC2ED9"/>
    <w:rsid w:val="00AC380D"/>
    <w:rsid w:val="00AC3F98"/>
    <w:rsid w:val="00AC4490"/>
    <w:rsid w:val="00AC461B"/>
    <w:rsid w:val="00AC4B1B"/>
    <w:rsid w:val="00AC51A8"/>
    <w:rsid w:val="00AC580F"/>
    <w:rsid w:val="00AC675C"/>
    <w:rsid w:val="00AC6CAB"/>
    <w:rsid w:val="00AC7276"/>
    <w:rsid w:val="00AC7673"/>
    <w:rsid w:val="00AC7796"/>
    <w:rsid w:val="00AC7D98"/>
    <w:rsid w:val="00AD0090"/>
    <w:rsid w:val="00AD0869"/>
    <w:rsid w:val="00AD17D9"/>
    <w:rsid w:val="00AD18E9"/>
    <w:rsid w:val="00AD3557"/>
    <w:rsid w:val="00AD3BBE"/>
    <w:rsid w:val="00AD3EF3"/>
    <w:rsid w:val="00AD3F50"/>
    <w:rsid w:val="00AD41B0"/>
    <w:rsid w:val="00AD41B2"/>
    <w:rsid w:val="00AD46F5"/>
    <w:rsid w:val="00AD5945"/>
    <w:rsid w:val="00AD5B70"/>
    <w:rsid w:val="00AD5C4D"/>
    <w:rsid w:val="00AD658F"/>
    <w:rsid w:val="00AD6B4B"/>
    <w:rsid w:val="00AD6C0E"/>
    <w:rsid w:val="00AE117A"/>
    <w:rsid w:val="00AE1E4F"/>
    <w:rsid w:val="00AE2432"/>
    <w:rsid w:val="00AE2E54"/>
    <w:rsid w:val="00AE37CC"/>
    <w:rsid w:val="00AE4A01"/>
    <w:rsid w:val="00AE4BEB"/>
    <w:rsid w:val="00AE5156"/>
    <w:rsid w:val="00AE549D"/>
    <w:rsid w:val="00AE5C72"/>
    <w:rsid w:val="00AE60D9"/>
    <w:rsid w:val="00AE6179"/>
    <w:rsid w:val="00AE69CD"/>
    <w:rsid w:val="00AE6D26"/>
    <w:rsid w:val="00AE7292"/>
    <w:rsid w:val="00AE77EB"/>
    <w:rsid w:val="00AF13BD"/>
    <w:rsid w:val="00AF14EE"/>
    <w:rsid w:val="00AF1556"/>
    <w:rsid w:val="00AF1BAA"/>
    <w:rsid w:val="00AF1CD1"/>
    <w:rsid w:val="00AF1E13"/>
    <w:rsid w:val="00AF257D"/>
    <w:rsid w:val="00AF31D4"/>
    <w:rsid w:val="00AF3549"/>
    <w:rsid w:val="00AF3D6D"/>
    <w:rsid w:val="00AF4043"/>
    <w:rsid w:val="00AF4B76"/>
    <w:rsid w:val="00AF4C00"/>
    <w:rsid w:val="00AF5376"/>
    <w:rsid w:val="00AF54EE"/>
    <w:rsid w:val="00AF55F2"/>
    <w:rsid w:val="00AF6D9F"/>
    <w:rsid w:val="00AF72FA"/>
    <w:rsid w:val="00AF7316"/>
    <w:rsid w:val="00AF7479"/>
    <w:rsid w:val="00AF755A"/>
    <w:rsid w:val="00AF7873"/>
    <w:rsid w:val="00AF7AD7"/>
    <w:rsid w:val="00AF7D72"/>
    <w:rsid w:val="00B0019E"/>
    <w:rsid w:val="00B001D3"/>
    <w:rsid w:val="00B0089F"/>
    <w:rsid w:val="00B010AE"/>
    <w:rsid w:val="00B011E5"/>
    <w:rsid w:val="00B017DD"/>
    <w:rsid w:val="00B01895"/>
    <w:rsid w:val="00B02DEA"/>
    <w:rsid w:val="00B02ECE"/>
    <w:rsid w:val="00B02FDD"/>
    <w:rsid w:val="00B031F4"/>
    <w:rsid w:val="00B032C8"/>
    <w:rsid w:val="00B03467"/>
    <w:rsid w:val="00B03BB1"/>
    <w:rsid w:val="00B0425E"/>
    <w:rsid w:val="00B04544"/>
    <w:rsid w:val="00B04981"/>
    <w:rsid w:val="00B05A1B"/>
    <w:rsid w:val="00B0677A"/>
    <w:rsid w:val="00B07D26"/>
    <w:rsid w:val="00B07DE4"/>
    <w:rsid w:val="00B07F0C"/>
    <w:rsid w:val="00B10087"/>
    <w:rsid w:val="00B102FC"/>
    <w:rsid w:val="00B1060E"/>
    <w:rsid w:val="00B11787"/>
    <w:rsid w:val="00B1251C"/>
    <w:rsid w:val="00B126AB"/>
    <w:rsid w:val="00B129AE"/>
    <w:rsid w:val="00B133B4"/>
    <w:rsid w:val="00B13989"/>
    <w:rsid w:val="00B13BF8"/>
    <w:rsid w:val="00B13FFE"/>
    <w:rsid w:val="00B14101"/>
    <w:rsid w:val="00B1460C"/>
    <w:rsid w:val="00B150FF"/>
    <w:rsid w:val="00B15151"/>
    <w:rsid w:val="00B153D5"/>
    <w:rsid w:val="00B1559B"/>
    <w:rsid w:val="00B156A9"/>
    <w:rsid w:val="00B15D95"/>
    <w:rsid w:val="00B16466"/>
    <w:rsid w:val="00B168C9"/>
    <w:rsid w:val="00B2064F"/>
    <w:rsid w:val="00B21129"/>
    <w:rsid w:val="00B21142"/>
    <w:rsid w:val="00B211A4"/>
    <w:rsid w:val="00B21605"/>
    <w:rsid w:val="00B21630"/>
    <w:rsid w:val="00B22529"/>
    <w:rsid w:val="00B22F2E"/>
    <w:rsid w:val="00B23422"/>
    <w:rsid w:val="00B235FC"/>
    <w:rsid w:val="00B23FFA"/>
    <w:rsid w:val="00B247B7"/>
    <w:rsid w:val="00B254EF"/>
    <w:rsid w:val="00B26071"/>
    <w:rsid w:val="00B26147"/>
    <w:rsid w:val="00B2698D"/>
    <w:rsid w:val="00B26CA5"/>
    <w:rsid w:val="00B26CD4"/>
    <w:rsid w:val="00B27205"/>
    <w:rsid w:val="00B2720A"/>
    <w:rsid w:val="00B300C4"/>
    <w:rsid w:val="00B3015B"/>
    <w:rsid w:val="00B3051E"/>
    <w:rsid w:val="00B30C68"/>
    <w:rsid w:val="00B30CD3"/>
    <w:rsid w:val="00B324A9"/>
    <w:rsid w:val="00B32AC3"/>
    <w:rsid w:val="00B32DFA"/>
    <w:rsid w:val="00B33373"/>
    <w:rsid w:val="00B33563"/>
    <w:rsid w:val="00B3368A"/>
    <w:rsid w:val="00B339AD"/>
    <w:rsid w:val="00B33C16"/>
    <w:rsid w:val="00B34511"/>
    <w:rsid w:val="00B348D1"/>
    <w:rsid w:val="00B34BAA"/>
    <w:rsid w:val="00B35A06"/>
    <w:rsid w:val="00B361F1"/>
    <w:rsid w:val="00B37F3E"/>
    <w:rsid w:val="00B37F86"/>
    <w:rsid w:val="00B405BC"/>
    <w:rsid w:val="00B40875"/>
    <w:rsid w:val="00B40D51"/>
    <w:rsid w:val="00B40E55"/>
    <w:rsid w:val="00B411AE"/>
    <w:rsid w:val="00B4169D"/>
    <w:rsid w:val="00B4189A"/>
    <w:rsid w:val="00B4262D"/>
    <w:rsid w:val="00B42749"/>
    <w:rsid w:val="00B42E98"/>
    <w:rsid w:val="00B43608"/>
    <w:rsid w:val="00B436CB"/>
    <w:rsid w:val="00B43CD6"/>
    <w:rsid w:val="00B43FCB"/>
    <w:rsid w:val="00B44620"/>
    <w:rsid w:val="00B44C90"/>
    <w:rsid w:val="00B4565C"/>
    <w:rsid w:val="00B456E2"/>
    <w:rsid w:val="00B45AEA"/>
    <w:rsid w:val="00B45BB7"/>
    <w:rsid w:val="00B45DEC"/>
    <w:rsid w:val="00B45FC8"/>
    <w:rsid w:val="00B463B7"/>
    <w:rsid w:val="00B4681C"/>
    <w:rsid w:val="00B46F3A"/>
    <w:rsid w:val="00B47FFC"/>
    <w:rsid w:val="00B51058"/>
    <w:rsid w:val="00B51129"/>
    <w:rsid w:val="00B5125E"/>
    <w:rsid w:val="00B52B9B"/>
    <w:rsid w:val="00B52D40"/>
    <w:rsid w:val="00B53E37"/>
    <w:rsid w:val="00B54DD5"/>
    <w:rsid w:val="00B54DDC"/>
    <w:rsid w:val="00B55354"/>
    <w:rsid w:val="00B553DD"/>
    <w:rsid w:val="00B5689F"/>
    <w:rsid w:val="00B5696C"/>
    <w:rsid w:val="00B56F0F"/>
    <w:rsid w:val="00B57E14"/>
    <w:rsid w:val="00B57E47"/>
    <w:rsid w:val="00B60053"/>
    <w:rsid w:val="00B60181"/>
    <w:rsid w:val="00B60C70"/>
    <w:rsid w:val="00B60EBD"/>
    <w:rsid w:val="00B6108F"/>
    <w:rsid w:val="00B61C02"/>
    <w:rsid w:val="00B62149"/>
    <w:rsid w:val="00B6228B"/>
    <w:rsid w:val="00B63447"/>
    <w:rsid w:val="00B6433A"/>
    <w:rsid w:val="00B64C8E"/>
    <w:rsid w:val="00B64D25"/>
    <w:rsid w:val="00B6508E"/>
    <w:rsid w:val="00B65589"/>
    <w:rsid w:val="00B65608"/>
    <w:rsid w:val="00B66409"/>
    <w:rsid w:val="00B66CEE"/>
    <w:rsid w:val="00B66DC2"/>
    <w:rsid w:val="00B67402"/>
    <w:rsid w:val="00B675A9"/>
    <w:rsid w:val="00B707B8"/>
    <w:rsid w:val="00B70E09"/>
    <w:rsid w:val="00B71045"/>
    <w:rsid w:val="00B71340"/>
    <w:rsid w:val="00B71461"/>
    <w:rsid w:val="00B7153D"/>
    <w:rsid w:val="00B71B34"/>
    <w:rsid w:val="00B71DE2"/>
    <w:rsid w:val="00B72496"/>
    <w:rsid w:val="00B726EF"/>
    <w:rsid w:val="00B72C0A"/>
    <w:rsid w:val="00B73A88"/>
    <w:rsid w:val="00B742DC"/>
    <w:rsid w:val="00B74DB9"/>
    <w:rsid w:val="00B74F22"/>
    <w:rsid w:val="00B75A81"/>
    <w:rsid w:val="00B75AAC"/>
    <w:rsid w:val="00B75DBE"/>
    <w:rsid w:val="00B767EB"/>
    <w:rsid w:val="00B774D3"/>
    <w:rsid w:val="00B77EE4"/>
    <w:rsid w:val="00B80AE2"/>
    <w:rsid w:val="00B80B4C"/>
    <w:rsid w:val="00B80F74"/>
    <w:rsid w:val="00B81929"/>
    <w:rsid w:val="00B81F71"/>
    <w:rsid w:val="00B81FD1"/>
    <w:rsid w:val="00B843A5"/>
    <w:rsid w:val="00B84577"/>
    <w:rsid w:val="00B846DF"/>
    <w:rsid w:val="00B846E5"/>
    <w:rsid w:val="00B8578C"/>
    <w:rsid w:val="00B85D39"/>
    <w:rsid w:val="00B85E80"/>
    <w:rsid w:val="00B86799"/>
    <w:rsid w:val="00B90147"/>
    <w:rsid w:val="00B90326"/>
    <w:rsid w:val="00B90845"/>
    <w:rsid w:val="00B91D26"/>
    <w:rsid w:val="00B92701"/>
    <w:rsid w:val="00B927A6"/>
    <w:rsid w:val="00B92BD0"/>
    <w:rsid w:val="00B933F8"/>
    <w:rsid w:val="00B93665"/>
    <w:rsid w:val="00B9398C"/>
    <w:rsid w:val="00B93CEC"/>
    <w:rsid w:val="00B93E33"/>
    <w:rsid w:val="00B95136"/>
    <w:rsid w:val="00B9585C"/>
    <w:rsid w:val="00B95EC6"/>
    <w:rsid w:val="00B96754"/>
    <w:rsid w:val="00B968F0"/>
    <w:rsid w:val="00B96D24"/>
    <w:rsid w:val="00B96EA3"/>
    <w:rsid w:val="00B9765F"/>
    <w:rsid w:val="00B97AB4"/>
    <w:rsid w:val="00BA00B3"/>
    <w:rsid w:val="00BA06C4"/>
    <w:rsid w:val="00BA12B2"/>
    <w:rsid w:val="00BA1DCB"/>
    <w:rsid w:val="00BA1E94"/>
    <w:rsid w:val="00BA2CC2"/>
    <w:rsid w:val="00BA2D44"/>
    <w:rsid w:val="00BA32D0"/>
    <w:rsid w:val="00BA3BB5"/>
    <w:rsid w:val="00BA3D6D"/>
    <w:rsid w:val="00BA3EF5"/>
    <w:rsid w:val="00BA4045"/>
    <w:rsid w:val="00BA40F2"/>
    <w:rsid w:val="00BA4490"/>
    <w:rsid w:val="00BA47FD"/>
    <w:rsid w:val="00BA4962"/>
    <w:rsid w:val="00BA4990"/>
    <w:rsid w:val="00BA4B9F"/>
    <w:rsid w:val="00BA4C8B"/>
    <w:rsid w:val="00BA5005"/>
    <w:rsid w:val="00BA5549"/>
    <w:rsid w:val="00BA5AE9"/>
    <w:rsid w:val="00BA5DE8"/>
    <w:rsid w:val="00BA5E76"/>
    <w:rsid w:val="00BA606C"/>
    <w:rsid w:val="00BA71A2"/>
    <w:rsid w:val="00BA7221"/>
    <w:rsid w:val="00BA750B"/>
    <w:rsid w:val="00BA773D"/>
    <w:rsid w:val="00BA7BAE"/>
    <w:rsid w:val="00BB2603"/>
    <w:rsid w:val="00BB27D6"/>
    <w:rsid w:val="00BB2B24"/>
    <w:rsid w:val="00BB3073"/>
    <w:rsid w:val="00BB332A"/>
    <w:rsid w:val="00BB344A"/>
    <w:rsid w:val="00BB3EA2"/>
    <w:rsid w:val="00BB524A"/>
    <w:rsid w:val="00BB52C4"/>
    <w:rsid w:val="00BB5836"/>
    <w:rsid w:val="00BB613E"/>
    <w:rsid w:val="00BB623C"/>
    <w:rsid w:val="00BB6CB4"/>
    <w:rsid w:val="00BB6DB8"/>
    <w:rsid w:val="00BB6DD2"/>
    <w:rsid w:val="00BB7277"/>
    <w:rsid w:val="00BB74C0"/>
    <w:rsid w:val="00BB7793"/>
    <w:rsid w:val="00BC0001"/>
    <w:rsid w:val="00BC01A3"/>
    <w:rsid w:val="00BC05B1"/>
    <w:rsid w:val="00BC0643"/>
    <w:rsid w:val="00BC1430"/>
    <w:rsid w:val="00BC15E7"/>
    <w:rsid w:val="00BC19A2"/>
    <w:rsid w:val="00BC23B2"/>
    <w:rsid w:val="00BC2C5E"/>
    <w:rsid w:val="00BC3330"/>
    <w:rsid w:val="00BC343C"/>
    <w:rsid w:val="00BC367F"/>
    <w:rsid w:val="00BC3913"/>
    <w:rsid w:val="00BC3937"/>
    <w:rsid w:val="00BC4735"/>
    <w:rsid w:val="00BC58AF"/>
    <w:rsid w:val="00BC5C6A"/>
    <w:rsid w:val="00BC5F70"/>
    <w:rsid w:val="00BC67C3"/>
    <w:rsid w:val="00BC6924"/>
    <w:rsid w:val="00BC6EE2"/>
    <w:rsid w:val="00BC701B"/>
    <w:rsid w:val="00BC75CC"/>
    <w:rsid w:val="00BC7705"/>
    <w:rsid w:val="00BC7741"/>
    <w:rsid w:val="00BC7BDE"/>
    <w:rsid w:val="00BD05C9"/>
    <w:rsid w:val="00BD078C"/>
    <w:rsid w:val="00BD082F"/>
    <w:rsid w:val="00BD09AF"/>
    <w:rsid w:val="00BD0ABC"/>
    <w:rsid w:val="00BD0DA2"/>
    <w:rsid w:val="00BD0DDC"/>
    <w:rsid w:val="00BD0EBC"/>
    <w:rsid w:val="00BD0EED"/>
    <w:rsid w:val="00BD1682"/>
    <w:rsid w:val="00BD1A3D"/>
    <w:rsid w:val="00BD1A5E"/>
    <w:rsid w:val="00BD1C46"/>
    <w:rsid w:val="00BD2CE9"/>
    <w:rsid w:val="00BD3F4D"/>
    <w:rsid w:val="00BD4157"/>
    <w:rsid w:val="00BD4372"/>
    <w:rsid w:val="00BD4454"/>
    <w:rsid w:val="00BD4F3D"/>
    <w:rsid w:val="00BD5409"/>
    <w:rsid w:val="00BD5476"/>
    <w:rsid w:val="00BD55AF"/>
    <w:rsid w:val="00BD5D12"/>
    <w:rsid w:val="00BD68F9"/>
    <w:rsid w:val="00BD70B9"/>
    <w:rsid w:val="00BD7C4F"/>
    <w:rsid w:val="00BE0085"/>
    <w:rsid w:val="00BE0106"/>
    <w:rsid w:val="00BE011A"/>
    <w:rsid w:val="00BE134E"/>
    <w:rsid w:val="00BE17FA"/>
    <w:rsid w:val="00BE1818"/>
    <w:rsid w:val="00BE1DDD"/>
    <w:rsid w:val="00BE1F2E"/>
    <w:rsid w:val="00BE3056"/>
    <w:rsid w:val="00BE6A49"/>
    <w:rsid w:val="00BE7498"/>
    <w:rsid w:val="00BE7F4E"/>
    <w:rsid w:val="00BF09F0"/>
    <w:rsid w:val="00BF1397"/>
    <w:rsid w:val="00BF3AAC"/>
    <w:rsid w:val="00BF4243"/>
    <w:rsid w:val="00BF4DE2"/>
    <w:rsid w:val="00BF51D7"/>
    <w:rsid w:val="00BF5639"/>
    <w:rsid w:val="00BF568D"/>
    <w:rsid w:val="00BF76AD"/>
    <w:rsid w:val="00BF7C81"/>
    <w:rsid w:val="00C01D5D"/>
    <w:rsid w:val="00C01E9B"/>
    <w:rsid w:val="00C01F6D"/>
    <w:rsid w:val="00C021FA"/>
    <w:rsid w:val="00C03023"/>
    <w:rsid w:val="00C04D93"/>
    <w:rsid w:val="00C051CA"/>
    <w:rsid w:val="00C05A63"/>
    <w:rsid w:val="00C06202"/>
    <w:rsid w:val="00C06A4E"/>
    <w:rsid w:val="00C07439"/>
    <w:rsid w:val="00C07450"/>
    <w:rsid w:val="00C07D71"/>
    <w:rsid w:val="00C106B2"/>
    <w:rsid w:val="00C10815"/>
    <w:rsid w:val="00C10920"/>
    <w:rsid w:val="00C10964"/>
    <w:rsid w:val="00C10F88"/>
    <w:rsid w:val="00C10FE4"/>
    <w:rsid w:val="00C1139D"/>
    <w:rsid w:val="00C12523"/>
    <w:rsid w:val="00C12CAC"/>
    <w:rsid w:val="00C1350A"/>
    <w:rsid w:val="00C138A1"/>
    <w:rsid w:val="00C13AB9"/>
    <w:rsid w:val="00C13D55"/>
    <w:rsid w:val="00C142B5"/>
    <w:rsid w:val="00C15D9C"/>
    <w:rsid w:val="00C16DBB"/>
    <w:rsid w:val="00C1724B"/>
    <w:rsid w:val="00C175F6"/>
    <w:rsid w:val="00C17D5D"/>
    <w:rsid w:val="00C20529"/>
    <w:rsid w:val="00C20E27"/>
    <w:rsid w:val="00C21383"/>
    <w:rsid w:val="00C215D7"/>
    <w:rsid w:val="00C22407"/>
    <w:rsid w:val="00C22414"/>
    <w:rsid w:val="00C22476"/>
    <w:rsid w:val="00C22D22"/>
    <w:rsid w:val="00C238A3"/>
    <w:rsid w:val="00C239BC"/>
    <w:rsid w:val="00C23ECF"/>
    <w:rsid w:val="00C23F79"/>
    <w:rsid w:val="00C24940"/>
    <w:rsid w:val="00C24C7C"/>
    <w:rsid w:val="00C24E1A"/>
    <w:rsid w:val="00C25234"/>
    <w:rsid w:val="00C25966"/>
    <w:rsid w:val="00C25CB1"/>
    <w:rsid w:val="00C25F1C"/>
    <w:rsid w:val="00C25F31"/>
    <w:rsid w:val="00C26016"/>
    <w:rsid w:val="00C26B72"/>
    <w:rsid w:val="00C26C21"/>
    <w:rsid w:val="00C271B1"/>
    <w:rsid w:val="00C27AF6"/>
    <w:rsid w:val="00C30683"/>
    <w:rsid w:val="00C30B76"/>
    <w:rsid w:val="00C31D0D"/>
    <w:rsid w:val="00C321AE"/>
    <w:rsid w:val="00C327A8"/>
    <w:rsid w:val="00C32E40"/>
    <w:rsid w:val="00C32E8E"/>
    <w:rsid w:val="00C3399E"/>
    <w:rsid w:val="00C33E4A"/>
    <w:rsid w:val="00C3447D"/>
    <w:rsid w:val="00C344FC"/>
    <w:rsid w:val="00C35540"/>
    <w:rsid w:val="00C357E7"/>
    <w:rsid w:val="00C359F1"/>
    <w:rsid w:val="00C35F31"/>
    <w:rsid w:val="00C36089"/>
    <w:rsid w:val="00C3745C"/>
    <w:rsid w:val="00C37E45"/>
    <w:rsid w:val="00C37F29"/>
    <w:rsid w:val="00C406F7"/>
    <w:rsid w:val="00C40D5F"/>
    <w:rsid w:val="00C41526"/>
    <w:rsid w:val="00C4183D"/>
    <w:rsid w:val="00C41E3D"/>
    <w:rsid w:val="00C42D05"/>
    <w:rsid w:val="00C456A0"/>
    <w:rsid w:val="00C45FBD"/>
    <w:rsid w:val="00C466DF"/>
    <w:rsid w:val="00C46917"/>
    <w:rsid w:val="00C46FC7"/>
    <w:rsid w:val="00C470B9"/>
    <w:rsid w:val="00C470BF"/>
    <w:rsid w:val="00C47388"/>
    <w:rsid w:val="00C47DC3"/>
    <w:rsid w:val="00C50055"/>
    <w:rsid w:val="00C5021B"/>
    <w:rsid w:val="00C509E4"/>
    <w:rsid w:val="00C50A7B"/>
    <w:rsid w:val="00C50D1D"/>
    <w:rsid w:val="00C51B2D"/>
    <w:rsid w:val="00C52309"/>
    <w:rsid w:val="00C5233B"/>
    <w:rsid w:val="00C523D0"/>
    <w:rsid w:val="00C52420"/>
    <w:rsid w:val="00C527FB"/>
    <w:rsid w:val="00C52A03"/>
    <w:rsid w:val="00C52C52"/>
    <w:rsid w:val="00C52F9C"/>
    <w:rsid w:val="00C530B6"/>
    <w:rsid w:val="00C53766"/>
    <w:rsid w:val="00C538E4"/>
    <w:rsid w:val="00C53B54"/>
    <w:rsid w:val="00C53FFC"/>
    <w:rsid w:val="00C5402B"/>
    <w:rsid w:val="00C547EF"/>
    <w:rsid w:val="00C55086"/>
    <w:rsid w:val="00C55DAB"/>
    <w:rsid w:val="00C5625D"/>
    <w:rsid w:val="00C563CC"/>
    <w:rsid w:val="00C5687E"/>
    <w:rsid w:val="00C56B4B"/>
    <w:rsid w:val="00C56B93"/>
    <w:rsid w:val="00C574F8"/>
    <w:rsid w:val="00C60770"/>
    <w:rsid w:val="00C607DC"/>
    <w:rsid w:val="00C6105B"/>
    <w:rsid w:val="00C61B62"/>
    <w:rsid w:val="00C61DAC"/>
    <w:rsid w:val="00C62880"/>
    <w:rsid w:val="00C62B88"/>
    <w:rsid w:val="00C633ED"/>
    <w:rsid w:val="00C63910"/>
    <w:rsid w:val="00C63B27"/>
    <w:rsid w:val="00C64652"/>
    <w:rsid w:val="00C64C3C"/>
    <w:rsid w:val="00C657FF"/>
    <w:rsid w:val="00C65F6D"/>
    <w:rsid w:val="00C66CD1"/>
    <w:rsid w:val="00C66F32"/>
    <w:rsid w:val="00C670D0"/>
    <w:rsid w:val="00C6767A"/>
    <w:rsid w:val="00C677A5"/>
    <w:rsid w:val="00C67C12"/>
    <w:rsid w:val="00C67C64"/>
    <w:rsid w:val="00C70133"/>
    <w:rsid w:val="00C70AD6"/>
    <w:rsid w:val="00C714CA"/>
    <w:rsid w:val="00C71813"/>
    <w:rsid w:val="00C7183A"/>
    <w:rsid w:val="00C71946"/>
    <w:rsid w:val="00C72358"/>
    <w:rsid w:val="00C724EE"/>
    <w:rsid w:val="00C728A7"/>
    <w:rsid w:val="00C732F8"/>
    <w:rsid w:val="00C73411"/>
    <w:rsid w:val="00C73F56"/>
    <w:rsid w:val="00C74634"/>
    <w:rsid w:val="00C7506C"/>
    <w:rsid w:val="00C75DC6"/>
    <w:rsid w:val="00C75E7C"/>
    <w:rsid w:val="00C762EF"/>
    <w:rsid w:val="00C77204"/>
    <w:rsid w:val="00C7750C"/>
    <w:rsid w:val="00C80AE7"/>
    <w:rsid w:val="00C812A6"/>
    <w:rsid w:val="00C8147E"/>
    <w:rsid w:val="00C824F3"/>
    <w:rsid w:val="00C82DB8"/>
    <w:rsid w:val="00C82FA0"/>
    <w:rsid w:val="00C83092"/>
    <w:rsid w:val="00C83191"/>
    <w:rsid w:val="00C83B37"/>
    <w:rsid w:val="00C83BB4"/>
    <w:rsid w:val="00C84743"/>
    <w:rsid w:val="00C84B22"/>
    <w:rsid w:val="00C84D9E"/>
    <w:rsid w:val="00C84E99"/>
    <w:rsid w:val="00C8538E"/>
    <w:rsid w:val="00C8552F"/>
    <w:rsid w:val="00C85570"/>
    <w:rsid w:val="00C85909"/>
    <w:rsid w:val="00C8649C"/>
    <w:rsid w:val="00C864BF"/>
    <w:rsid w:val="00C86759"/>
    <w:rsid w:val="00C867D9"/>
    <w:rsid w:val="00C868B1"/>
    <w:rsid w:val="00C87636"/>
    <w:rsid w:val="00C87914"/>
    <w:rsid w:val="00C87F83"/>
    <w:rsid w:val="00C90806"/>
    <w:rsid w:val="00C90D03"/>
    <w:rsid w:val="00C911E2"/>
    <w:rsid w:val="00C915AB"/>
    <w:rsid w:val="00C918DB"/>
    <w:rsid w:val="00C91ACE"/>
    <w:rsid w:val="00C91C35"/>
    <w:rsid w:val="00C92ADE"/>
    <w:rsid w:val="00C92D64"/>
    <w:rsid w:val="00C92E1A"/>
    <w:rsid w:val="00C932A7"/>
    <w:rsid w:val="00C9373D"/>
    <w:rsid w:val="00C94AFC"/>
    <w:rsid w:val="00C950FE"/>
    <w:rsid w:val="00C95B23"/>
    <w:rsid w:val="00C9651A"/>
    <w:rsid w:val="00C97099"/>
    <w:rsid w:val="00C97659"/>
    <w:rsid w:val="00C977A7"/>
    <w:rsid w:val="00CA0008"/>
    <w:rsid w:val="00CA10BC"/>
    <w:rsid w:val="00CA11DD"/>
    <w:rsid w:val="00CA11F2"/>
    <w:rsid w:val="00CA1501"/>
    <w:rsid w:val="00CA1C3D"/>
    <w:rsid w:val="00CA1F30"/>
    <w:rsid w:val="00CA2576"/>
    <w:rsid w:val="00CA3404"/>
    <w:rsid w:val="00CA416D"/>
    <w:rsid w:val="00CA52A9"/>
    <w:rsid w:val="00CA590E"/>
    <w:rsid w:val="00CA5EF4"/>
    <w:rsid w:val="00CA6018"/>
    <w:rsid w:val="00CA74DF"/>
    <w:rsid w:val="00CA7FAE"/>
    <w:rsid w:val="00CB0289"/>
    <w:rsid w:val="00CB095E"/>
    <w:rsid w:val="00CB0DD8"/>
    <w:rsid w:val="00CB0E20"/>
    <w:rsid w:val="00CB150B"/>
    <w:rsid w:val="00CB1F5B"/>
    <w:rsid w:val="00CB3330"/>
    <w:rsid w:val="00CB3A99"/>
    <w:rsid w:val="00CB3FA5"/>
    <w:rsid w:val="00CB50E2"/>
    <w:rsid w:val="00CB529B"/>
    <w:rsid w:val="00CB54C3"/>
    <w:rsid w:val="00CB553C"/>
    <w:rsid w:val="00CB6EB6"/>
    <w:rsid w:val="00CC00D6"/>
    <w:rsid w:val="00CC0B19"/>
    <w:rsid w:val="00CC1221"/>
    <w:rsid w:val="00CC1293"/>
    <w:rsid w:val="00CC26E8"/>
    <w:rsid w:val="00CC2E86"/>
    <w:rsid w:val="00CC318F"/>
    <w:rsid w:val="00CC3363"/>
    <w:rsid w:val="00CC38A1"/>
    <w:rsid w:val="00CC415B"/>
    <w:rsid w:val="00CC4CD4"/>
    <w:rsid w:val="00CC5303"/>
    <w:rsid w:val="00CC56A1"/>
    <w:rsid w:val="00CC5870"/>
    <w:rsid w:val="00CC5BAE"/>
    <w:rsid w:val="00CC5FE0"/>
    <w:rsid w:val="00CC603D"/>
    <w:rsid w:val="00CC6074"/>
    <w:rsid w:val="00CC6553"/>
    <w:rsid w:val="00CC773B"/>
    <w:rsid w:val="00CC78C1"/>
    <w:rsid w:val="00CC7A19"/>
    <w:rsid w:val="00CD00BF"/>
    <w:rsid w:val="00CD06C2"/>
    <w:rsid w:val="00CD075C"/>
    <w:rsid w:val="00CD0DD2"/>
    <w:rsid w:val="00CD13D1"/>
    <w:rsid w:val="00CD16DF"/>
    <w:rsid w:val="00CD24D3"/>
    <w:rsid w:val="00CD2FA1"/>
    <w:rsid w:val="00CD447A"/>
    <w:rsid w:val="00CD51CC"/>
    <w:rsid w:val="00CD592D"/>
    <w:rsid w:val="00CD69C8"/>
    <w:rsid w:val="00CD6ADF"/>
    <w:rsid w:val="00CD6BAB"/>
    <w:rsid w:val="00CD6E7B"/>
    <w:rsid w:val="00CD6F65"/>
    <w:rsid w:val="00CD7882"/>
    <w:rsid w:val="00CD7C36"/>
    <w:rsid w:val="00CD7C51"/>
    <w:rsid w:val="00CE0672"/>
    <w:rsid w:val="00CE0813"/>
    <w:rsid w:val="00CE1172"/>
    <w:rsid w:val="00CE1D9C"/>
    <w:rsid w:val="00CE20D5"/>
    <w:rsid w:val="00CE21F5"/>
    <w:rsid w:val="00CE3CCB"/>
    <w:rsid w:val="00CE3E48"/>
    <w:rsid w:val="00CE4781"/>
    <w:rsid w:val="00CE4926"/>
    <w:rsid w:val="00CE4F93"/>
    <w:rsid w:val="00CE53D5"/>
    <w:rsid w:val="00CE5ACC"/>
    <w:rsid w:val="00CE5F3C"/>
    <w:rsid w:val="00CE614F"/>
    <w:rsid w:val="00CE6361"/>
    <w:rsid w:val="00CE6701"/>
    <w:rsid w:val="00CE75A5"/>
    <w:rsid w:val="00CF02DE"/>
    <w:rsid w:val="00CF0C5C"/>
    <w:rsid w:val="00CF166D"/>
    <w:rsid w:val="00CF17B1"/>
    <w:rsid w:val="00CF18EB"/>
    <w:rsid w:val="00CF18F0"/>
    <w:rsid w:val="00CF273C"/>
    <w:rsid w:val="00CF2857"/>
    <w:rsid w:val="00CF380C"/>
    <w:rsid w:val="00CF3F96"/>
    <w:rsid w:val="00CF4602"/>
    <w:rsid w:val="00CF46D2"/>
    <w:rsid w:val="00CF4C22"/>
    <w:rsid w:val="00CF5230"/>
    <w:rsid w:val="00CF6078"/>
    <w:rsid w:val="00CF6D5A"/>
    <w:rsid w:val="00CF6D96"/>
    <w:rsid w:val="00CF7166"/>
    <w:rsid w:val="00CF7410"/>
    <w:rsid w:val="00CF77C8"/>
    <w:rsid w:val="00CF79AE"/>
    <w:rsid w:val="00CF7A14"/>
    <w:rsid w:val="00CF7C39"/>
    <w:rsid w:val="00D00879"/>
    <w:rsid w:val="00D00C01"/>
    <w:rsid w:val="00D00D24"/>
    <w:rsid w:val="00D00E70"/>
    <w:rsid w:val="00D00EE8"/>
    <w:rsid w:val="00D00F29"/>
    <w:rsid w:val="00D011D5"/>
    <w:rsid w:val="00D012F2"/>
    <w:rsid w:val="00D01655"/>
    <w:rsid w:val="00D0279C"/>
    <w:rsid w:val="00D02CC0"/>
    <w:rsid w:val="00D02EAF"/>
    <w:rsid w:val="00D0346A"/>
    <w:rsid w:val="00D035D8"/>
    <w:rsid w:val="00D036B2"/>
    <w:rsid w:val="00D03B83"/>
    <w:rsid w:val="00D03D46"/>
    <w:rsid w:val="00D03EF8"/>
    <w:rsid w:val="00D040BD"/>
    <w:rsid w:val="00D04AF9"/>
    <w:rsid w:val="00D05040"/>
    <w:rsid w:val="00D0525C"/>
    <w:rsid w:val="00D053E6"/>
    <w:rsid w:val="00D05870"/>
    <w:rsid w:val="00D05BE8"/>
    <w:rsid w:val="00D067B3"/>
    <w:rsid w:val="00D06A77"/>
    <w:rsid w:val="00D06D4D"/>
    <w:rsid w:val="00D07DAF"/>
    <w:rsid w:val="00D07E38"/>
    <w:rsid w:val="00D10B56"/>
    <w:rsid w:val="00D10C8C"/>
    <w:rsid w:val="00D11147"/>
    <w:rsid w:val="00D113B4"/>
    <w:rsid w:val="00D11752"/>
    <w:rsid w:val="00D11BE6"/>
    <w:rsid w:val="00D11D3B"/>
    <w:rsid w:val="00D11E35"/>
    <w:rsid w:val="00D11E7C"/>
    <w:rsid w:val="00D11EE7"/>
    <w:rsid w:val="00D122EF"/>
    <w:rsid w:val="00D13818"/>
    <w:rsid w:val="00D14AE5"/>
    <w:rsid w:val="00D164C7"/>
    <w:rsid w:val="00D17791"/>
    <w:rsid w:val="00D20822"/>
    <w:rsid w:val="00D20B46"/>
    <w:rsid w:val="00D20BDD"/>
    <w:rsid w:val="00D21A85"/>
    <w:rsid w:val="00D22252"/>
    <w:rsid w:val="00D22B32"/>
    <w:rsid w:val="00D22C24"/>
    <w:rsid w:val="00D22E9D"/>
    <w:rsid w:val="00D23692"/>
    <w:rsid w:val="00D254C5"/>
    <w:rsid w:val="00D25A00"/>
    <w:rsid w:val="00D264DB"/>
    <w:rsid w:val="00D266E9"/>
    <w:rsid w:val="00D26D12"/>
    <w:rsid w:val="00D277CC"/>
    <w:rsid w:val="00D27B32"/>
    <w:rsid w:val="00D27DE4"/>
    <w:rsid w:val="00D30408"/>
    <w:rsid w:val="00D304AA"/>
    <w:rsid w:val="00D30FC1"/>
    <w:rsid w:val="00D313A6"/>
    <w:rsid w:val="00D31A10"/>
    <w:rsid w:val="00D31EB9"/>
    <w:rsid w:val="00D32403"/>
    <w:rsid w:val="00D32442"/>
    <w:rsid w:val="00D32B14"/>
    <w:rsid w:val="00D334A6"/>
    <w:rsid w:val="00D3386F"/>
    <w:rsid w:val="00D33D4C"/>
    <w:rsid w:val="00D33D75"/>
    <w:rsid w:val="00D34292"/>
    <w:rsid w:val="00D3459D"/>
    <w:rsid w:val="00D34816"/>
    <w:rsid w:val="00D34FCC"/>
    <w:rsid w:val="00D3500C"/>
    <w:rsid w:val="00D35133"/>
    <w:rsid w:val="00D35189"/>
    <w:rsid w:val="00D35524"/>
    <w:rsid w:val="00D372B4"/>
    <w:rsid w:val="00D37702"/>
    <w:rsid w:val="00D406F3"/>
    <w:rsid w:val="00D4077A"/>
    <w:rsid w:val="00D40A3E"/>
    <w:rsid w:val="00D41883"/>
    <w:rsid w:val="00D42143"/>
    <w:rsid w:val="00D422F5"/>
    <w:rsid w:val="00D44301"/>
    <w:rsid w:val="00D4459E"/>
    <w:rsid w:val="00D453F0"/>
    <w:rsid w:val="00D45458"/>
    <w:rsid w:val="00D45FA2"/>
    <w:rsid w:val="00D464E8"/>
    <w:rsid w:val="00D47067"/>
    <w:rsid w:val="00D5000C"/>
    <w:rsid w:val="00D5126E"/>
    <w:rsid w:val="00D514D7"/>
    <w:rsid w:val="00D51942"/>
    <w:rsid w:val="00D5264B"/>
    <w:rsid w:val="00D534BE"/>
    <w:rsid w:val="00D5430B"/>
    <w:rsid w:val="00D54465"/>
    <w:rsid w:val="00D5573B"/>
    <w:rsid w:val="00D55ADA"/>
    <w:rsid w:val="00D55EC5"/>
    <w:rsid w:val="00D5695C"/>
    <w:rsid w:val="00D5702A"/>
    <w:rsid w:val="00D6034A"/>
    <w:rsid w:val="00D6144E"/>
    <w:rsid w:val="00D624C8"/>
    <w:rsid w:val="00D62DC6"/>
    <w:rsid w:val="00D62EA5"/>
    <w:rsid w:val="00D62FBF"/>
    <w:rsid w:val="00D63B61"/>
    <w:rsid w:val="00D64280"/>
    <w:rsid w:val="00D64CB7"/>
    <w:rsid w:val="00D64F83"/>
    <w:rsid w:val="00D6689F"/>
    <w:rsid w:val="00D66E71"/>
    <w:rsid w:val="00D66FAA"/>
    <w:rsid w:val="00D66FC3"/>
    <w:rsid w:val="00D67257"/>
    <w:rsid w:val="00D67CDD"/>
    <w:rsid w:val="00D7001A"/>
    <w:rsid w:val="00D70376"/>
    <w:rsid w:val="00D706FB"/>
    <w:rsid w:val="00D70A62"/>
    <w:rsid w:val="00D70C19"/>
    <w:rsid w:val="00D7177F"/>
    <w:rsid w:val="00D71F7D"/>
    <w:rsid w:val="00D72438"/>
    <w:rsid w:val="00D72908"/>
    <w:rsid w:val="00D72FDF"/>
    <w:rsid w:val="00D73A14"/>
    <w:rsid w:val="00D73BB5"/>
    <w:rsid w:val="00D740BD"/>
    <w:rsid w:val="00D741B4"/>
    <w:rsid w:val="00D74A32"/>
    <w:rsid w:val="00D74E11"/>
    <w:rsid w:val="00D75528"/>
    <w:rsid w:val="00D75A7F"/>
    <w:rsid w:val="00D75A8A"/>
    <w:rsid w:val="00D76356"/>
    <w:rsid w:val="00D76905"/>
    <w:rsid w:val="00D7711E"/>
    <w:rsid w:val="00D80E6F"/>
    <w:rsid w:val="00D820A7"/>
    <w:rsid w:val="00D821EA"/>
    <w:rsid w:val="00D826D1"/>
    <w:rsid w:val="00D82DD1"/>
    <w:rsid w:val="00D82F36"/>
    <w:rsid w:val="00D834C3"/>
    <w:rsid w:val="00D83F3D"/>
    <w:rsid w:val="00D840AC"/>
    <w:rsid w:val="00D84362"/>
    <w:rsid w:val="00D845BF"/>
    <w:rsid w:val="00D84EE6"/>
    <w:rsid w:val="00D85D74"/>
    <w:rsid w:val="00D86526"/>
    <w:rsid w:val="00D86CE5"/>
    <w:rsid w:val="00D86EC5"/>
    <w:rsid w:val="00D87024"/>
    <w:rsid w:val="00D872E6"/>
    <w:rsid w:val="00D87716"/>
    <w:rsid w:val="00D87FFA"/>
    <w:rsid w:val="00D9010A"/>
    <w:rsid w:val="00D92520"/>
    <w:rsid w:val="00D92630"/>
    <w:rsid w:val="00D92A4F"/>
    <w:rsid w:val="00D92C2D"/>
    <w:rsid w:val="00D93E95"/>
    <w:rsid w:val="00D93F79"/>
    <w:rsid w:val="00D95382"/>
    <w:rsid w:val="00D965A6"/>
    <w:rsid w:val="00D96EA3"/>
    <w:rsid w:val="00D971D4"/>
    <w:rsid w:val="00D972EA"/>
    <w:rsid w:val="00D978FD"/>
    <w:rsid w:val="00D979B7"/>
    <w:rsid w:val="00D97EF4"/>
    <w:rsid w:val="00DA04D7"/>
    <w:rsid w:val="00DA0986"/>
    <w:rsid w:val="00DA0A7C"/>
    <w:rsid w:val="00DA0B31"/>
    <w:rsid w:val="00DA0D55"/>
    <w:rsid w:val="00DA144B"/>
    <w:rsid w:val="00DA1493"/>
    <w:rsid w:val="00DA1552"/>
    <w:rsid w:val="00DA16B9"/>
    <w:rsid w:val="00DA1CD9"/>
    <w:rsid w:val="00DA2117"/>
    <w:rsid w:val="00DA23C2"/>
    <w:rsid w:val="00DA24F5"/>
    <w:rsid w:val="00DA3028"/>
    <w:rsid w:val="00DA33F6"/>
    <w:rsid w:val="00DA51E6"/>
    <w:rsid w:val="00DA5294"/>
    <w:rsid w:val="00DA5444"/>
    <w:rsid w:val="00DA553D"/>
    <w:rsid w:val="00DA56D0"/>
    <w:rsid w:val="00DA58AE"/>
    <w:rsid w:val="00DA67D9"/>
    <w:rsid w:val="00DA764D"/>
    <w:rsid w:val="00DA7999"/>
    <w:rsid w:val="00DA7AD2"/>
    <w:rsid w:val="00DA7C04"/>
    <w:rsid w:val="00DB04A2"/>
    <w:rsid w:val="00DB1B7C"/>
    <w:rsid w:val="00DB1E3C"/>
    <w:rsid w:val="00DB1F92"/>
    <w:rsid w:val="00DB24A9"/>
    <w:rsid w:val="00DB28C7"/>
    <w:rsid w:val="00DB29C9"/>
    <w:rsid w:val="00DB2CC4"/>
    <w:rsid w:val="00DB3229"/>
    <w:rsid w:val="00DB333A"/>
    <w:rsid w:val="00DB35E5"/>
    <w:rsid w:val="00DB3DAE"/>
    <w:rsid w:val="00DB3F7E"/>
    <w:rsid w:val="00DB4244"/>
    <w:rsid w:val="00DB56B2"/>
    <w:rsid w:val="00DB5773"/>
    <w:rsid w:val="00DB62C1"/>
    <w:rsid w:val="00DB7332"/>
    <w:rsid w:val="00DB7AC8"/>
    <w:rsid w:val="00DB7F6A"/>
    <w:rsid w:val="00DC0521"/>
    <w:rsid w:val="00DC105C"/>
    <w:rsid w:val="00DC1D78"/>
    <w:rsid w:val="00DC2A1E"/>
    <w:rsid w:val="00DC2CE6"/>
    <w:rsid w:val="00DC38BB"/>
    <w:rsid w:val="00DC430F"/>
    <w:rsid w:val="00DC45B4"/>
    <w:rsid w:val="00DC4D55"/>
    <w:rsid w:val="00DC5006"/>
    <w:rsid w:val="00DC502B"/>
    <w:rsid w:val="00DC5787"/>
    <w:rsid w:val="00DC63A9"/>
    <w:rsid w:val="00DC688D"/>
    <w:rsid w:val="00DC6B64"/>
    <w:rsid w:val="00DC6E45"/>
    <w:rsid w:val="00DC7574"/>
    <w:rsid w:val="00DD01AE"/>
    <w:rsid w:val="00DD0C7C"/>
    <w:rsid w:val="00DD10E0"/>
    <w:rsid w:val="00DD129D"/>
    <w:rsid w:val="00DD1688"/>
    <w:rsid w:val="00DD1EF1"/>
    <w:rsid w:val="00DD31BF"/>
    <w:rsid w:val="00DD441E"/>
    <w:rsid w:val="00DD5566"/>
    <w:rsid w:val="00DD5716"/>
    <w:rsid w:val="00DD5B3D"/>
    <w:rsid w:val="00DD5F9E"/>
    <w:rsid w:val="00DD6F4B"/>
    <w:rsid w:val="00DD727E"/>
    <w:rsid w:val="00DD7532"/>
    <w:rsid w:val="00DD77A1"/>
    <w:rsid w:val="00DE044B"/>
    <w:rsid w:val="00DE06D7"/>
    <w:rsid w:val="00DE130F"/>
    <w:rsid w:val="00DE1487"/>
    <w:rsid w:val="00DE1C3A"/>
    <w:rsid w:val="00DE2E99"/>
    <w:rsid w:val="00DE3473"/>
    <w:rsid w:val="00DE4227"/>
    <w:rsid w:val="00DE5664"/>
    <w:rsid w:val="00DE5C5C"/>
    <w:rsid w:val="00DE5D1C"/>
    <w:rsid w:val="00DE6141"/>
    <w:rsid w:val="00DE62E9"/>
    <w:rsid w:val="00DE64B4"/>
    <w:rsid w:val="00DE79F4"/>
    <w:rsid w:val="00DF07AF"/>
    <w:rsid w:val="00DF10A5"/>
    <w:rsid w:val="00DF183C"/>
    <w:rsid w:val="00DF19E1"/>
    <w:rsid w:val="00DF2C51"/>
    <w:rsid w:val="00DF3373"/>
    <w:rsid w:val="00DF3842"/>
    <w:rsid w:val="00DF415D"/>
    <w:rsid w:val="00DF5005"/>
    <w:rsid w:val="00DF6D26"/>
    <w:rsid w:val="00DF7378"/>
    <w:rsid w:val="00DF7F86"/>
    <w:rsid w:val="00E00984"/>
    <w:rsid w:val="00E009F9"/>
    <w:rsid w:val="00E0100D"/>
    <w:rsid w:val="00E019EE"/>
    <w:rsid w:val="00E01C65"/>
    <w:rsid w:val="00E02440"/>
    <w:rsid w:val="00E02995"/>
    <w:rsid w:val="00E02B20"/>
    <w:rsid w:val="00E02C55"/>
    <w:rsid w:val="00E02F4C"/>
    <w:rsid w:val="00E03014"/>
    <w:rsid w:val="00E04B14"/>
    <w:rsid w:val="00E057B6"/>
    <w:rsid w:val="00E05B08"/>
    <w:rsid w:val="00E0621F"/>
    <w:rsid w:val="00E0627C"/>
    <w:rsid w:val="00E068CD"/>
    <w:rsid w:val="00E0719F"/>
    <w:rsid w:val="00E073F3"/>
    <w:rsid w:val="00E077BD"/>
    <w:rsid w:val="00E07872"/>
    <w:rsid w:val="00E07C23"/>
    <w:rsid w:val="00E10997"/>
    <w:rsid w:val="00E10A83"/>
    <w:rsid w:val="00E10D4B"/>
    <w:rsid w:val="00E10D80"/>
    <w:rsid w:val="00E10E85"/>
    <w:rsid w:val="00E11C1D"/>
    <w:rsid w:val="00E11D95"/>
    <w:rsid w:val="00E11DFC"/>
    <w:rsid w:val="00E127CB"/>
    <w:rsid w:val="00E12A41"/>
    <w:rsid w:val="00E12BAC"/>
    <w:rsid w:val="00E13D26"/>
    <w:rsid w:val="00E160B3"/>
    <w:rsid w:val="00E167AC"/>
    <w:rsid w:val="00E20721"/>
    <w:rsid w:val="00E20A50"/>
    <w:rsid w:val="00E20AD3"/>
    <w:rsid w:val="00E20C7F"/>
    <w:rsid w:val="00E21002"/>
    <w:rsid w:val="00E216F5"/>
    <w:rsid w:val="00E2170F"/>
    <w:rsid w:val="00E21DD4"/>
    <w:rsid w:val="00E22081"/>
    <w:rsid w:val="00E22214"/>
    <w:rsid w:val="00E22705"/>
    <w:rsid w:val="00E2342E"/>
    <w:rsid w:val="00E236F5"/>
    <w:rsid w:val="00E239A1"/>
    <w:rsid w:val="00E23E73"/>
    <w:rsid w:val="00E24246"/>
    <w:rsid w:val="00E2440F"/>
    <w:rsid w:val="00E24722"/>
    <w:rsid w:val="00E24743"/>
    <w:rsid w:val="00E25168"/>
    <w:rsid w:val="00E25361"/>
    <w:rsid w:val="00E2585C"/>
    <w:rsid w:val="00E25BBA"/>
    <w:rsid w:val="00E25C61"/>
    <w:rsid w:val="00E263CB"/>
    <w:rsid w:val="00E26672"/>
    <w:rsid w:val="00E26996"/>
    <w:rsid w:val="00E26A4C"/>
    <w:rsid w:val="00E27B27"/>
    <w:rsid w:val="00E27B55"/>
    <w:rsid w:val="00E30534"/>
    <w:rsid w:val="00E30761"/>
    <w:rsid w:val="00E30AD8"/>
    <w:rsid w:val="00E31026"/>
    <w:rsid w:val="00E31302"/>
    <w:rsid w:val="00E3162E"/>
    <w:rsid w:val="00E318C5"/>
    <w:rsid w:val="00E32429"/>
    <w:rsid w:val="00E325B3"/>
    <w:rsid w:val="00E3296D"/>
    <w:rsid w:val="00E33205"/>
    <w:rsid w:val="00E33402"/>
    <w:rsid w:val="00E33600"/>
    <w:rsid w:val="00E3415A"/>
    <w:rsid w:val="00E3444C"/>
    <w:rsid w:val="00E345F9"/>
    <w:rsid w:val="00E34678"/>
    <w:rsid w:val="00E349E3"/>
    <w:rsid w:val="00E34CE3"/>
    <w:rsid w:val="00E35D48"/>
    <w:rsid w:val="00E36461"/>
    <w:rsid w:val="00E370AB"/>
    <w:rsid w:val="00E37268"/>
    <w:rsid w:val="00E37A63"/>
    <w:rsid w:val="00E37AB4"/>
    <w:rsid w:val="00E37C08"/>
    <w:rsid w:val="00E37C10"/>
    <w:rsid w:val="00E40619"/>
    <w:rsid w:val="00E4072F"/>
    <w:rsid w:val="00E4146F"/>
    <w:rsid w:val="00E41679"/>
    <w:rsid w:val="00E420FE"/>
    <w:rsid w:val="00E4226F"/>
    <w:rsid w:val="00E424C5"/>
    <w:rsid w:val="00E4269D"/>
    <w:rsid w:val="00E429B0"/>
    <w:rsid w:val="00E429BD"/>
    <w:rsid w:val="00E434B4"/>
    <w:rsid w:val="00E43A89"/>
    <w:rsid w:val="00E43BAE"/>
    <w:rsid w:val="00E445F7"/>
    <w:rsid w:val="00E44A3F"/>
    <w:rsid w:val="00E44B07"/>
    <w:rsid w:val="00E44F5B"/>
    <w:rsid w:val="00E45C31"/>
    <w:rsid w:val="00E46E4B"/>
    <w:rsid w:val="00E50074"/>
    <w:rsid w:val="00E50656"/>
    <w:rsid w:val="00E5074C"/>
    <w:rsid w:val="00E50D3F"/>
    <w:rsid w:val="00E5285E"/>
    <w:rsid w:val="00E52D03"/>
    <w:rsid w:val="00E5370B"/>
    <w:rsid w:val="00E54386"/>
    <w:rsid w:val="00E5442A"/>
    <w:rsid w:val="00E54751"/>
    <w:rsid w:val="00E54893"/>
    <w:rsid w:val="00E5762B"/>
    <w:rsid w:val="00E578FF"/>
    <w:rsid w:val="00E57B96"/>
    <w:rsid w:val="00E60A70"/>
    <w:rsid w:val="00E615F2"/>
    <w:rsid w:val="00E61637"/>
    <w:rsid w:val="00E6167E"/>
    <w:rsid w:val="00E61EDD"/>
    <w:rsid w:val="00E61FFA"/>
    <w:rsid w:val="00E6201E"/>
    <w:rsid w:val="00E6227F"/>
    <w:rsid w:val="00E63258"/>
    <w:rsid w:val="00E639FB"/>
    <w:rsid w:val="00E643FB"/>
    <w:rsid w:val="00E64B25"/>
    <w:rsid w:val="00E64D17"/>
    <w:rsid w:val="00E6561C"/>
    <w:rsid w:val="00E65752"/>
    <w:rsid w:val="00E657A0"/>
    <w:rsid w:val="00E65960"/>
    <w:rsid w:val="00E65C90"/>
    <w:rsid w:val="00E65D3D"/>
    <w:rsid w:val="00E6629C"/>
    <w:rsid w:val="00E66E1D"/>
    <w:rsid w:val="00E67621"/>
    <w:rsid w:val="00E676B1"/>
    <w:rsid w:val="00E70173"/>
    <w:rsid w:val="00E7058D"/>
    <w:rsid w:val="00E7077F"/>
    <w:rsid w:val="00E70BA1"/>
    <w:rsid w:val="00E70BBB"/>
    <w:rsid w:val="00E7121A"/>
    <w:rsid w:val="00E71DE2"/>
    <w:rsid w:val="00E720D1"/>
    <w:rsid w:val="00E72706"/>
    <w:rsid w:val="00E729C3"/>
    <w:rsid w:val="00E72BC4"/>
    <w:rsid w:val="00E735AE"/>
    <w:rsid w:val="00E73A34"/>
    <w:rsid w:val="00E73A65"/>
    <w:rsid w:val="00E74034"/>
    <w:rsid w:val="00E74116"/>
    <w:rsid w:val="00E747EA"/>
    <w:rsid w:val="00E74F94"/>
    <w:rsid w:val="00E75C35"/>
    <w:rsid w:val="00E77635"/>
    <w:rsid w:val="00E77AA8"/>
    <w:rsid w:val="00E77AC4"/>
    <w:rsid w:val="00E77D77"/>
    <w:rsid w:val="00E80156"/>
    <w:rsid w:val="00E80DB9"/>
    <w:rsid w:val="00E82550"/>
    <w:rsid w:val="00E8291D"/>
    <w:rsid w:val="00E83209"/>
    <w:rsid w:val="00E84E8B"/>
    <w:rsid w:val="00E85466"/>
    <w:rsid w:val="00E85D21"/>
    <w:rsid w:val="00E85F6B"/>
    <w:rsid w:val="00E863F6"/>
    <w:rsid w:val="00E8755A"/>
    <w:rsid w:val="00E878B9"/>
    <w:rsid w:val="00E8790C"/>
    <w:rsid w:val="00E87CC5"/>
    <w:rsid w:val="00E90415"/>
    <w:rsid w:val="00E9050F"/>
    <w:rsid w:val="00E905AA"/>
    <w:rsid w:val="00E90D3B"/>
    <w:rsid w:val="00E9116E"/>
    <w:rsid w:val="00E91ED3"/>
    <w:rsid w:val="00E9201E"/>
    <w:rsid w:val="00E924D2"/>
    <w:rsid w:val="00E9277F"/>
    <w:rsid w:val="00E930C2"/>
    <w:rsid w:val="00E93416"/>
    <w:rsid w:val="00E9422F"/>
    <w:rsid w:val="00E9486E"/>
    <w:rsid w:val="00E94B2C"/>
    <w:rsid w:val="00E94CC3"/>
    <w:rsid w:val="00E9525B"/>
    <w:rsid w:val="00E96033"/>
    <w:rsid w:val="00E97C2C"/>
    <w:rsid w:val="00E97EB8"/>
    <w:rsid w:val="00EA0678"/>
    <w:rsid w:val="00EA12EB"/>
    <w:rsid w:val="00EA179B"/>
    <w:rsid w:val="00EA17E9"/>
    <w:rsid w:val="00EA1829"/>
    <w:rsid w:val="00EA1A15"/>
    <w:rsid w:val="00EA1AD3"/>
    <w:rsid w:val="00EA1CD4"/>
    <w:rsid w:val="00EA1D3F"/>
    <w:rsid w:val="00EA307B"/>
    <w:rsid w:val="00EA32D1"/>
    <w:rsid w:val="00EA3319"/>
    <w:rsid w:val="00EA3427"/>
    <w:rsid w:val="00EA36F2"/>
    <w:rsid w:val="00EA3DDE"/>
    <w:rsid w:val="00EA5471"/>
    <w:rsid w:val="00EA7647"/>
    <w:rsid w:val="00EA7727"/>
    <w:rsid w:val="00EA79E2"/>
    <w:rsid w:val="00EB1EE3"/>
    <w:rsid w:val="00EB2663"/>
    <w:rsid w:val="00EB3276"/>
    <w:rsid w:val="00EB3E53"/>
    <w:rsid w:val="00EB3F74"/>
    <w:rsid w:val="00EB422D"/>
    <w:rsid w:val="00EB5F35"/>
    <w:rsid w:val="00EB6466"/>
    <w:rsid w:val="00EB6D36"/>
    <w:rsid w:val="00EB6DC3"/>
    <w:rsid w:val="00EB70AE"/>
    <w:rsid w:val="00EB77E6"/>
    <w:rsid w:val="00EC0700"/>
    <w:rsid w:val="00EC0F60"/>
    <w:rsid w:val="00EC173C"/>
    <w:rsid w:val="00EC1B35"/>
    <w:rsid w:val="00EC1D41"/>
    <w:rsid w:val="00EC1E46"/>
    <w:rsid w:val="00EC2402"/>
    <w:rsid w:val="00EC2B43"/>
    <w:rsid w:val="00EC37B3"/>
    <w:rsid w:val="00EC3ECD"/>
    <w:rsid w:val="00EC4235"/>
    <w:rsid w:val="00EC5342"/>
    <w:rsid w:val="00EC6078"/>
    <w:rsid w:val="00EC639A"/>
    <w:rsid w:val="00EC6670"/>
    <w:rsid w:val="00EC676E"/>
    <w:rsid w:val="00EC6AC5"/>
    <w:rsid w:val="00EC6B99"/>
    <w:rsid w:val="00EC79BC"/>
    <w:rsid w:val="00EC7B0F"/>
    <w:rsid w:val="00EC7D5E"/>
    <w:rsid w:val="00ED0166"/>
    <w:rsid w:val="00ED064B"/>
    <w:rsid w:val="00ED073C"/>
    <w:rsid w:val="00ED17C8"/>
    <w:rsid w:val="00ED1AEF"/>
    <w:rsid w:val="00ED1CF7"/>
    <w:rsid w:val="00ED241C"/>
    <w:rsid w:val="00ED2517"/>
    <w:rsid w:val="00ED386D"/>
    <w:rsid w:val="00ED47D3"/>
    <w:rsid w:val="00ED49DE"/>
    <w:rsid w:val="00ED549D"/>
    <w:rsid w:val="00ED56F0"/>
    <w:rsid w:val="00ED5B18"/>
    <w:rsid w:val="00ED5DEF"/>
    <w:rsid w:val="00ED62EE"/>
    <w:rsid w:val="00ED63F8"/>
    <w:rsid w:val="00ED63FB"/>
    <w:rsid w:val="00ED64FB"/>
    <w:rsid w:val="00ED6C4D"/>
    <w:rsid w:val="00ED6F09"/>
    <w:rsid w:val="00ED724F"/>
    <w:rsid w:val="00ED7F25"/>
    <w:rsid w:val="00EE0248"/>
    <w:rsid w:val="00EE03F7"/>
    <w:rsid w:val="00EE0670"/>
    <w:rsid w:val="00EE08A1"/>
    <w:rsid w:val="00EE09BC"/>
    <w:rsid w:val="00EE14D6"/>
    <w:rsid w:val="00EE16B9"/>
    <w:rsid w:val="00EE265F"/>
    <w:rsid w:val="00EE2A42"/>
    <w:rsid w:val="00EE348C"/>
    <w:rsid w:val="00EE37F3"/>
    <w:rsid w:val="00EE3FF9"/>
    <w:rsid w:val="00EE41A0"/>
    <w:rsid w:val="00EE435E"/>
    <w:rsid w:val="00EE45A5"/>
    <w:rsid w:val="00EE4643"/>
    <w:rsid w:val="00EE46CA"/>
    <w:rsid w:val="00EE4731"/>
    <w:rsid w:val="00EE494C"/>
    <w:rsid w:val="00EE4957"/>
    <w:rsid w:val="00EE538F"/>
    <w:rsid w:val="00EE5D9E"/>
    <w:rsid w:val="00EE5E6A"/>
    <w:rsid w:val="00EE653E"/>
    <w:rsid w:val="00EE6B3E"/>
    <w:rsid w:val="00EF0D1D"/>
    <w:rsid w:val="00EF152F"/>
    <w:rsid w:val="00EF1612"/>
    <w:rsid w:val="00EF1D1A"/>
    <w:rsid w:val="00EF2181"/>
    <w:rsid w:val="00EF2563"/>
    <w:rsid w:val="00EF2FEF"/>
    <w:rsid w:val="00EF3907"/>
    <w:rsid w:val="00EF3C9E"/>
    <w:rsid w:val="00EF412F"/>
    <w:rsid w:val="00EF44B4"/>
    <w:rsid w:val="00EF481B"/>
    <w:rsid w:val="00EF50C4"/>
    <w:rsid w:val="00EF5CA3"/>
    <w:rsid w:val="00EF7247"/>
    <w:rsid w:val="00EF7267"/>
    <w:rsid w:val="00EF7432"/>
    <w:rsid w:val="00F005DF"/>
    <w:rsid w:val="00F00EDF"/>
    <w:rsid w:val="00F00F2E"/>
    <w:rsid w:val="00F012B0"/>
    <w:rsid w:val="00F0176C"/>
    <w:rsid w:val="00F028A1"/>
    <w:rsid w:val="00F02E71"/>
    <w:rsid w:val="00F037D4"/>
    <w:rsid w:val="00F038AD"/>
    <w:rsid w:val="00F03B83"/>
    <w:rsid w:val="00F04980"/>
    <w:rsid w:val="00F04B36"/>
    <w:rsid w:val="00F06296"/>
    <w:rsid w:val="00F0674C"/>
    <w:rsid w:val="00F06851"/>
    <w:rsid w:val="00F069F6"/>
    <w:rsid w:val="00F0724A"/>
    <w:rsid w:val="00F072ED"/>
    <w:rsid w:val="00F07D8D"/>
    <w:rsid w:val="00F07E28"/>
    <w:rsid w:val="00F105A6"/>
    <w:rsid w:val="00F10FD3"/>
    <w:rsid w:val="00F1113F"/>
    <w:rsid w:val="00F11577"/>
    <w:rsid w:val="00F139D0"/>
    <w:rsid w:val="00F13BBD"/>
    <w:rsid w:val="00F14392"/>
    <w:rsid w:val="00F14807"/>
    <w:rsid w:val="00F14F7C"/>
    <w:rsid w:val="00F153C0"/>
    <w:rsid w:val="00F15618"/>
    <w:rsid w:val="00F15903"/>
    <w:rsid w:val="00F15D40"/>
    <w:rsid w:val="00F15FF1"/>
    <w:rsid w:val="00F163E4"/>
    <w:rsid w:val="00F164A5"/>
    <w:rsid w:val="00F165AD"/>
    <w:rsid w:val="00F16ABB"/>
    <w:rsid w:val="00F16F90"/>
    <w:rsid w:val="00F1779F"/>
    <w:rsid w:val="00F17D56"/>
    <w:rsid w:val="00F17EAB"/>
    <w:rsid w:val="00F2057D"/>
    <w:rsid w:val="00F21565"/>
    <w:rsid w:val="00F21CEA"/>
    <w:rsid w:val="00F21EC6"/>
    <w:rsid w:val="00F22087"/>
    <w:rsid w:val="00F235F4"/>
    <w:rsid w:val="00F23B06"/>
    <w:rsid w:val="00F25A70"/>
    <w:rsid w:val="00F26A2F"/>
    <w:rsid w:val="00F26E63"/>
    <w:rsid w:val="00F2759A"/>
    <w:rsid w:val="00F27906"/>
    <w:rsid w:val="00F30C08"/>
    <w:rsid w:val="00F31C0A"/>
    <w:rsid w:val="00F321E3"/>
    <w:rsid w:val="00F326D0"/>
    <w:rsid w:val="00F333BC"/>
    <w:rsid w:val="00F33BAB"/>
    <w:rsid w:val="00F33E4C"/>
    <w:rsid w:val="00F3498D"/>
    <w:rsid w:val="00F35778"/>
    <w:rsid w:val="00F35DBF"/>
    <w:rsid w:val="00F36317"/>
    <w:rsid w:val="00F3686F"/>
    <w:rsid w:val="00F36CF9"/>
    <w:rsid w:val="00F37474"/>
    <w:rsid w:val="00F37E30"/>
    <w:rsid w:val="00F400AE"/>
    <w:rsid w:val="00F40749"/>
    <w:rsid w:val="00F40B3F"/>
    <w:rsid w:val="00F42DFC"/>
    <w:rsid w:val="00F43571"/>
    <w:rsid w:val="00F43D5E"/>
    <w:rsid w:val="00F45576"/>
    <w:rsid w:val="00F45C1F"/>
    <w:rsid w:val="00F46007"/>
    <w:rsid w:val="00F46AC1"/>
    <w:rsid w:val="00F473DE"/>
    <w:rsid w:val="00F473FE"/>
    <w:rsid w:val="00F474FA"/>
    <w:rsid w:val="00F47B24"/>
    <w:rsid w:val="00F50373"/>
    <w:rsid w:val="00F50995"/>
    <w:rsid w:val="00F509D0"/>
    <w:rsid w:val="00F51448"/>
    <w:rsid w:val="00F51AAD"/>
    <w:rsid w:val="00F5254D"/>
    <w:rsid w:val="00F527E5"/>
    <w:rsid w:val="00F5293A"/>
    <w:rsid w:val="00F53AB8"/>
    <w:rsid w:val="00F53B47"/>
    <w:rsid w:val="00F53FA5"/>
    <w:rsid w:val="00F54983"/>
    <w:rsid w:val="00F552F4"/>
    <w:rsid w:val="00F55AFB"/>
    <w:rsid w:val="00F55D3D"/>
    <w:rsid w:val="00F56120"/>
    <w:rsid w:val="00F5637B"/>
    <w:rsid w:val="00F56D74"/>
    <w:rsid w:val="00F60160"/>
    <w:rsid w:val="00F6020A"/>
    <w:rsid w:val="00F606FF"/>
    <w:rsid w:val="00F60F34"/>
    <w:rsid w:val="00F61DD1"/>
    <w:rsid w:val="00F62034"/>
    <w:rsid w:val="00F62BC1"/>
    <w:rsid w:val="00F62BED"/>
    <w:rsid w:val="00F62E9D"/>
    <w:rsid w:val="00F630E3"/>
    <w:rsid w:val="00F6320C"/>
    <w:rsid w:val="00F6435C"/>
    <w:rsid w:val="00F65A26"/>
    <w:rsid w:val="00F65B2B"/>
    <w:rsid w:val="00F65C0F"/>
    <w:rsid w:val="00F6619C"/>
    <w:rsid w:val="00F66AF9"/>
    <w:rsid w:val="00F66D6C"/>
    <w:rsid w:val="00F66E15"/>
    <w:rsid w:val="00F66EA3"/>
    <w:rsid w:val="00F67138"/>
    <w:rsid w:val="00F6726B"/>
    <w:rsid w:val="00F679E6"/>
    <w:rsid w:val="00F70128"/>
    <w:rsid w:val="00F7029D"/>
    <w:rsid w:val="00F717CD"/>
    <w:rsid w:val="00F7194E"/>
    <w:rsid w:val="00F71F2E"/>
    <w:rsid w:val="00F7275A"/>
    <w:rsid w:val="00F72D7C"/>
    <w:rsid w:val="00F72D9F"/>
    <w:rsid w:val="00F73243"/>
    <w:rsid w:val="00F733FD"/>
    <w:rsid w:val="00F7372A"/>
    <w:rsid w:val="00F7377F"/>
    <w:rsid w:val="00F737C1"/>
    <w:rsid w:val="00F738DD"/>
    <w:rsid w:val="00F73DC7"/>
    <w:rsid w:val="00F742A7"/>
    <w:rsid w:val="00F74664"/>
    <w:rsid w:val="00F74791"/>
    <w:rsid w:val="00F747CF"/>
    <w:rsid w:val="00F75523"/>
    <w:rsid w:val="00F7666F"/>
    <w:rsid w:val="00F7732D"/>
    <w:rsid w:val="00F77898"/>
    <w:rsid w:val="00F77B26"/>
    <w:rsid w:val="00F8029E"/>
    <w:rsid w:val="00F8086D"/>
    <w:rsid w:val="00F81191"/>
    <w:rsid w:val="00F81A90"/>
    <w:rsid w:val="00F81BA5"/>
    <w:rsid w:val="00F81C14"/>
    <w:rsid w:val="00F822B2"/>
    <w:rsid w:val="00F8247A"/>
    <w:rsid w:val="00F82926"/>
    <w:rsid w:val="00F82DCA"/>
    <w:rsid w:val="00F8388A"/>
    <w:rsid w:val="00F83B01"/>
    <w:rsid w:val="00F83EAA"/>
    <w:rsid w:val="00F84C22"/>
    <w:rsid w:val="00F8515E"/>
    <w:rsid w:val="00F85437"/>
    <w:rsid w:val="00F85893"/>
    <w:rsid w:val="00F85B7F"/>
    <w:rsid w:val="00F85BB2"/>
    <w:rsid w:val="00F85D1B"/>
    <w:rsid w:val="00F864DD"/>
    <w:rsid w:val="00F86A0A"/>
    <w:rsid w:val="00F86B34"/>
    <w:rsid w:val="00F870E3"/>
    <w:rsid w:val="00F87297"/>
    <w:rsid w:val="00F87A2B"/>
    <w:rsid w:val="00F87D58"/>
    <w:rsid w:val="00F90050"/>
    <w:rsid w:val="00F90A9F"/>
    <w:rsid w:val="00F91035"/>
    <w:rsid w:val="00F927EF"/>
    <w:rsid w:val="00F92877"/>
    <w:rsid w:val="00F928BD"/>
    <w:rsid w:val="00F9304F"/>
    <w:rsid w:val="00F93C8A"/>
    <w:rsid w:val="00F9408A"/>
    <w:rsid w:val="00F946DE"/>
    <w:rsid w:val="00F9472A"/>
    <w:rsid w:val="00F95066"/>
    <w:rsid w:val="00F951E6"/>
    <w:rsid w:val="00F953B6"/>
    <w:rsid w:val="00F95E47"/>
    <w:rsid w:val="00F95F30"/>
    <w:rsid w:val="00F96090"/>
    <w:rsid w:val="00F96D49"/>
    <w:rsid w:val="00FA09B7"/>
    <w:rsid w:val="00FA115A"/>
    <w:rsid w:val="00FA1513"/>
    <w:rsid w:val="00FA1519"/>
    <w:rsid w:val="00FA1CC3"/>
    <w:rsid w:val="00FA1E41"/>
    <w:rsid w:val="00FA1F6D"/>
    <w:rsid w:val="00FA257E"/>
    <w:rsid w:val="00FA31A1"/>
    <w:rsid w:val="00FA31C4"/>
    <w:rsid w:val="00FA3629"/>
    <w:rsid w:val="00FA4312"/>
    <w:rsid w:val="00FA594A"/>
    <w:rsid w:val="00FA5AD8"/>
    <w:rsid w:val="00FA5FE6"/>
    <w:rsid w:val="00FA67AF"/>
    <w:rsid w:val="00FA69F0"/>
    <w:rsid w:val="00FA7753"/>
    <w:rsid w:val="00FA77B3"/>
    <w:rsid w:val="00FA78C0"/>
    <w:rsid w:val="00FA7F2F"/>
    <w:rsid w:val="00FB06EB"/>
    <w:rsid w:val="00FB0DB7"/>
    <w:rsid w:val="00FB105C"/>
    <w:rsid w:val="00FB11AD"/>
    <w:rsid w:val="00FB136C"/>
    <w:rsid w:val="00FB160B"/>
    <w:rsid w:val="00FB1698"/>
    <w:rsid w:val="00FB1D1C"/>
    <w:rsid w:val="00FB2034"/>
    <w:rsid w:val="00FB20DE"/>
    <w:rsid w:val="00FB30A8"/>
    <w:rsid w:val="00FB31E7"/>
    <w:rsid w:val="00FB3281"/>
    <w:rsid w:val="00FB338C"/>
    <w:rsid w:val="00FB3FCE"/>
    <w:rsid w:val="00FB43D2"/>
    <w:rsid w:val="00FB5090"/>
    <w:rsid w:val="00FB58F7"/>
    <w:rsid w:val="00FB5ED7"/>
    <w:rsid w:val="00FB5F16"/>
    <w:rsid w:val="00FB648F"/>
    <w:rsid w:val="00FB6662"/>
    <w:rsid w:val="00FB7E3A"/>
    <w:rsid w:val="00FC055A"/>
    <w:rsid w:val="00FC06E1"/>
    <w:rsid w:val="00FC0A90"/>
    <w:rsid w:val="00FC0A97"/>
    <w:rsid w:val="00FC0DA4"/>
    <w:rsid w:val="00FC142E"/>
    <w:rsid w:val="00FC17C6"/>
    <w:rsid w:val="00FC1832"/>
    <w:rsid w:val="00FC1E28"/>
    <w:rsid w:val="00FC21EB"/>
    <w:rsid w:val="00FC2830"/>
    <w:rsid w:val="00FC3358"/>
    <w:rsid w:val="00FC3672"/>
    <w:rsid w:val="00FC49F9"/>
    <w:rsid w:val="00FC4DBB"/>
    <w:rsid w:val="00FC4DFB"/>
    <w:rsid w:val="00FC530E"/>
    <w:rsid w:val="00FC5F06"/>
    <w:rsid w:val="00FC68DB"/>
    <w:rsid w:val="00FC748F"/>
    <w:rsid w:val="00FC7AA8"/>
    <w:rsid w:val="00FC7ECB"/>
    <w:rsid w:val="00FD0D4D"/>
    <w:rsid w:val="00FD1AA1"/>
    <w:rsid w:val="00FD2546"/>
    <w:rsid w:val="00FD2CFF"/>
    <w:rsid w:val="00FD3194"/>
    <w:rsid w:val="00FD3436"/>
    <w:rsid w:val="00FD34C2"/>
    <w:rsid w:val="00FD3BF1"/>
    <w:rsid w:val="00FD3ECD"/>
    <w:rsid w:val="00FD44CB"/>
    <w:rsid w:val="00FD5323"/>
    <w:rsid w:val="00FD590E"/>
    <w:rsid w:val="00FD63BA"/>
    <w:rsid w:val="00FD6B21"/>
    <w:rsid w:val="00FD6D95"/>
    <w:rsid w:val="00FD6DAF"/>
    <w:rsid w:val="00FD7073"/>
    <w:rsid w:val="00FD7886"/>
    <w:rsid w:val="00FE01E7"/>
    <w:rsid w:val="00FE0726"/>
    <w:rsid w:val="00FE0BB8"/>
    <w:rsid w:val="00FE18AB"/>
    <w:rsid w:val="00FE2D99"/>
    <w:rsid w:val="00FE36F7"/>
    <w:rsid w:val="00FE381D"/>
    <w:rsid w:val="00FE3EC7"/>
    <w:rsid w:val="00FE4100"/>
    <w:rsid w:val="00FE4896"/>
    <w:rsid w:val="00FE597A"/>
    <w:rsid w:val="00FE60BF"/>
    <w:rsid w:val="00FE626D"/>
    <w:rsid w:val="00FE6A17"/>
    <w:rsid w:val="00FE71F7"/>
    <w:rsid w:val="00FE7B0E"/>
    <w:rsid w:val="00FE7E86"/>
    <w:rsid w:val="00FE7F89"/>
    <w:rsid w:val="00FF0538"/>
    <w:rsid w:val="00FF07D6"/>
    <w:rsid w:val="00FF0934"/>
    <w:rsid w:val="00FF157F"/>
    <w:rsid w:val="00FF167D"/>
    <w:rsid w:val="00FF1FCA"/>
    <w:rsid w:val="00FF24D2"/>
    <w:rsid w:val="00FF2BCF"/>
    <w:rsid w:val="00FF3685"/>
    <w:rsid w:val="00FF3F55"/>
    <w:rsid w:val="00FF3F95"/>
    <w:rsid w:val="00FF4551"/>
    <w:rsid w:val="00FF4B0D"/>
    <w:rsid w:val="00FF51B1"/>
    <w:rsid w:val="00FF55BD"/>
    <w:rsid w:val="00FF5D9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73EA693"/>
  <w15:docId w15:val="{2B527B66-D085-4BF1-B101-4095E855F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iPriority="99" w:unhideWhenUsed="1"/>
    <w:lsdException w:name="List Number" w:uiPriority="99"/>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10D5"/>
    <w:rPr>
      <w:rFonts w:ascii="Arial" w:hAnsi="Arial"/>
      <w:sz w:val="22"/>
      <w:lang w:val="en-GB" w:bidi="ar-SA"/>
    </w:rPr>
  </w:style>
  <w:style w:type="paragraph" w:styleId="Heading1">
    <w:name w:val="heading 1"/>
    <w:basedOn w:val="headingbase"/>
    <w:next w:val="Heading2"/>
    <w:link w:val="Heading1Char"/>
    <w:qFormat/>
    <w:rsid w:val="0018126C"/>
    <w:pPr>
      <w:numPr>
        <w:numId w:val="2"/>
      </w:numPr>
      <w:spacing w:before="120"/>
      <w:jc w:val="left"/>
      <w:outlineLvl w:val="0"/>
    </w:pPr>
    <w:rPr>
      <w:rFonts w:ascii="Arial" w:hAnsi="Arial" w:cs="Arial"/>
      <w:caps/>
      <w:szCs w:val="24"/>
    </w:rPr>
  </w:style>
  <w:style w:type="paragraph" w:styleId="Heading2">
    <w:name w:val="heading 2"/>
    <w:aliases w:val="标题 2 Char"/>
    <w:basedOn w:val="headingbase"/>
    <w:next w:val="NormalIndent"/>
    <w:link w:val="Heading2Char"/>
    <w:qFormat/>
    <w:rsid w:val="0018126C"/>
    <w:pPr>
      <w:numPr>
        <w:ilvl w:val="1"/>
        <w:numId w:val="2"/>
      </w:numPr>
      <w:jc w:val="left"/>
      <w:outlineLvl w:val="1"/>
    </w:pPr>
    <w:rPr>
      <w:rFonts w:ascii="Arial" w:hAnsi="Arial" w:cs="Arial"/>
      <w:sz w:val="22"/>
      <w:szCs w:val="22"/>
    </w:rPr>
  </w:style>
  <w:style w:type="paragraph" w:styleId="Heading3">
    <w:name w:val="heading 3"/>
    <w:aliases w:val="标题 3 Char"/>
    <w:basedOn w:val="headingbase"/>
    <w:next w:val="NormalIndent"/>
    <w:link w:val="Heading3Char"/>
    <w:qFormat/>
    <w:rsid w:val="0018126C"/>
    <w:pPr>
      <w:numPr>
        <w:ilvl w:val="2"/>
        <w:numId w:val="2"/>
      </w:numPr>
      <w:jc w:val="left"/>
      <w:outlineLvl w:val="2"/>
    </w:pPr>
    <w:rPr>
      <w:sz w:val="28"/>
    </w:rPr>
  </w:style>
  <w:style w:type="paragraph" w:styleId="Heading4">
    <w:name w:val="heading 4"/>
    <w:aliases w:val="标题 4 Char Char Char Char Char Char Char Char Char Char Char Char Char Char Char Char Char Char Char Char Char Char Char Char Char Char Char Char Char Char Char Char Char Char Char Char Char Char Char Char Char Char Char Char Char Char Char Cha"/>
    <w:basedOn w:val="headingbase"/>
    <w:next w:val="NormalIndent"/>
    <w:link w:val="Heading4Char"/>
    <w:qFormat/>
    <w:rsid w:val="0018126C"/>
    <w:pPr>
      <w:numPr>
        <w:ilvl w:val="3"/>
        <w:numId w:val="2"/>
      </w:numPr>
      <w:suppressLineNumbers/>
      <w:outlineLvl w:val="3"/>
    </w:pPr>
  </w:style>
  <w:style w:type="paragraph" w:styleId="Heading5">
    <w:name w:val="heading 5"/>
    <w:basedOn w:val="headingbase"/>
    <w:next w:val="NormalIndent"/>
    <w:link w:val="Heading5Char"/>
    <w:qFormat/>
    <w:rsid w:val="0018126C"/>
    <w:pPr>
      <w:keepNext w:val="0"/>
      <w:numPr>
        <w:ilvl w:val="4"/>
        <w:numId w:val="2"/>
      </w:numPr>
      <w:suppressLineNumbers/>
      <w:outlineLvl w:val="4"/>
    </w:pPr>
  </w:style>
  <w:style w:type="paragraph" w:styleId="Heading6">
    <w:name w:val="heading 6"/>
    <w:basedOn w:val="headingbase"/>
    <w:next w:val="NormalIndent"/>
    <w:link w:val="Heading6Char"/>
    <w:qFormat/>
    <w:rsid w:val="0018126C"/>
    <w:pPr>
      <w:numPr>
        <w:ilvl w:val="5"/>
        <w:numId w:val="2"/>
      </w:numPr>
      <w:tabs>
        <w:tab w:val="left" w:pos="2268"/>
      </w:tabs>
      <w:outlineLvl w:val="5"/>
    </w:pPr>
    <w:rPr>
      <w:sz w:val="32"/>
    </w:rPr>
  </w:style>
  <w:style w:type="paragraph" w:styleId="Heading7">
    <w:name w:val="heading 7"/>
    <w:basedOn w:val="headingbase"/>
    <w:next w:val="NormalIndent"/>
    <w:link w:val="Heading7Char"/>
    <w:qFormat/>
    <w:rsid w:val="0018126C"/>
    <w:pPr>
      <w:numPr>
        <w:ilvl w:val="6"/>
        <w:numId w:val="2"/>
      </w:numPr>
      <w:outlineLvl w:val="6"/>
    </w:pPr>
  </w:style>
  <w:style w:type="paragraph" w:styleId="Heading8">
    <w:name w:val="heading 8"/>
    <w:basedOn w:val="headingbase"/>
    <w:next w:val="NormalIndent"/>
    <w:link w:val="Heading8Char"/>
    <w:qFormat/>
    <w:rsid w:val="0018126C"/>
    <w:pPr>
      <w:numPr>
        <w:ilvl w:val="7"/>
        <w:numId w:val="2"/>
      </w:numPr>
      <w:tabs>
        <w:tab w:val="left" w:pos="2268"/>
      </w:tabs>
      <w:outlineLvl w:val="7"/>
    </w:pPr>
    <w:rPr>
      <w:sz w:val="32"/>
    </w:rPr>
  </w:style>
  <w:style w:type="paragraph" w:styleId="Heading9">
    <w:name w:val="heading 9"/>
    <w:basedOn w:val="headingbase"/>
    <w:next w:val="NormalIndent"/>
    <w:link w:val="Heading9Char"/>
    <w:qFormat/>
    <w:rsid w:val="0018126C"/>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Heading1"/>
    <w:link w:val="headingbaseChar"/>
    <w:rsid w:val="0018126C"/>
    <w:pPr>
      <w:keepNext/>
      <w:keepLines/>
      <w:suppressAutoHyphens/>
      <w:spacing w:after="240"/>
      <w:jc w:val="both"/>
    </w:pPr>
    <w:rPr>
      <w:rFonts w:ascii="Times New Roman" w:hAnsi="Times New Roman"/>
      <w:b/>
      <w:sz w:val="24"/>
    </w:rPr>
  </w:style>
  <w:style w:type="character" w:customStyle="1" w:styleId="headingbaseChar">
    <w:name w:val="heading base Char"/>
    <w:basedOn w:val="DefaultParagraphFont"/>
    <w:link w:val="headingbase"/>
    <w:rsid w:val="0024722D"/>
    <w:rPr>
      <w:b/>
      <w:sz w:val="24"/>
      <w:lang w:val="en-GB" w:bidi="ar-SA"/>
    </w:rPr>
  </w:style>
  <w:style w:type="paragraph" w:styleId="NormalIndent">
    <w:name w:val="Normal Indent"/>
    <w:basedOn w:val="Normal"/>
    <w:link w:val="NormalIndentChar"/>
    <w:rsid w:val="0018126C"/>
    <w:pPr>
      <w:keepLines/>
      <w:suppressLineNumber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s>
      <w:suppressAutoHyphens/>
      <w:ind w:left="851"/>
      <w:jc w:val="both"/>
    </w:pPr>
    <w:rPr>
      <w:rFonts w:ascii="Times New Roman" w:hAnsi="Times New Roman"/>
      <w:sz w:val="24"/>
    </w:rPr>
  </w:style>
  <w:style w:type="character" w:customStyle="1" w:styleId="Heading2Char">
    <w:name w:val="Heading 2 Char"/>
    <w:aliases w:val="标题 2 Char Char"/>
    <w:basedOn w:val="headingbaseChar"/>
    <w:link w:val="Heading2"/>
    <w:rsid w:val="0024722D"/>
    <w:rPr>
      <w:rFonts w:ascii="Arial" w:hAnsi="Arial" w:cs="Arial"/>
      <w:b/>
      <w:sz w:val="22"/>
      <w:szCs w:val="22"/>
      <w:lang w:val="en-GB" w:bidi="ar-SA"/>
    </w:rPr>
  </w:style>
  <w:style w:type="character" w:customStyle="1" w:styleId="Heading1Char">
    <w:name w:val="Heading 1 Char"/>
    <w:link w:val="Heading1"/>
    <w:rsid w:val="002B1E5E"/>
    <w:rPr>
      <w:rFonts w:ascii="Arial" w:hAnsi="Arial" w:cs="Arial"/>
      <w:b/>
      <w:caps/>
      <w:sz w:val="24"/>
      <w:szCs w:val="24"/>
      <w:lang w:val="en-GB" w:bidi="ar-SA"/>
    </w:rPr>
  </w:style>
  <w:style w:type="character" w:customStyle="1" w:styleId="Heading3Char">
    <w:name w:val="Heading 3 Char"/>
    <w:aliases w:val="标题 3 Char Char"/>
    <w:basedOn w:val="headingbaseChar"/>
    <w:link w:val="Heading3"/>
    <w:rsid w:val="0024722D"/>
    <w:rPr>
      <w:b/>
      <w:sz w:val="28"/>
      <w:lang w:val="en-GB" w:bidi="ar-SA"/>
    </w:rPr>
  </w:style>
  <w:style w:type="character" w:customStyle="1" w:styleId="Heading4Char">
    <w:name w:val="Heading 4 Char"/>
    <w:basedOn w:val="headingbaseChar"/>
    <w:link w:val="Heading4"/>
    <w:rsid w:val="0024722D"/>
    <w:rPr>
      <w:b/>
      <w:sz w:val="24"/>
      <w:lang w:val="en-GB" w:bidi="ar-SA"/>
    </w:rPr>
  </w:style>
  <w:style w:type="character" w:customStyle="1" w:styleId="Heading5Char">
    <w:name w:val="Heading 5 Char"/>
    <w:basedOn w:val="DefaultParagraphFont"/>
    <w:link w:val="Heading5"/>
    <w:rsid w:val="0024722D"/>
    <w:rPr>
      <w:b/>
      <w:sz w:val="24"/>
      <w:lang w:val="en-GB" w:bidi="ar-SA"/>
    </w:rPr>
  </w:style>
  <w:style w:type="character" w:customStyle="1" w:styleId="Heading6Char">
    <w:name w:val="Heading 6 Char"/>
    <w:basedOn w:val="DefaultParagraphFont"/>
    <w:link w:val="Heading6"/>
    <w:rsid w:val="0024722D"/>
    <w:rPr>
      <w:b/>
      <w:sz w:val="32"/>
      <w:lang w:val="en-GB" w:bidi="ar-SA"/>
    </w:rPr>
  </w:style>
  <w:style w:type="character" w:customStyle="1" w:styleId="Heading7Char">
    <w:name w:val="Heading 7 Char"/>
    <w:basedOn w:val="DefaultParagraphFont"/>
    <w:link w:val="Heading7"/>
    <w:rsid w:val="0024722D"/>
    <w:rPr>
      <w:b/>
      <w:sz w:val="24"/>
      <w:lang w:val="en-GB" w:bidi="ar-SA"/>
    </w:rPr>
  </w:style>
  <w:style w:type="character" w:customStyle="1" w:styleId="Heading8Char">
    <w:name w:val="Heading 8 Char"/>
    <w:basedOn w:val="DefaultParagraphFont"/>
    <w:link w:val="Heading8"/>
    <w:rsid w:val="0024722D"/>
    <w:rPr>
      <w:b/>
      <w:sz w:val="32"/>
      <w:lang w:val="en-GB" w:bidi="ar-SA"/>
    </w:rPr>
  </w:style>
  <w:style w:type="character" w:customStyle="1" w:styleId="Heading9Char">
    <w:name w:val="Heading 9 Char"/>
    <w:basedOn w:val="DefaultParagraphFont"/>
    <w:link w:val="Heading9"/>
    <w:rsid w:val="0024722D"/>
    <w:rPr>
      <w:b/>
      <w:sz w:val="24"/>
      <w:lang w:val="en-GB" w:bidi="ar-SA"/>
    </w:rPr>
  </w:style>
  <w:style w:type="paragraph" w:customStyle="1" w:styleId="00BodyText">
    <w:name w:val="00 BodyText"/>
    <w:basedOn w:val="Normal"/>
    <w:uiPriority w:val="99"/>
    <w:rsid w:val="0018126C"/>
    <w:pPr>
      <w:keepLines/>
      <w:suppressAutoHyphens/>
      <w:spacing w:after="220"/>
      <w:ind w:left="1135" w:hanging="284"/>
    </w:pPr>
    <w:rPr>
      <w:rFonts w:ascii="Times New Roman" w:hAnsi="Times New Roman"/>
      <w:sz w:val="24"/>
    </w:rPr>
  </w:style>
  <w:style w:type="paragraph" w:styleId="Footer">
    <w:name w:val="footer"/>
    <w:basedOn w:val="Normal"/>
    <w:link w:val="FooterChar"/>
    <w:uiPriority w:val="99"/>
    <w:rsid w:val="0018126C"/>
    <w:pPr>
      <w:keepLines/>
      <w:tabs>
        <w:tab w:val="center" w:pos="4252"/>
        <w:tab w:val="right" w:pos="8504"/>
      </w:tabs>
      <w:suppressAutoHyphens/>
      <w:spacing w:before="72"/>
      <w:ind w:left="57" w:right="57"/>
    </w:pPr>
    <w:rPr>
      <w:sz w:val="18"/>
    </w:rPr>
  </w:style>
  <w:style w:type="character" w:customStyle="1" w:styleId="FooterChar">
    <w:name w:val="Footer Char"/>
    <w:basedOn w:val="DefaultParagraphFont"/>
    <w:link w:val="Footer"/>
    <w:uiPriority w:val="99"/>
    <w:rsid w:val="0024722D"/>
    <w:rPr>
      <w:rFonts w:ascii="Arial" w:hAnsi="Arial"/>
      <w:sz w:val="18"/>
      <w:lang w:val="en-GB" w:bidi="ar-SA"/>
    </w:rPr>
  </w:style>
  <w:style w:type="paragraph" w:styleId="Header">
    <w:name w:val="header"/>
    <w:basedOn w:val="Normal"/>
    <w:link w:val="HeaderChar"/>
    <w:uiPriority w:val="99"/>
    <w:rsid w:val="0018126C"/>
    <w:pPr>
      <w:keepLines/>
      <w:suppressAutoHyphens/>
      <w:spacing w:after="24"/>
      <w:ind w:right="57"/>
    </w:pPr>
    <w:rPr>
      <w:rFonts w:ascii="Times New Roman" w:hAnsi="Times New Roman"/>
      <w:b/>
      <w:sz w:val="24"/>
    </w:rPr>
  </w:style>
  <w:style w:type="character" w:customStyle="1" w:styleId="HeaderChar">
    <w:name w:val="Header Char"/>
    <w:basedOn w:val="DefaultParagraphFont"/>
    <w:link w:val="Header"/>
    <w:uiPriority w:val="99"/>
    <w:rsid w:val="0024722D"/>
    <w:rPr>
      <w:b/>
      <w:sz w:val="24"/>
      <w:lang w:val="en-GB" w:bidi="ar-SA"/>
    </w:rPr>
  </w:style>
  <w:style w:type="paragraph" w:customStyle="1" w:styleId="02BodyText">
    <w:name w:val="02 BodyText"/>
    <w:basedOn w:val="Normal"/>
    <w:uiPriority w:val="99"/>
    <w:rsid w:val="0018126C"/>
    <w:pPr>
      <w:keepLines/>
      <w:suppressAutoHyphens/>
      <w:spacing w:after="220"/>
      <w:ind w:left="2597" w:hanging="2597"/>
    </w:pPr>
    <w:rPr>
      <w:rFonts w:ascii="Times New Roman" w:hAnsi="Times New Roman"/>
      <w:sz w:val="24"/>
    </w:rPr>
  </w:style>
  <w:style w:type="paragraph" w:customStyle="1" w:styleId="01BodyText">
    <w:name w:val="01 BodyText"/>
    <w:basedOn w:val="Normal"/>
    <w:uiPriority w:val="99"/>
    <w:rsid w:val="0018126C"/>
    <w:pPr>
      <w:keepLines/>
      <w:suppressAutoHyphens/>
      <w:spacing w:after="220"/>
      <w:ind w:left="1298" w:hanging="1298"/>
    </w:pPr>
    <w:rPr>
      <w:rFonts w:ascii="Times New Roman" w:hAnsi="Times New Roman"/>
      <w:sz w:val="24"/>
    </w:rPr>
  </w:style>
  <w:style w:type="paragraph" w:customStyle="1" w:styleId="11BodyText">
    <w:name w:val="11 BodyText"/>
    <w:aliases w:val="Block_Text,b,np"/>
    <w:basedOn w:val="Normal"/>
    <w:uiPriority w:val="99"/>
    <w:rsid w:val="0018126C"/>
    <w:pPr>
      <w:ind w:left="1298"/>
    </w:pPr>
    <w:rPr>
      <w:rFonts w:ascii="Times New Roman" w:hAnsi="Times New Roman"/>
    </w:rPr>
  </w:style>
  <w:style w:type="paragraph" w:customStyle="1" w:styleId="Bulletedo2">
    <w:name w:val="Bulleted o 2"/>
    <w:basedOn w:val="22BodyText"/>
    <w:uiPriority w:val="99"/>
    <w:rsid w:val="0018126C"/>
    <w:pPr>
      <w:ind w:left="2954" w:hanging="357"/>
    </w:pPr>
  </w:style>
  <w:style w:type="paragraph" w:customStyle="1" w:styleId="22BodyText">
    <w:name w:val="22 BodyText"/>
    <w:basedOn w:val="Normal"/>
    <w:uiPriority w:val="99"/>
    <w:rsid w:val="0018126C"/>
    <w:pPr>
      <w:keepLines/>
      <w:suppressAutoHyphens/>
      <w:spacing w:after="220"/>
      <w:ind w:left="2597" w:hanging="284"/>
    </w:pPr>
    <w:rPr>
      <w:rFonts w:ascii="Times New Roman" w:hAnsi="Times New Roman"/>
      <w:sz w:val="24"/>
    </w:rPr>
  </w:style>
  <w:style w:type="paragraph" w:customStyle="1" w:styleId="12BodyText">
    <w:name w:val="12 BodyText"/>
    <w:basedOn w:val="Normal"/>
    <w:uiPriority w:val="99"/>
    <w:rsid w:val="0018126C"/>
    <w:pPr>
      <w:keepLines/>
      <w:suppressAutoHyphens/>
      <w:spacing w:after="220"/>
      <w:ind w:left="2596" w:hanging="1298"/>
    </w:pPr>
    <w:rPr>
      <w:rFonts w:ascii="Times New Roman" w:hAnsi="Times New Roman"/>
      <w:sz w:val="24"/>
    </w:rPr>
  </w:style>
  <w:style w:type="paragraph" w:customStyle="1" w:styleId="23BodyText">
    <w:name w:val="23 BodyText"/>
    <w:basedOn w:val="Normal"/>
    <w:uiPriority w:val="99"/>
    <w:rsid w:val="0018126C"/>
    <w:pPr>
      <w:keepLines/>
      <w:suppressAutoHyphens/>
      <w:spacing w:after="220"/>
      <w:ind w:left="3895" w:hanging="1298"/>
    </w:pPr>
    <w:rPr>
      <w:rFonts w:ascii="Times New Roman" w:hAnsi="Times New Roman"/>
      <w:sz w:val="24"/>
    </w:rPr>
  </w:style>
  <w:style w:type="paragraph" w:customStyle="1" w:styleId="33BodyText">
    <w:name w:val="33 BodyText"/>
    <w:basedOn w:val="Normal"/>
    <w:uiPriority w:val="99"/>
    <w:rsid w:val="0018126C"/>
    <w:pPr>
      <w:keepLines/>
      <w:suppressAutoHyphens/>
      <w:spacing w:after="220"/>
      <w:ind w:left="3895" w:hanging="284"/>
    </w:pPr>
    <w:rPr>
      <w:rFonts w:ascii="Times New Roman" w:hAnsi="Times New Roman"/>
      <w:sz w:val="24"/>
    </w:rPr>
  </w:style>
  <w:style w:type="paragraph" w:styleId="TOC1">
    <w:name w:val="toc 1"/>
    <w:basedOn w:val="Normal"/>
    <w:autoRedefine/>
    <w:uiPriority w:val="39"/>
    <w:rsid w:val="002F28F8"/>
    <w:pPr>
      <w:keepNext/>
      <w:keepLines/>
      <w:tabs>
        <w:tab w:val="right" w:pos="8789"/>
      </w:tabs>
      <w:suppressAutoHyphens/>
      <w:spacing w:before="120"/>
      <w:ind w:left="426" w:right="34" w:hanging="426"/>
    </w:pPr>
    <w:rPr>
      <w:rFonts w:eastAsia="Times New Roman" w:cs="Arial"/>
      <w:noProof/>
      <w:szCs w:val="28"/>
      <w:lang w:val="en-US" w:bidi="th-TH"/>
    </w:rPr>
  </w:style>
  <w:style w:type="paragraph" w:customStyle="1" w:styleId="Bulletedo1">
    <w:name w:val="Bulleted o 1"/>
    <w:basedOn w:val="11BodyText"/>
    <w:uiPriority w:val="99"/>
    <w:rsid w:val="0018126C"/>
    <w:pPr>
      <w:ind w:left="1655" w:hanging="357"/>
    </w:pPr>
  </w:style>
  <w:style w:type="paragraph" w:customStyle="1" w:styleId="Bulleted-1">
    <w:name w:val="Bulleted - 1"/>
    <w:basedOn w:val="Bulletedo1"/>
    <w:uiPriority w:val="99"/>
    <w:rsid w:val="0018126C"/>
    <w:pPr>
      <w:spacing w:after="220"/>
    </w:pPr>
  </w:style>
  <w:style w:type="paragraph" w:customStyle="1" w:styleId="NumberedList0">
    <w:name w:val="Numbered List 0"/>
    <w:basedOn w:val="Normal"/>
    <w:uiPriority w:val="99"/>
    <w:rsid w:val="0018126C"/>
    <w:pPr>
      <w:keepLines/>
      <w:suppressAutoHyphens/>
      <w:spacing w:after="220"/>
      <w:ind w:left="1298" w:hanging="1298"/>
    </w:pPr>
    <w:rPr>
      <w:rFonts w:ascii="Times New Roman" w:hAnsi="Times New Roman"/>
      <w:sz w:val="24"/>
    </w:rPr>
  </w:style>
  <w:style w:type="paragraph" w:customStyle="1" w:styleId="NumberedList1">
    <w:name w:val="Numbered List 1"/>
    <w:basedOn w:val="Normal"/>
    <w:uiPriority w:val="99"/>
    <w:rsid w:val="0018126C"/>
    <w:pPr>
      <w:keepLines/>
      <w:suppressAutoHyphens/>
      <w:spacing w:after="220"/>
      <w:ind w:left="1655" w:hanging="357"/>
    </w:pPr>
    <w:rPr>
      <w:rFonts w:ascii="Times New Roman" w:hAnsi="Times New Roman"/>
      <w:sz w:val="24"/>
    </w:rPr>
  </w:style>
  <w:style w:type="paragraph" w:customStyle="1" w:styleId="NumberedList2">
    <w:name w:val="Numbered List 2"/>
    <w:basedOn w:val="NumberedList1"/>
    <w:uiPriority w:val="99"/>
    <w:rsid w:val="0018126C"/>
    <w:pPr>
      <w:ind w:left="2954"/>
    </w:pPr>
  </w:style>
  <w:style w:type="paragraph" w:customStyle="1" w:styleId="Bulleted-2">
    <w:name w:val="Bulleted - 2"/>
    <w:basedOn w:val="Bulletedo2"/>
    <w:uiPriority w:val="99"/>
    <w:rsid w:val="0018126C"/>
  </w:style>
  <w:style w:type="paragraph" w:styleId="BodyText">
    <w:name w:val="Body Text"/>
    <w:basedOn w:val="Normal"/>
    <w:link w:val="BodyTextChar"/>
    <w:rsid w:val="0018126C"/>
    <w:pPr>
      <w:keepLines/>
      <w:suppressAutoHyphens/>
      <w:ind w:left="426"/>
      <w:jc w:val="both"/>
    </w:pPr>
    <w:rPr>
      <w:rFonts w:cs="Arial"/>
      <w:szCs w:val="22"/>
    </w:rPr>
  </w:style>
  <w:style w:type="character" w:customStyle="1" w:styleId="BodyTextChar">
    <w:name w:val="Body Text Char"/>
    <w:basedOn w:val="DefaultParagraphFont"/>
    <w:link w:val="BodyText"/>
    <w:rsid w:val="0024722D"/>
    <w:rPr>
      <w:rFonts w:ascii="Arial" w:hAnsi="Arial" w:cs="Arial"/>
      <w:sz w:val="22"/>
      <w:szCs w:val="22"/>
      <w:lang w:val="en-GB" w:bidi="ar-SA"/>
    </w:rPr>
  </w:style>
  <w:style w:type="paragraph" w:styleId="TOC2">
    <w:name w:val="toc 2"/>
    <w:basedOn w:val="Normal"/>
    <w:autoRedefine/>
    <w:uiPriority w:val="39"/>
    <w:rsid w:val="003B1FF1"/>
    <w:pPr>
      <w:keepLines/>
      <w:tabs>
        <w:tab w:val="left" w:pos="851"/>
        <w:tab w:val="left" w:pos="1418"/>
        <w:tab w:val="right" w:pos="8789"/>
      </w:tabs>
      <w:suppressAutoHyphens/>
      <w:spacing w:line="360" w:lineRule="auto"/>
      <w:ind w:left="1418" w:right="567" w:hanging="992"/>
    </w:pPr>
    <w:rPr>
      <w:sz w:val="20"/>
    </w:rPr>
  </w:style>
  <w:style w:type="paragraph" w:styleId="TOC3">
    <w:name w:val="toc 3"/>
    <w:basedOn w:val="Normal"/>
    <w:autoRedefine/>
    <w:uiPriority w:val="39"/>
    <w:rsid w:val="003B1FF1"/>
    <w:pPr>
      <w:keepLines/>
      <w:tabs>
        <w:tab w:val="left" w:pos="851"/>
        <w:tab w:val="right" w:pos="8789"/>
      </w:tabs>
      <w:suppressAutoHyphens/>
      <w:ind w:left="1701" w:right="142" w:hanging="850"/>
    </w:pPr>
    <w:rPr>
      <w:sz w:val="20"/>
    </w:rPr>
  </w:style>
  <w:style w:type="paragraph" w:customStyle="1" w:styleId="TitleText">
    <w:name w:val="Title Text"/>
    <w:basedOn w:val="00BodyText"/>
    <w:next w:val="11BodyText"/>
    <w:uiPriority w:val="99"/>
    <w:rsid w:val="0018126C"/>
    <w:rPr>
      <w:b/>
    </w:rPr>
  </w:style>
  <w:style w:type="paragraph" w:customStyle="1" w:styleId="DocumentTitle">
    <w:name w:val="Document Title"/>
    <w:basedOn w:val="Normal"/>
    <w:uiPriority w:val="99"/>
    <w:rsid w:val="0018126C"/>
    <w:pPr>
      <w:keepLines/>
      <w:suppressAutoHyphens/>
      <w:spacing w:before="2800"/>
      <w:ind w:left="1135" w:hanging="284"/>
    </w:pPr>
    <w:rPr>
      <w:rFonts w:ascii="Times New Roman" w:hAnsi="Times New Roman"/>
      <w:b/>
      <w:sz w:val="36"/>
    </w:rPr>
  </w:style>
  <w:style w:type="paragraph" w:styleId="TOC4">
    <w:name w:val="toc 4"/>
    <w:basedOn w:val="Normal"/>
    <w:next w:val="TOC1"/>
    <w:autoRedefine/>
    <w:uiPriority w:val="39"/>
    <w:rsid w:val="00CC3363"/>
    <w:pPr>
      <w:keepLines/>
      <w:tabs>
        <w:tab w:val="left" w:pos="3687"/>
        <w:tab w:val="right" w:pos="8505"/>
      </w:tabs>
      <w:suppressAutoHyphens/>
      <w:ind w:left="3687" w:right="562" w:hanging="1138"/>
    </w:pPr>
    <w:rPr>
      <w:sz w:val="18"/>
    </w:rPr>
  </w:style>
  <w:style w:type="paragraph" w:styleId="TOC5">
    <w:name w:val="toc 5"/>
    <w:basedOn w:val="Normal"/>
    <w:next w:val="Normal"/>
    <w:autoRedefine/>
    <w:uiPriority w:val="99"/>
    <w:semiHidden/>
    <w:rsid w:val="0018126C"/>
    <w:pPr>
      <w:keepLines/>
      <w:tabs>
        <w:tab w:val="right" w:pos="8505"/>
      </w:tabs>
      <w:suppressAutoHyphens/>
      <w:spacing w:line="240" w:lineRule="atLeast"/>
      <w:ind w:left="2835" w:right="567" w:hanging="1134"/>
    </w:pPr>
    <w:rPr>
      <w:rFonts w:ascii="Times New Roman" w:hAnsi="Times New Roman"/>
      <w:sz w:val="24"/>
    </w:rPr>
  </w:style>
  <w:style w:type="paragraph" w:styleId="TOC6">
    <w:name w:val="toc 6"/>
    <w:basedOn w:val="Normal"/>
    <w:next w:val="Normal"/>
    <w:autoRedefine/>
    <w:uiPriority w:val="99"/>
    <w:semiHidden/>
    <w:rsid w:val="0018126C"/>
    <w:pPr>
      <w:keepLines/>
      <w:tabs>
        <w:tab w:val="left" w:pos="2552"/>
        <w:tab w:val="right" w:pos="8505"/>
      </w:tabs>
      <w:suppressAutoHyphens/>
      <w:ind w:left="2552" w:right="567" w:hanging="1701"/>
    </w:pPr>
    <w:rPr>
      <w:rFonts w:ascii="Times New Roman" w:hAnsi="Times New Roman"/>
      <w:sz w:val="24"/>
    </w:rPr>
  </w:style>
  <w:style w:type="paragraph" w:styleId="TOC7">
    <w:name w:val="toc 7"/>
    <w:basedOn w:val="Normal"/>
    <w:next w:val="Normal"/>
    <w:autoRedefine/>
    <w:uiPriority w:val="99"/>
    <w:semiHidden/>
    <w:rsid w:val="0018126C"/>
    <w:pPr>
      <w:keepLines/>
      <w:tabs>
        <w:tab w:val="right" w:pos="8505"/>
      </w:tabs>
      <w:suppressAutoHyphens/>
      <w:ind w:left="2552" w:right="567"/>
    </w:pPr>
    <w:rPr>
      <w:rFonts w:ascii="Times New Roman" w:hAnsi="Times New Roman"/>
      <w:sz w:val="24"/>
    </w:rPr>
  </w:style>
  <w:style w:type="paragraph" w:styleId="TOC8">
    <w:name w:val="toc 8"/>
    <w:basedOn w:val="Normal"/>
    <w:next w:val="Normal"/>
    <w:autoRedefine/>
    <w:uiPriority w:val="99"/>
    <w:semiHidden/>
    <w:rsid w:val="0018126C"/>
    <w:pPr>
      <w:keepLines/>
      <w:tabs>
        <w:tab w:val="right" w:pos="2268"/>
        <w:tab w:val="right" w:pos="8505"/>
      </w:tabs>
      <w:suppressAutoHyphens/>
      <w:ind w:left="1135" w:right="851"/>
    </w:pPr>
    <w:rPr>
      <w:rFonts w:ascii="Times New Roman" w:hAnsi="Times New Roman"/>
      <w:sz w:val="24"/>
    </w:rPr>
  </w:style>
  <w:style w:type="paragraph" w:styleId="TOC9">
    <w:name w:val="toc 9"/>
    <w:basedOn w:val="Normal"/>
    <w:next w:val="Normal"/>
    <w:autoRedefine/>
    <w:uiPriority w:val="99"/>
    <w:semiHidden/>
    <w:rsid w:val="0018126C"/>
    <w:pPr>
      <w:keepLines/>
      <w:suppressAutoHyphens/>
      <w:ind w:left="1760" w:hanging="284"/>
    </w:pPr>
    <w:rPr>
      <w:rFonts w:ascii="Times New Roman" w:hAnsi="Times New Roman"/>
      <w:sz w:val="18"/>
    </w:rPr>
  </w:style>
  <w:style w:type="paragraph" w:customStyle="1" w:styleId="NameofDocClass">
    <w:name w:val="Name_of_Doc_Class"/>
    <w:basedOn w:val="FRAME"/>
    <w:uiPriority w:val="99"/>
    <w:rsid w:val="0018126C"/>
    <w:pPr>
      <w:framePr w:w="0" w:hRule="auto" w:wrap="notBeside" w:y="6804"/>
      <w:pBdr>
        <w:top w:val="none" w:sz="0" w:space="0" w:color="auto"/>
        <w:left w:val="none" w:sz="0" w:space="0" w:color="auto"/>
        <w:bottom w:val="none" w:sz="0" w:space="0" w:color="auto"/>
        <w:right w:val="none" w:sz="0" w:space="0" w:color="auto"/>
      </w:pBdr>
    </w:pPr>
    <w:rPr>
      <w:sz w:val="32"/>
    </w:rPr>
  </w:style>
  <w:style w:type="paragraph" w:customStyle="1" w:styleId="FRAME">
    <w:name w:val="FRAME"/>
    <w:basedOn w:val="Normal"/>
    <w:uiPriority w:val="99"/>
    <w:rsid w:val="0018126C"/>
    <w:pPr>
      <w:keepLines/>
      <w:framePr w:w="9866" w:h="14685" w:hRule="exact" w:hSpace="181" w:vSpace="181" w:wrap="auto" w:vAnchor="page" w:hAnchor="page" w:xAlign="center" w:y="794"/>
      <w:pBdr>
        <w:top w:val="single" w:sz="6" w:space="1" w:color="auto"/>
        <w:left w:val="single" w:sz="6" w:space="1" w:color="auto"/>
        <w:bottom w:val="single" w:sz="6" w:space="1" w:color="auto"/>
        <w:right w:val="single" w:sz="6" w:space="1" w:color="auto"/>
      </w:pBdr>
      <w:suppressAutoHyphens/>
      <w:jc w:val="center"/>
    </w:pPr>
    <w:rPr>
      <w:sz w:val="16"/>
    </w:rPr>
  </w:style>
  <w:style w:type="paragraph" w:styleId="BodyText2">
    <w:name w:val="Body Text 2"/>
    <w:basedOn w:val="Normal"/>
    <w:link w:val="BodyText2Char"/>
    <w:uiPriority w:val="99"/>
    <w:rsid w:val="0018126C"/>
    <w:pPr>
      <w:keepLines/>
      <w:suppressAutoHyphens/>
      <w:ind w:left="1135" w:hanging="284"/>
      <w:jc w:val="center"/>
    </w:pPr>
    <w:rPr>
      <w:rFonts w:ascii="Times New Roman" w:hAnsi="Times New Roman"/>
      <w:sz w:val="24"/>
    </w:rPr>
  </w:style>
  <w:style w:type="character" w:customStyle="1" w:styleId="BodyText2Char">
    <w:name w:val="Body Text 2 Char"/>
    <w:basedOn w:val="DefaultParagraphFont"/>
    <w:link w:val="BodyText2"/>
    <w:uiPriority w:val="99"/>
    <w:rsid w:val="0024722D"/>
    <w:rPr>
      <w:sz w:val="24"/>
      <w:lang w:val="en-GB" w:bidi="ar-SA"/>
    </w:rPr>
  </w:style>
  <w:style w:type="paragraph" w:customStyle="1" w:styleId="NameofDoc">
    <w:name w:val="Name_of_Doc"/>
    <w:basedOn w:val="FRAME"/>
    <w:rsid w:val="0018126C"/>
    <w:pPr>
      <w:framePr w:w="0" w:hRule="auto" w:wrap="notBeside" w:y="5670"/>
      <w:pBdr>
        <w:top w:val="none" w:sz="0" w:space="0" w:color="auto"/>
        <w:left w:val="none" w:sz="0" w:space="0" w:color="auto"/>
        <w:bottom w:val="none" w:sz="0" w:space="0" w:color="auto"/>
        <w:right w:val="none" w:sz="0" w:space="0" w:color="auto"/>
      </w:pBdr>
    </w:pPr>
    <w:rPr>
      <w:sz w:val="32"/>
    </w:rPr>
  </w:style>
  <w:style w:type="paragraph" w:customStyle="1" w:styleId="LOGO2">
    <w:name w:val="LOGO_2"/>
    <w:basedOn w:val="DocClass"/>
    <w:uiPriority w:val="99"/>
    <w:rsid w:val="0018126C"/>
    <w:pPr>
      <w:framePr w:wrap="notBeside" w:y="14515"/>
    </w:pPr>
    <w:rPr>
      <w:b/>
    </w:rPr>
  </w:style>
  <w:style w:type="paragraph" w:customStyle="1" w:styleId="DocClass">
    <w:name w:val="Doc_Class"/>
    <w:basedOn w:val="FRAME"/>
    <w:uiPriority w:val="99"/>
    <w:rsid w:val="0018126C"/>
    <w:pPr>
      <w:framePr w:w="0" w:hRule="auto" w:vSpace="0" w:wrap="notBeside" w:y="7371"/>
      <w:pBdr>
        <w:top w:val="none" w:sz="0" w:space="0" w:color="auto"/>
        <w:left w:val="none" w:sz="0" w:space="0" w:color="auto"/>
        <w:bottom w:val="none" w:sz="0" w:space="0" w:color="auto"/>
        <w:right w:val="none" w:sz="0" w:space="0" w:color="auto"/>
      </w:pBdr>
    </w:pPr>
    <w:rPr>
      <w:sz w:val="32"/>
    </w:rPr>
  </w:style>
  <w:style w:type="paragraph" w:styleId="Caption">
    <w:name w:val="caption"/>
    <w:basedOn w:val="Normal"/>
    <w:next w:val="Normal"/>
    <w:qFormat/>
    <w:rsid w:val="0018126C"/>
    <w:pPr>
      <w:keepLines/>
      <w:suppressAutoHyphens/>
      <w:spacing w:before="120" w:after="120"/>
      <w:ind w:left="1135" w:hanging="284"/>
    </w:pPr>
    <w:rPr>
      <w:rFonts w:ascii="Times New Roman" w:hAnsi="Times New Roman"/>
      <w:b/>
      <w:sz w:val="20"/>
    </w:rPr>
  </w:style>
  <w:style w:type="paragraph" w:styleId="BodyTextIndent">
    <w:name w:val="Body Text Indent"/>
    <w:basedOn w:val="Normal"/>
    <w:link w:val="BodyTextIndentChar"/>
    <w:uiPriority w:val="99"/>
    <w:rsid w:val="0018126C"/>
    <w:pPr>
      <w:keepLines/>
      <w:suppressAutoHyphens/>
      <w:ind w:left="851" w:hanging="284"/>
      <w:jc w:val="both"/>
    </w:pPr>
    <w:rPr>
      <w:rFonts w:ascii="Times New Roman" w:hAnsi="Times New Roman"/>
      <w:sz w:val="24"/>
    </w:rPr>
  </w:style>
  <w:style w:type="character" w:customStyle="1" w:styleId="BodyTextIndentChar">
    <w:name w:val="Body Text Indent Char"/>
    <w:basedOn w:val="DefaultParagraphFont"/>
    <w:link w:val="BodyTextIndent"/>
    <w:uiPriority w:val="99"/>
    <w:rsid w:val="0024722D"/>
    <w:rPr>
      <w:sz w:val="24"/>
      <w:lang w:val="en-GB" w:bidi="ar-SA"/>
    </w:rPr>
  </w:style>
  <w:style w:type="paragraph" w:styleId="TableofFigures">
    <w:name w:val="table of figures"/>
    <w:basedOn w:val="Normal"/>
    <w:next w:val="NormalIndent"/>
    <w:uiPriority w:val="99"/>
    <w:semiHidden/>
    <w:rsid w:val="0018126C"/>
    <w:pPr>
      <w:widowControl w:val="0"/>
      <w:tabs>
        <w:tab w:val="left" w:pos="1418"/>
        <w:tab w:val="right" w:pos="8505"/>
      </w:tabs>
      <w:suppressAutoHyphens/>
      <w:spacing w:after="240" w:line="0" w:lineRule="atLeast"/>
      <w:ind w:left="1418" w:right="567" w:hanging="1418"/>
      <w:jc w:val="both"/>
    </w:pPr>
    <w:rPr>
      <w:rFonts w:ascii="Times New Roman" w:hAnsi="Times New Roman"/>
      <w:sz w:val="20"/>
    </w:rPr>
  </w:style>
  <w:style w:type="paragraph" w:customStyle="1" w:styleId="Issue">
    <w:name w:val="Issue"/>
    <w:basedOn w:val="Normal"/>
    <w:uiPriority w:val="99"/>
    <w:rsid w:val="0018126C"/>
    <w:pPr>
      <w:keepLines/>
      <w:framePr w:wrap="auto" w:hAnchor="text" w:yAlign="bottom"/>
      <w:suppressAutoHyphens/>
      <w:spacing w:before="24"/>
      <w:ind w:left="57"/>
    </w:pPr>
    <w:rPr>
      <w:sz w:val="18"/>
    </w:rPr>
  </w:style>
  <w:style w:type="paragraph" w:customStyle="1" w:styleId="copyright">
    <w:name w:val="copyright"/>
    <w:basedOn w:val="NormalIndent"/>
    <w:uiPriority w:val="99"/>
    <w:rsid w:val="0018126C"/>
    <w:pPr>
      <w:spacing w:after="240"/>
      <w:ind w:left="0"/>
    </w:pPr>
    <w:rPr>
      <w:rFonts w:ascii="Arial" w:hAnsi="Arial"/>
      <w:sz w:val="14"/>
    </w:rPr>
  </w:style>
  <w:style w:type="paragraph" w:customStyle="1" w:styleId="Body">
    <w:name w:val="Body"/>
    <w:basedOn w:val="Normal"/>
    <w:uiPriority w:val="99"/>
    <w:rsid w:val="0018126C"/>
    <w:pPr>
      <w:tabs>
        <w:tab w:val="left" w:pos="4500"/>
      </w:tabs>
      <w:suppressAutoHyphens/>
      <w:spacing w:before="120" w:after="120"/>
      <w:ind w:left="1296"/>
    </w:pPr>
    <w:rPr>
      <w:sz w:val="24"/>
    </w:rPr>
  </w:style>
  <w:style w:type="paragraph" w:styleId="BodyText3">
    <w:name w:val="Body Text 3"/>
    <w:basedOn w:val="Normal"/>
    <w:link w:val="BodyText3Char"/>
    <w:uiPriority w:val="99"/>
    <w:rsid w:val="0018126C"/>
    <w:pPr>
      <w:keepLines/>
      <w:suppressAutoHyphens/>
      <w:ind w:left="1135" w:hanging="284"/>
      <w:jc w:val="center"/>
    </w:pPr>
    <w:rPr>
      <w:rFonts w:ascii="Times New Roman" w:hAnsi="Times New Roman"/>
      <w:b/>
      <w:snapToGrid w:val="0"/>
      <w:color w:val="000000"/>
      <w:sz w:val="24"/>
      <w:lang w:val="en-US"/>
    </w:rPr>
  </w:style>
  <w:style w:type="character" w:customStyle="1" w:styleId="BodyText3Char">
    <w:name w:val="Body Text 3 Char"/>
    <w:basedOn w:val="DefaultParagraphFont"/>
    <w:link w:val="BodyText3"/>
    <w:uiPriority w:val="99"/>
    <w:rsid w:val="0024722D"/>
    <w:rPr>
      <w:b/>
      <w:snapToGrid w:val="0"/>
      <w:color w:val="000000"/>
      <w:sz w:val="24"/>
      <w:lang w:bidi="ar-SA"/>
    </w:rPr>
  </w:style>
  <w:style w:type="paragraph" w:customStyle="1" w:styleId="LOGOHeader">
    <w:name w:val="LOGO_Header"/>
    <w:basedOn w:val="Header"/>
    <w:uiPriority w:val="99"/>
    <w:rsid w:val="0018126C"/>
    <w:pPr>
      <w:spacing w:before="480" w:after="140" w:line="20" w:lineRule="exact"/>
    </w:pPr>
  </w:style>
  <w:style w:type="paragraph" w:styleId="CommentText">
    <w:name w:val="annotation text"/>
    <w:basedOn w:val="Normal"/>
    <w:link w:val="CommentTextChar"/>
    <w:uiPriority w:val="99"/>
    <w:semiHidden/>
    <w:rsid w:val="0018126C"/>
    <w:pPr>
      <w:keepLines/>
      <w:suppressAutoHyphens/>
      <w:ind w:left="1135" w:hanging="284"/>
    </w:pPr>
    <w:rPr>
      <w:rFonts w:ascii="Times New Roman" w:hAnsi="Times New Roman"/>
      <w:sz w:val="20"/>
    </w:rPr>
  </w:style>
  <w:style w:type="character" w:customStyle="1" w:styleId="CommentTextChar">
    <w:name w:val="Comment Text Char"/>
    <w:basedOn w:val="DefaultParagraphFont"/>
    <w:link w:val="CommentText"/>
    <w:uiPriority w:val="99"/>
    <w:semiHidden/>
    <w:rsid w:val="0024722D"/>
    <w:rPr>
      <w:lang w:val="en-GB" w:bidi="ar-SA"/>
    </w:rPr>
  </w:style>
  <w:style w:type="paragraph" w:styleId="Index7">
    <w:name w:val="index 7"/>
    <w:basedOn w:val="Normal"/>
    <w:next w:val="Normal"/>
    <w:autoRedefine/>
    <w:uiPriority w:val="99"/>
    <w:semiHidden/>
    <w:rsid w:val="0018126C"/>
    <w:pPr>
      <w:keepLines/>
      <w:suppressAutoHyphens/>
      <w:ind w:left="1698" w:hanging="284"/>
    </w:pPr>
    <w:rPr>
      <w:rFonts w:ascii="Times New Roman" w:hAnsi="Times New Roman"/>
      <w:sz w:val="24"/>
    </w:rPr>
  </w:style>
  <w:style w:type="paragraph" w:styleId="Index6">
    <w:name w:val="index 6"/>
    <w:basedOn w:val="Normal"/>
    <w:next w:val="Normal"/>
    <w:autoRedefine/>
    <w:uiPriority w:val="99"/>
    <w:semiHidden/>
    <w:rsid w:val="0018126C"/>
    <w:pPr>
      <w:keepLines/>
      <w:suppressAutoHyphens/>
      <w:ind w:left="1415" w:hanging="284"/>
    </w:pPr>
    <w:rPr>
      <w:rFonts w:ascii="Times New Roman" w:hAnsi="Times New Roman"/>
      <w:sz w:val="24"/>
    </w:rPr>
  </w:style>
  <w:style w:type="paragraph" w:styleId="Index5">
    <w:name w:val="index 5"/>
    <w:basedOn w:val="Normal"/>
    <w:next w:val="Normal"/>
    <w:autoRedefine/>
    <w:uiPriority w:val="99"/>
    <w:semiHidden/>
    <w:rsid w:val="0018126C"/>
    <w:pPr>
      <w:keepLines/>
      <w:suppressAutoHyphens/>
      <w:ind w:left="1132" w:hanging="284"/>
    </w:pPr>
    <w:rPr>
      <w:rFonts w:ascii="Times New Roman" w:hAnsi="Times New Roman"/>
      <w:sz w:val="24"/>
    </w:rPr>
  </w:style>
  <w:style w:type="paragraph" w:styleId="Index4">
    <w:name w:val="index 4"/>
    <w:basedOn w:val="Normal"/>
    <w:next w:val="Normal"/>
    <w:autoRedefine/>
    <w:uiPriority w:val="99"/>
    <w:semiHidden/>
    <w:rsid w:val="0018126C"/>
    <w:pPr>
      <w:keepLines/>
      <w:suppressAutoHyphens/>
      <w:ind w:left="849" w:hanging="284"/>
    </w:pPr>
    <w:rPr>
      <w:rFonts w:ascii="Times New Roman" w:hAnsi="Times New Roman"/>
      <w:sz w:val="24"/>
    </w:rPr>
  </w:style>
  <w:style w:type="paragraph" w:styleId="Index3">
    <w:name w:val="index 3"/>
    <w:basedOn w:val="Normal"/>
    <w:next w:val="Normal"/>
    <w:autoRedefine/>
    <w:uiPriority w:val="99"/>
    <w:semiHidden/>
    <w:rsid w:val="0018126C"/>
    <w:pPr>
      <w:keepLines/>
      <w:suppressAutoHyphens/>
      <w:ind w:left="566" w:hanging="284"/>
    </w:pPr>
    <w:rPr>
      <w:rFonts w:ascii="Times New Roman" w:hAnsi="Times New Roman"/>
      <w:sz w:val="24"/>
    </w:rPr>
  </w:style>
  <w:style w:type="paragraph" w:styleId="Index2">
    <w:name w:val="index 2"/>
    <w:basedOn w:val="Normal"/>
    <w:next w:val="Normal"/>
    <w:autoRedefine/>
    <w:uiPriority w:val="99"/>
    <w:semiHidden/>
    <w:rsid w:val="0018126C"/>
    <w:pPr>
      <w:keepLines/>
      <w:suppressAutoHyphens/>
      <w:ind w:left="568" w:hanging="284"/>
    </w:pPr>
    <w:rPr>
      <w:rFonts w:ascii="Times New Roman" w:hAnsi="Times New Roman"/>
      <w:sz w:val="20"/>
    </w:rPr>
  </w:style>
  <w:style w:type="paragraph" w:styleId="Index1">
    <w:name w:val="index 1"/>
    <w:basedOn w:val="Normal"/>
    <w:next w:val="Normal"/>
    <w:autoRedefine/>
    <w:uiPriority w:val="99"/>
    <w:semiHidden/>
    <w:rsid w:val="0018126C"/>
    <w:pPr>
      <w:keepLines/>
      <w:suppressAutoHyphens/>
    </w:pPr>
    <w:rPr>
      <w:rFonts w:ascii="Times New Roman" w:hAnsi="Times New Roman"/>
      <w:sz w:val="20"/>
    </w:rPr>
  </w:style>
  <w:style w:type="character" w:styleId="LineNumber">
    <w:name w:val="line number"/>
    <w:basedOn w:val="DefaultParagraphFont"/>
    <w:rsid w:val="0018126C"/>
  </w:style>
  <w:style w:type="paragraph" w:styleId="IndexHeading">
    <w:name w:val="index heading"/>
    <w:basedOn w:val="Normal"/>
    <w:uiPriority w:val="99"/>
    <w:semiHidden/>
    <w:rsid w:val="0018126C"/>
    <w:pPr>
      <w:keepNext/>
      <w:keepLines/>
      <w:suppressAutoHyphens/>
      <w:spacing w:before="480" w:after="240"/>
    </w:pPr>
    <w:rPr>
      <w:rFonts w:ascii="Helvetica" w:hAnsi="Helvetica"/>
      <w:b/>
      <w:sz w:val="20"/>
    </w:rPr>
  </w:style>
  <w:style w:type="character" w:styleId="FootnoteReference">
    <w:name w:val="footnote reference"/>
    <w:semiHidden/>
    <w:rsid w:val="0018126C"/>
    <w:rPr>
      <w:position w:val="6"/>
      <w:sz w:val="16"/>
    </w:rPr>
  </w:style>
  <w:style w:type="paragraph" w:styleId="FootnoteText">
    <w:name w:val="footnote text"/>
    <w:basedOn w:val="Normal"/>
    <w:link w:val="FootnoteTextChar"/>
    <w:uiPriority w:val="99"/>
    <w:semiHidden/>
    <w:rsid w:val="0018126C"/>
    <w:pPr>
      <w:keepLines/>
      <w:suppressLineNumbers/>
      <w:suppressAutoHyphens/>
      <w:ind w:left="1135" w:hanging="284"/>
    </w:pPr>
    <w:rPr>
      <w:rFonts w:ascii="Times New Roman" w:hAnsi="Times New Roman"/>
      <w:sz w:val="24"/>
    </w:rPr>
  </w:style>
  <w:style w:type="character" w:customStyle="1" w:styleId="FootnoteTextChar">
    <w:name w:val="Footnote Text Char"/>
    <w:basedOn w:val="DefaultParagraphFont"/>
    <w:link w:val="FootnoteText"/>
    <w:uiPriority w:val="99"/>
    <w:semiHidden/>
    <w:rsid w:val="0024722D"/>
    <w:rPr>
      <w:sz w:val="24"/>
      <w:lang w:val="en-GB" w:bidi="ar-SA"/>
    </w:rPr>
  </w:style>
  <w:style w:type="paragraph" w:customStyle="1" w:styleId="logo1DX200">
    <w:name w:val="logo_1_DX200"/>
    <w:basedOn w:val="Normal"/>
    <w:uiPriority w:val="99"/>
    <w:rsid w:val="0018126C"/>
    <w:pPr>
      <w:keepLines/>
      <w:framePr w:hSpace="181" w:vSpace="181" w:wrap="notBeside" w:vAnchor="page" w:hAnchor="page" w:xAlign="center" w:y="4253"/>
      <w:suppressAutoHyphens/>
      <w:spacing w:before="240"/>
      <w:jc w:val="center"/>
    </w:pPr>
    <w:rPr>
      <w:sz w:val="16"/>
    </w:rPr>
  </w:style>
  <w:style w:type="paragraph" w:customStyle="1" w:styleId="Issueshort">
    <w:name w:val="Issue (short)"/>
    <w:basedOn w:val="Normal"/>
    <w:uiPriority w:val="99"/>
    <w:rsid w:val="0018126C"/>
    <w:pPr>
      <w:suppressAutoHyphens/>
    </w:pPr>
    <w:rPr>
      <w:sz w:val="18"/>
      <w:lang w:val="en-US"/>
    </w:rPr>
  </w:style>
  <w:style w:type="paragraph" w:customStyle="1" w:styleId="ListItem105">
    <w:name w:val="List Item 1_05"/>
    <w:basedOn w:val="Normal"/>
    <w:uiPriority w:val="99"/>
    <w:rsid w:val="0018126C"/>
    <w:pPr>
      <w:keepLines/>
      <w:suppressLineNumbers/>
      <w:suppressAutoHyphens/>
      <w:ind w:left="1135" w:hanging="284"/>
      <w:jc w:val="both"/>
    </w:pPr>
    <w:rPr>
      <w:rFonts w:ascii="Times New Roman" w:hAnsi="Times New Roman"/>
      <w:sz w:val="24"/>
    </w:rPr>
  </w:style>
  <w:style w:type="paragraph" w:customStyle="1" w:styleId="footercover">
    <w:name w:val="footer_cover"/>
    <w:basedOn w:val="Footer"/>
    <w:uiPriority w:val="99"/>
    <w:rsid w:val="0018126C"/>
    <w:pPr>
      <w:keepLines w:val="0"/>
      <w:spacing w:before="12"/>
    </w:pPr>
    <w:rPr>
      <w:sz w:val="14"/>
    </w:rPr>
  </w:style>
  <w:style w:type="paragraph" w:customStyle="1" w:styleId="ListItem115">
    <w:name w:val="List Item 1_15"/>
    <w:basedOn w:val="ListItem105"/>
    <w:uiPriority w:val="99"/>
    <w:rsid w:val="0018126C"/>
    <w:pPr>
      <w:ind w:left="1701"/>
    </w:pPr>
  </w:style>
  <w:style w:type="paragraph" w:customStyle="1" w:styleId="ListItem125">
    <w:name w:val="List Item 1_25"/>
    <w:basedOn w:val="ListItem105"/>
    <w:uiPriority w:val="99"/>
    <w:rsid w:val="0018126C"/>
    <w:pPr>
      <w:ind w:left="2268"/>
    </w:pPr>
  </w:style>
  <w:style w:type="paragraph" w:customStyle="1" w:styleId="TableOfContents">
    <w:name w:val="TableOfContents"/>
    <w:basedOn w:val="TOC1"/>
    <w:next w:val="Normal"/>
    <w:uiPriority w:val="99"/>
    <w:rsid w:val="0018126C"/>
    <w:rPr>
      <w:caps/>
      <w:szCs w:val="22"/>
    </w:rPr>
  </w:style>
  <w:style w:type="paragraph" w:customStyle="1" w:styleId="ListItem110">
    <w:name w:val="List Item 1_10"/>
    <w:basedOn w:val="ListItem105"/>
    <w:uiPriority w:val="99"/>
    <w:rsid w:val="0018126C"/>
    <w:pPr>
      <w:ind w:left="1418"/>
    </w:pPr>
  </w:style>
  <w:style w:type="paragraph" w:customStyle="1" w:styleId="ListItem120">
    <w:name w:val="List Item 1_20"/>
    <w:basedOn w:val="ListItem105"/>
    <w:uiPriority w:val="99"/>
    <w:rsid w:val="0018126C"/>
    <w:pPr>
      <w:ind w:left="1985"/>
    </w:pPr>
  </w:style>
  <w:style w:type="paragraph" w:customStyle="1" w:styleId="Figure">
    <w:name w:val="Figure"/>
    <w:basedOn w:val="Normal"/>
    <w:next w:val="Figuretext"/>
    <w:uiPriority w:val="99"/>
    <w:rsid w:val="0018126C"/>
    <w:pPr>
      <w:keepNext/>
      <w:keepLines/>
      <w:suppressAutoHyphens/>
      <w:spacing w:before="480"/>
      <w:ind w:left="1135" w:hanging="284"/>
      <w:jc w:val="center"/>
    </w:pPr>
    <w:rPr>
      <w:rFonts w:ascii="Times New Roman" w:hAnsi="Times New Roman"/>
      <w:sz w:val="24"/>
    </w:rPr>
  </w:style>
  <w:style w:type="paragraph" w:customStyle="1" w:styleId="Figuretext">
    <w:name w:val="Figur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130">
    <w:name w:val="List Item 1_30"/>
    <w:basedOn w:val="ListItem105"/>
    <w:uiPriority w:val="99"/>
    <w:rsid w:val="0018126C"/>
    <w:pPr>
      <w:ind w:left="2552"/>
    </w:pPr>
  </w:style>
  <w:style w:type="paragraph" w:customStyle="1" w:styleId="ListItem140">
    <w:name w:val="List Item 1_40"/>
    <w:basedOn w:val="ListItem105"/>
    <w:uiPriority w:val="99"/>
    <w:rsid w:val="0018126C"/>
    <w:pPr>
      <w:ind w:left="3119"/>
    </w:pPr>
  </w:style>
  <w:style w:type="paragraph" w:customStyle="1" w:styleId="Table">
    <w:name w:val="Table"/>
    <w:basedOn w:val="Normal"/>
    <w:uiPriority w:val="99"/>
    <w:rsid w:val="0018126C"/>
    <w:pPr>
      <w:keepNext/>
      <w:keepLines/>
      <w:suppressAutoHyphens/>
      <w:spacing w:before="44"/>
      <w:ind w:left="85" w:right="85"/>
    </w:pPr>
    <w:rPr>
      <w:sz w:val="20"/>
    </w:rPr>
  </w:style>
  <w:style w:type="paragraph" w:customStyle="1" w:styleId="Note">
    <w:name w:val="Note"/>
    <w:basedOn w:val="Normal"/>
    <w:next w:val="NormalIndent"/>
    <w:uiPriority w:val="99"/>
    <w:rsid w:val="0018126C"/>
    <w:pPr>
      <w:keepLines/>
      <w:tabs>
        <w:tab w:val="left" w:pos="4536"/>
      </w:tabs>
      <w:suppressAutoHyphens/>
      <w:spacing w:before="480" w:after="480"/>
      <w:ind w:left="1985" w:hanging="1134"/>
      <w:jc w:val="both"/>
    </w:pPr>
    <w:rPr>
      <w:rFonts w:ascii="Times New Roman" w:hAnsi="Times New Roman"/>
      <w:sz w:val="24"/>
    </w:rPr>
  </w:style>
  <w:style w:type="paragraph" w:customStyle="1" w:styleId="ListItem210">
    <w:name w:val="List Item 2_10"/>
    <w:basedOn w:val="Normal"/>
    <w:uiPriority w:val="99"/>
    <w:rsid w:val="0018126C"/>
    <w:pPr>
      <w:keepLines/>
      <w:suppressAutoHyphens/>
      <w:ind w:left="1418" w:hanging="567"/>
      <w:jc w:val="both"/>
    </w:pPr>
    <w:rPr>
      <w:rFonts w:ascii="Times New Roman" w:hAnsi="Times New Roman"/>
      <w:sz w:val="24"/>
    </w:rPr>
  </w:style>
  <w:style w:type="paragraph" w:customStyle="1" w:styleId="ListItem220">
    <w:name w:val="List Item 2_20"/>
    <w:basedOn w:val="ListItem210"/>
    <w:uiPriority w:val="99"/>
    <w:rsid w:val="0018126C"/>
    <w:pPr>
      <w:ind w:left="1985"/>
    </w:pPr>
  </w:style>
  <w:style w:type="paragraph" w:customStyle="1" w:styleId="ListItem230">
    <w:name w:val="List Item 2_30"/>
    <w:basedOn w:val="ListItem210"/>
    <w:uiPriority w:val="99"/>
    <w:rsid w:val="0018126C"/>
    <w:pPr>
      <w:ind w:left="2552"/>
    </w:pPr>
  </w:style>
  <w:style w:type="paragraph" w:customStyle="1" w:styleId="ListItem240">
    <w:name w:val="List Item 2_40"/>
    <w:basedOn w:val="ListItem210"/>
    <w:uiPriority w:val="99"/>
    <w:rsid w:val="0018126C"/>
    <w:pPr>
      <w:ind w:left="3119"/>
    </w:pPr>
  </w:style>
  <w:style w:type="paragraph" w:customStyle="1" w:styleId="ListItem310">
    <w:name w:val="List Item 3_10"/>
    <w:basedOn w:val="Normal"/>
    <w:uiPriority w:val="99"/>
    <w:rsid w:val="0018126C"/>
    <w:pPr>
      <w:keepLines/>
      <w:suppressAutoHyphens/>
      <w:ind w:left="1418" w:hanging="567"/>
      <w:jc w:val="both"/>
    </w:pPr>
    <w:rPr>
      <w:rFonts w:ascii="Times New Roman" w:hAnsi="Times New Roman"/>
      <w:sz w:val="24"/>
    </w:rPr>
  </w:style>
  <w:style w:type="paragraph" w:customStyle="1" w:styleId="ListItem320">
    <w:name w:val="List Item 3_20"/>
    <w:basedOn w:val="ListItem310"/>
    <w:uiPriority w:val="99"/>
    <w:rsid w:val="0018126C"/>
    <w:pPr>
      <w:ind w:left="1985" w:hanging="1134"/>
    </w:pPr>
  </w:style>
  <w:style w:type="paragraph" w:customStyle="1" w:styleId="ListItem330">
    <w:name w:val="List Item 3_30"/>
    <w:basedOn w:val="ListItem310"/>
    <w:uiPriority w:val="99"/>
    <w:rsid w:val="0018126C"/>
    <w:pPr>
      <w:ind w:left="2552" w:hanging="1701"/>
    </w:pPr>
  </w:style>
  <w:style w:type="paragraph" w:customStyle="1" w:styleId="Tabletext">
    <w:name w:val="Tabl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340">
    <w:name w:val="List Item 3_40"/>
    <w:basedOn w:val="ListItem310"/>
    <w:uiPriority w:val="99"/>
    <w:rsid w:val="0018126C"/>
    <w:pPr>
      <w:ind w:left="3119" w:hanging="2268"/>
    </w:pPr>
  </w:style>
  <w:style w:type="paragraph" w:customStyle="1" w:styleId="Example">
    <w:name w:val="Example"/>
    <w:basedOn w:val="Normal"/>
    <w:next w:val="NormalIndent"/>
    <w:uiPriority w:val="99"/>
    <w:rsid w:val="0018126C"/>
    <w:pPr>
      <w:keepNext/>
      <w:keepLines/>
      <w:suppressAutoHyphens/>
      <w:spacing w:before="480" w:after="480"/>
      <w:ind w:left="2552" w:hanging="1701"/>
      <w:jc w:val="both"/>
    </w:pPr>
    <w:rPr>
      <w:rFonts w:ascii="Times New Roman" w:hAnsi="Times New Roman"/>
      <w:sz w:val="24"/>
    </w:rPr>
  </w:style>
  <w:style w:type="paragraph" w:customStyle="1" w:styleId="ListItem350">
    <w:name w:val="List Item 3_50"/>
    <w:basedOn w:val="ListItem310"/>
    <w:uiPriority w:val="99"/>
    <w:rsid w:val="0018126C"/>
    <w:pPr>
      <w:ind w:left="3686" w:hanging="2835"/>
    </w:pPr>
  </w:style>
  <w:style w:type="paragraph" w:customStyle="1" w:styleId="ListItem360">
    <w:name w:val="List Item 3_60"/>
    <w:basedOn w:val="ListItem310"/>
    <w:uiPriority w:val="99"/>
    <w:rsid w:val="0018126C"/>
    <w:pPr>
      <w:ind w:left="4253" w:hanging="3402"/>
    </w:pPr>
  </w:style>
  <w:style w:type="paragraph" w:customStyle="1" w:styleId="ListItem370">
    <w:name w:val="List Item 3_70"/>
    <w:basedOn w:val="ListItem310"/>
    <w:uiPriority w:val="99"/>
    <w:rsid w:val="0018126C"/>
    <w:pPr>
      <w:ind w:left="4820" w:hanging="3969"/>
    </w:pPr>
  </w:style>
  <w:style w:type="paragraph" w:customStyle="1" w:styleId="TOC91">
    <w:name w:val="TOC 91"/>
    <w:basedOn w:val="TOC5"/>
    <w:uiPriority w:val="99"/>
    <w:rsid w:val="0018126C"/>
    <w:pPr>
      <w:keepLines w:val="0"/>
      <w:spacing w:line="240" w:lineRule="auto"/>
      <w:ind w:left="3119" w:firstLine="0"/>
    </w:pPr>
    <w:rPr>
      <w:noProof/>
    </w:rPr>
  </w:style>
  <w:style w:type="paragraph" w:customStyle="1" w:styleId="logo1ARROW">
    <w:name w:val="logo_1_ARROW"/>
    <w:basedOn w:val="Normal"/>
    <w:uiPriority w:val="99"/>
    <w:rsid w:val="0018126C"/>
    <w:pPr>
      <w:keepLines/>
      <w:framePr w:hSpace="181" w:vSpace="181" w:wrap="notBeside" w:vAnchor="page" w:hAnchor="page" w:xAlign="center" w:y="2835"/>
      <w:suppressAutoHyphens/>
      <w:spacing w:before="240"/>
      <w:jc w:val="center"/>
    </w:pPr>
    <w:rPr>
      <w:sz w:val="16"/>
    </w:rPr>
  </w:style>
  <w:style w:type="paragraph" w:customStyle="1" w:styleId="footerpage">
    <w:name w:val="footer_page"/>
    <w:basedOn w:val="Footer"/>
    <w:uiPriority w:val="99"/>
    <w:rsid w:val="0018126C"/>
    <w:pPr>
      <w:jc w:val="right"/>
    </w:pPr>
  </w:style>
  <w:style w:type="paragraph" w:customStyle="1" w:styleId="footerpagenum">
    <w:name w:val="footer_pagenum"/>
    <w:basedOn w:val="footerpage"/>
    <w:uiPriority w:val="99"/>
    <w:rsid w:val="0018126C"/>
    <w:pPr>
      <w:spacing w:before="0"/>
    </w:pPr>
    <w:rPr>
      <w:b/>
      <w:sz w:val="22"/>
    </w:rPr>
  </w:style>
  <w:style w:type="paragraph" w:customStyle="1" w:styleId="Reference">
    <w:name w:val="Reference"/>
    <w:basedOn w:val="NormalIndent"/>
    <w:uiPriority w:val="99"/>
    <w:rsid w:val="0018126C"/>
    <w:pPr>
      <w:ind w:left="3402" w:hanging="2552"/>
      <w:jc w:val="left"/>
    </w:pPr>
  </w:style>
  <w:style w:type="paragraph" w:customStyle="1" w:styleId="SummaryHeading">
    <w:name w:val="SummaryHeading"/>
    <w:basedOn w:val="Heading1"/>
    <w:next w:val="NormalIndent"/>
    <w:uiPriority w:val="99"/>
    <w:rsid w:val="0018126C"/>
    <w:pPr>
      <w:ind w:left="709" w:hanging="709"/>
      <w:outlineLvl w:val="9"/>
    </w:pPr>
  </w:style>
  <w:style w:type="paragraph" w:customStyle="1" w:styleId="AppendixHeading">
    <w:name w:val="AppendixHeading"/>
    <w:basedOn w:val="Heading6"/>
    <w:uiPriority w:val="99"/>
    <w:rsid w:val="0018126C"/>
    <w:pPr>
      <w:ind w:left="4248" w:hanging="708"/>
      <w:outlineLvl w:val="9"/>
    </w:pPr>
  </w:style>
  <w:style w:type="paragraph" w:customStyle="1" w:styleId="Appendix">
    <w:name w:val="Appendix"/>
    <w:basedOn w:val="Heading6"/>
    <w:uiPriority w:val="99"/>
    <w:rsid w:val="0018126C"/>
    <w:pPr>
      <w:ind w:left="4248" w:hanging="708"/>
      <w:outlineLvl w:val="9"/>
    </w:pPr>
  </w:style>
  <w:style w:type="paragraph" w:customStyle="1" w:styleId="Appendices">
    <w:name w:val="Appendices"/>
    <w:basedOn w:val="Heading1"/>
    <w:next w:val="NormalIndent"/>
    <w:uiPriority w:val="99"/>
    <w:rsid w:val="0018126C"/>
    <w:pPr>
      <w:ind w:left="708" w:hanging="708"/>
      <w:outlineLvl w:val="9"/>
    </w:pPr>
  </w:style>
  <w:style w:type="paragraph" w:customStyle="1" w:styleId="Index">
    <w:name w:val="Index"/>
    <w:basedOn w:val="Heading1"/>
    <w:next w:val="IndexHeading"/>
    <w:uiPriority w:val="99"/>
    <w:rsid w:val="0018126C"/>
    <w:pPr>
      <w:outlineLvl w:val="9"/>
    </w:pPr>
  </w:style>
  <w:style w:type="character" w:styleId="CommentReference">
    <w:name w:val="annotation reference"/>
    <w:semiHidden/>
    <w:rsid w:val="0018126C"/>
    <w:rPr>
      <w:sz w:val="16"/>
    </w:rPr>
  </w:style>
  <w:style w:type="paragraph" w:customStyle="1" w:styleId="NormalFixed">
    <w:name w:val="Normal Fixed"/>
    <w:basedOn w:val="Normal"/>
    <w:uiPriority w:val="99"/>
    <w:rsid w:val="0018126C"/>
    <w:pPr>
      <w:keepLines/>
      <w:suppressAutoHyphens/>
      <w:ind w:left="851"/>
    </w:pPr>
    <w:rPr>
      <w:rFonts w:ascii="Courier New" w:hAnsi="Courier New"/>
      <w:sz w:val="20"/>
    </w:rPr>
  </w:style>
  <w:style w:type="paragraph" w:customStyle="1" w:styleId="TopicHeading">
    <w:name w:val="Topic Heading"/>
    <w:basedOn w:val="01BodyText"/>
    <w:uiPriority w:val="99"/>
    <w:rsid w:val="0018126C"/>
    <w:pPr>
      <w:keepLines w:val="0"/>
      <w:suppressAutoHyphens w:val="0"/>
      <w:spacing w:after="240"/>
    </w:pPr>
    <w:rPr>
      <w:rFonts w:ascii="Arial" w:hAnsi="Arial"/>
      <w:b/>
      <w:sz w:val="22"/>
      <w:lang w:val="en-US"/>
    </w:rPr>
  </w:style>
  <w:style w:type="character" w:styleId="PageNumber">
    <w:name w:val="page number"/>
    <w:basedOn w:val="DefaultParagraphFont"/>
    <w:rsid w:val="0018126C"/>
  </w:style>
  <w:style w:type="paragraph" w:styleId="Index8">
    <w:name w:val="index 8"/>
    <w:basedOn w:val="Normal"/>
    <w:next w:val="Normal"/>
    <w:autoRedefine/>
    <w:uiPriority w:val="99"/>
    <w:semiHidden/>
    <w:rsid w:val="0018126C"/>
    <w:pPr>
      <w:keepLines/>
      <w:suppressAutoHyphens/>
      <w:ind w:left="1920" w:hanging="240"/>
    </w:pPr>
    <w:rPr>
      <w:rFonts w:ascii="Times New Roman" w:hAnsi="Times New Roman"/>
      <w:sz w:val="24"/>
    </w:rPr>
  </w:style>
  <w:style w:type="paragraph" w:styleId="Index9">
    <w:name w:val="index 9"/>
    <w:basedOn w:val="Normal"/>
    <w:next w:val="Normal"/>
    <w:autoRedefine/>
    <w:uiPriority w:val="99"/>
    <w:semiHidden/>
    <w:rsid w:val="0018126C"/>
    <w:pPr>
      <w:keepLines/>
      <w:suppressAutoHyphens/>
      <w:ind w:left="2160" w:hanging="240"/>
    </w:pPr>
    <w:rPr>
      <w:rFonts w:ascii="Times New Roman" w:hAnsi="Times New Roman"/>
      <w:sz w:val="24"/>
    </w:rPr>
  </w:style>
  <w:style w:type="paragraph" w:customStyle="1" w:styleId="Normal1">
    <w:name w:val="Normal 1"/>
    <w:basedOn w:val="Normal"/>
    <w:uiPriority w:val="99"/>
    <w:rsid w:val="0018126C"/>
    <w:pPr>
      <w:tabs>
        <w:tab w:val="left" w:pos="1080"/>
      </w:tabs>
      <w:spacing w:after="140"/>
      <w:ind w:left="900"/>
    </w:pPr>
    <w:rPr>
      <w:rFonts w:ascii="Times New Roman" w:eastAsia="MS Mincho" w:hAnsi="Times New Roman"/>
      <w:sz w:val="24"/>
    </w:rPr>
  </w:style>
  <w:style w:type="paragraph" w:styleId="ListNumber">
    <w:name w:val="List Number"/>
    <w:basedOn w:val="Normal"/>
    <w:uiPriority w:val="99"/>
    <w:rsid w:val="0018126C"/>
    <w:pPr>
      <w:tabs>
        <w:tab w:val="num" w:pos="2160"/>
      </w:tabs>
      <w:spacing w:after="140"/>
      <w:ind w:left="1800" w:hanging="360"/>
    </w:pPr>
    <w:rPr>
      <w:rFonts w:ascii="Times New Roman" w:eastAsia="MS Mincho" w:hAnsi="Times New Roman"/>
      <w:sz w:val="24"/>
    </w:rPr>
  </w:style>
  <w:style w:type="paragraph" w:styleId="ListBullet">
    <w:name w:val="List Bullet"/>
    <w:basedOn w:val="Normal"/>
    <w:autoRedefine/>
    <w:uiPriority w:val="99"/>
    <w:rsid w:val="0018126C"/>
    <w:pPr>
      <w:tabs>
        <w:tab w:val="num" w:pos="567"/>
        <w:tab w:val="left" w:pos="1980"/>
      </w:tabs>
      <w:spacing w:after="140"/>
      <w:ind w:left="1985" w:hanging="454"/>
    </w:pPr>
    <w:rPr>
      <w:rFonts w:ascii="Times New Roman" w:eastAsia="MS Mincho" w:hAnsi="Times New Roman"/>
      <w:snapToGrid w:val="0"/>
      <w:sz w:val="24"/>
    </w:rPr>
  </w:style>
  <w:style w:type="paragraph" w:styleId="ListBullet2">
    <w:name w:val="List Bullet 2"/>
    <w:basedOn w:val="Normal"/>
    <w:autoRedefine/>
    <w:uiPriority w:val="99"/>
    <w:rsid w:val="0018126C"/>
    <w:pPr>
      <w:tabs>
        <w:tab w:val="left" w:pos="2610"/>
      </w:tabs>
      <w:spacing w:after="140"/>
      <w:ind w:left="2700" w:hanging="567"/>
    </w:pPr>
    <w:rPr>
      <w:rFonts w:ascii="Times New Roman" w:eastAsia="MS Mincho" w:hAnsi="Times New Roman"/>
      <w:sz w:val="24"/>
    </w:rPr>
  </w:style>
  <w:style w:type="paragraph" w:styleId="DocumentMap">
    <w:name w:val="Document Map"/>
    <w:basedOn w:val="Normal"/>
    <w:link w:val="DocumentMapChar"/>
    <w:uiPriority w:val="99"/>
    <w:semiHidden/>
    <w:rsid w:val="0018126C"/>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24722D"/>
    <w:rPr>
      <w:rFonts w:ascii="Tahoma" w:hAnsi="Tahoma"/>
      <w:sz w:val="22"/>
      <w:shd w:val="clear" w:color="auto" w:fill="000080"/>
      <w:lang w:val="en-GB" w:bidi="ar-SA"/>
    </w:rPr>
  </w:style>
  <w:style w:type="paragraph" w:styleId="BodyTextIndent2">
    <w:name w:val="Body Text Indent 2"/>
    <w:basedOn w:val="Normal"/>
    <w:link w:val="BodyTextIndent2Char"/>
    <w:uiPriority w:val="99"/>
    <w:rsid w:val="0018126C"/>
    <w:pPr>
      <w:keepLines/>
      <w:suppressAutoHyphens/>
      <w:ind w:left="709"/>
      <w:jc w:val="both"/>
    </w:pPr>
    <w:rPr>
      <w:sz w:val="24"/>
    </w:rPr>
  </w:style>
  <w:style w:type="character" w:customStyle="1" w:styleId="BodyTextIndent2Char">
    <w:name w:val="Body Text Indent 2 Char"/>
    <w:basedOn w:val="DefaultParagraphFont"/>
    <w:link w:val="BodyTextIndent2"/>
    <w:uiPriority w:val="99"/>
    <w:rsid w:val="0024722D"/>
    <w:rPr>
      <w:rFonts w:ascii="Arial" w:hAnsi="Arial"/>
      <w:sz w:val="24"/>
      <w:lang w:val="en-GB" w:bidi="ar-SA"/>
    </w:rPr>
  </w:style>
  <w:style w:type="paragraph" w:styleId="BodyTextIndent3">
    <w:name w:val="Body Text Indent 3"/>
    <w:basedOn w:val="Normal"/>
    <w:link w:val="BodyTextIndent3Char"/>
    <w:uiPriority w:val="99"/>
    <w:rsid w:val="0018126C"/>
    <w:pPr>
      <w:keepLines/>
      <w:suppressAutoHyphens/>
      <w:spacing w:after="220"/>
      <w:ind w:left="709"/>
      <w:jc w:val="both"/>
    </w:pPr>
    <w:rPr>
      <w:color w:val="000000"/>
      <w:sz w:val="24"/>
    </w:rPr>
  </w:style>
  <w:style w:type="character" w:customStyle="1" w:styleId="BodyTextIndent3Char">
    <w:name w:val="Body Text Indent 3 Char"/>
    <w:basedOn w:val="DefaultParagraphFont"/>
    <w:link w:val="BodyTextIndent3"/>
    <w:uiPriority w:val="99"/>
    <w:rsid w:val="0024722D"/>
    <w:rPr>
      <w:rFonts w:ascii="Arial" w:hAnsi="Arial"/>
      <w:color w:val="000000"/>
      <w:sz w:val="24"/>
      <w:lang w:val="en-GB" w:bidi="ar-SA"/>
    </w:rPr>
  </w:style>
  <w:style w:type="paragraph" w:customStyle="1" w:styleId="Style5">
    <w:name w:val="Style5"/>
    <w:uiPriority w:val="99"/>
    <w:rsid w:val="0018126C"/>
    <w:rPr>
      <w:rFonts w:ascii="Arial" w:hAnsi="Arial"/>
      <w:snapToGrid w:val="0"/>
      <w:sz w:val="24"/>
      <w:lang w:bidi="ar-SA"/>
    </w:rPr>
  </w:style>
  <w:style w:type="paragraph" w:customStyle="1" w:styleId="h">
    <w:name w:val="h"/>
    <w:basedOn w:val="Body"/>
    <w:uiPriority w:val="99"/>
    <w:rsid w:val="0018126C"/>
    <w:pPr>
      <w:jc w:val="both"/>
    </w:pPr>
    <w:rPr>
      <w:rFonts w:ascii="Rotis Sans Serif for Nokia" w:hAnsi="Rotis Sans Serif for Nokia"/>
      <w:b/>
      <w:sz w:val="32"/>
    </w:rPr>
  </w:style>
  <w:style w:type="paragraph" w:customStyle="1" w:styleId="BodyTextIndent1">
    <w:name w:val="Body Text Indent1"/>
    <w:basedOn w:val="Normal"/>
    <w:uiPriority w:val="99"/>
    <w:rsid w:val="0018126C"/>
    <w:pPr>
      <w:widowControl w:val="0"/>
      <w:ind w:left="850"/>
    </w:pPr>
    <w:rPr>
      <w:rFonts w:ascii="Times New Roman" w:hAnsi="Times New Roman"/>
      <w:lang w:val="en-US"/>
    </w:rPr>
  </w:style>
  <w:style w:type="paragraph" w:customStyle="1" w:styleId="Headingbase0">
    <w:name w:val="Heading base"/>
    <w:basedOn w:val="Normal"/>
    <w:next w:val="Heading1"/>
    <w:uiPriority w:val="99"/>
    <w:rsid w:val="0018126C"/>
    <w:pPr>
      <w:keepNext/>
      <w:keepLines/>
      <w:suppressAutoHyphens/>
      <w:spacing w:before="240" w:after="60"/>
      <w:ind w:left="851"/>
      <w:jc w:val="both"/>
    </w:pPr>
    <w:rPr>
      <w:rFonts w:ascii="Rotis Sans Serif for Nokia" w:hAnsi="Rotis Sans Serif for Nokia"/>
      <w:b/>
      <w:sz w:val="24"/>
    </w:rPr>
  </w:style>
  <w:style w:type="paragraph" w:customStyle="1" w:styleId="Bulletlist">
    <w:name w:val="Bullet list"/>
    <w:basedOn w:val="BulletlistIndent"/>
    <w:uiPriority w:val="99"/>
    <w:rsid w:val="0018126C"/>
    <w:pPr>
      <w:tabs>
        <w:tab w:val="clear" w:pos="567"/>
        <w:tab w:val="clear" w:pos="1134"/>
        <w:tab w:val="left" w:pos="851"/>
      </w:tabs>
      <w:spacing w:before="60"/>
      <w:ind w:left="851" w:hanging="425"/>
    </w:pPr>
    <w:rPr>
      <w:rFonts w:ascii="Arial" w:hAnsi="Arial" w:cs="Arial"/>
      <w:sz w:val="22"/>
      <w:szCs w:val="22"/>
    </w:rPr>
  </w:style>
  <w:style w:type="paragraph" w:customStyle="1" w:styleId="BulletlistIndent">
    <w:name w:val="Bullet list Indent"/>
    <w:basedOn w:val="NormalIndent"/>
    <w:uiPriority w:val="99"/>
    <w:rsid w:val="0018126C"/>
    <w:pPr>
      <w:tabs>
        <w:tab w:val="num" w:pos="1573"/>
      </w:tabs>
      <w:ind w:left="1571" w:hanging="358"/>
    </w:pPr>
    <w:rPr>
      <w:rFonts w:ascii="Rotis Sans Serif for Nokia" w:hAnsi="Rotis Sans Serif for Nokia"/>
    </w:rPr>
  </w:style>
  <w:style w:type="character" w:customStyle="1" w:styleId="Char">
    <w:name w:val="Char"/>
    <w:rsid w:val="0018126C"/>
    <w:rPr>
      <w:rFonts w:ascii="Rotis Sans Serif for Nokia" w:hAnsi="Rotis Sans Serif for Nokia"/>
      <w:b/>
      <w:noProof/>
      <w:sz w:val="24"/>
      <w:lang w:val="en-GB" w:eastAsia="en-US" w:bidi="ar-SA"/>
    </w:rPr>
  </w:style>
  <w:style w:type="character" w:customStyle="1" w:styleId="TableOfContentsChar">
    <w:name w:val="TableOfContents Char"/>
    <w:rsid w:val="0018126C"/>
    <w:rPr>
      <w:rFonts w:ascii="Arial" w:hAnsi="Arial"/>
      <w:b/>
      <w:caps/>
      <w:noProof/>
      <w:sz w:val="22"/>
      <w:szCs w:val="22"/>
      <w:lang w:val="en-GB" w:eastAsia="en-US" w:bidi="ar-SA"/>
    </w:rPr>
  </w:style>
  <w:style w:type="paragraph" w:styleId="BalloonText">
    <w:name w:val="Balloon Text"/>
    <w:basedOn w:val="Normal"/>
    <w:link w:val="BalloonTextChar"/>
    <w:uiPriority w:val="99"/>
    <w:semiHidden/>
    <w:rsid w:val="004C1F9F"/>
    <w:rPr>
      <w:rFonts w:ascii="Tahoma" w:hAnsi="Tahoma"/>
      <w:sz w:val="16"/>
      <w:szCs w:val="18"/>
    </w:rPr>
  </w:style>
  <w:style w:type="character" w:customStyle="1" w:styleId="BalloonTextChar">
    <w:name w:val="Balloon Text Char"/>
    <w:basedOn w:val="DefaultParagraphFont"/>
    <w:link w:val="BalloonText"/>
    <w:uiPriority w:val="99"/>
    <w:semiHidden/>
    <w:rsid w:val="0024722D"/>
    <w:rPr>
      <w:rFonts w:ascii="Tahoma" w:hAnsi="Tahoma"/>
      <w:sz w:val="16"/>
      <w:szCs w:val="18"/>
      <w:lang w:val="en-GB" w:bidi="ar-SA"/>
    </w:rPr>
  </w:style>
  <w:style w:type="paragraph" w:customStyle="1" w:styleId="BalloonText1">
    <w:name w:val="Balloon Text1"/>
    <w:basedOn w:val="Normal"/>
    <w:uiPriority w:val="99"/>
    <w:semiHidden/>
    <w:rsid w:val="0018126C"/>
    <w:rPr>
      <w:rFonts w:ascii="Tahoma" w:hAnsi="Tahoma"/>
      <w:sz w:val="16"/>
      <w:szCs w:val="18"/>
    </w:rPr>
  </w:style>
  <w:style w:type="table" w:styleId="TableGrid">
    <w:name w:val="Table Grid"/>
    <w:basedOn w:val="TableNormal"/>
    <w:uiPriority w:val="39"/>
    <w:rsid w:val="00EA5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uiPriority w:val="99"/>
    <w:rsid w:val="00AB487F"/>
    <w:pPr>
      <w:widowControl w:val="0"/>
      <w:jc w:val="both"/>
    </w:pPr>
    <w:rPr>
      <w:rFonts w:ascii="Times New Roman" w:hAnsi="Times New Roman" w:cs="Times New Roman"/>
      <w:kern w:val="2"/>
      <w:sz w:val="21"/>
      <w:szCs w:val="24"/>
      <w:lang w:val="en-US"/>
    </w:rPr>
  </w:style>
  <w:style w:type="paragraph" w:styleId="BodyTextFirstIndent">
    <w:name w:val="Body Text First Indent"/>
    <w:basedOn w:val="BodyText"/>
    <w:link w:val="BodyTextFirstIndentChar"/>
    <w:uiPriority w:val="99"/>
    <w:rsid w:val="00C359F1"/>
    <w:pPr>
      <w:keepLines w:val="0"/>
      <w:suppressAutoHyphens w:val="0"/>
      <w:spacing w:after="120"/>
      <w:ind w:left="0" w:firstLineChars="100" w:firstLine="420"/>
      <w:jc w:val="left"/>
    </w:pPr>
    <w:rPr>
      <w:rFonts w:cs="Angsana New"/>
      <w:szCs w:val="20"/>
    </w:rPr>
  </w:style>
  <w:style w:type="character" w:customStyle="1" w:styleId="BodyTextFirstIndentChar">
    <w:name w:val="Body Text First Indent Char"/>
    <w:basedOn w:val="BodyTextChar"/>
    <w:link w:val="BodyTextFirstIndent"/>
    <w:uiPriority w:val="99"/>
    <w:rsid w:val="0024722D"/>
    <w:rPr>
      <w:rFonts w:ascii="Arial" w:hAnsi="Arial" w:cs="Arial"/>
      <w:sz w:val="22"/>
      <w:szCs w:val="22"/>
      <w:lang w:val="en-GB" w:bidi="ar-SA"/>
    </w:rPr>
  </w:style>
  <w:style w:type="paragraph" w:customStyle="1" w:styleId="xl68">
    <w:name w:val="xl68"/>
    <w:basedOn w:val="Normal"/>
    <w:rsid w:val="00336D6B"/>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sz w:val="24"/>
      <w:szCs w:val="24"/>
      <w:lang w:val="en-US" w:eastAsia="zh-CN"/>
    </w:rPr>
  </w:style>
  <w:style w:type="paragraph" w:styleId="NormalWeb">
    <w:name w:val="Normal (Web)"/>
    <w:basedOn w:val="Normal"/>
    <w:uiPriority w:val="99"/>
    <w:rsid w:val="005B5388"/>
    <w:pPr>
      <w:spacing w:before="100" w:beforeAutospacing="1" w:after="100" w:afterAutospacing="1"/>
    </w:pPr>
    <w:rPr>
      <w:rFonts w:cs="Arial"/>
      <w:sz w:val="20"/>
      <w:lang w:val="en-US" w:eastAsia="zh-CN"/>
    </w:rPr>
  </w:style>
  <w:style w:type="paragraph" w:customStyle="1" w:styleId="CharCharCharCharCharCharCharCharCharCharCharChar">
    <w:name w:val="Char Char Char Char Char Char Char Char Char Char Char Char"/>
    <w:basedOn w:val="Normal"/>
    <w:uiPriority w:val="99"/>
    <w:rsid w:val="005B5388"/>
    <w:pPr>
      <w:widowControl w:val="0"/>
      <w:jc w:val="both"/>
    </w:pPr>
    <w:rPr>
      <w:rFonts w:ascii="Times New Roman" w:hAnsi="Times New Roman"/>
      <w:kern w:val="2"/>
      <w:sz w:val="21"/>
      <w:szCs w:val="24"/>
      <w:lang w:val="en-US" w:eastAsia="zh-CN"/>
    </w:rPr>
  </w:style>
  <w:style w:type="character" w:customStyle="1" w:styleId="emailstyle32">
    <w:name w:val="emailstyle32"/>
    <w:semiHidden/>
    <w:rsid w:val="00EC7D5E"/>
    <w:rPr>
      <w:rFonts w:ascii="Arial" w:hAnsi="Arial" w:cs="Arial" w:hint="default"/>
      <w:b w:val="0"/>
      <w:bCs w:val="0"/>
      <w:i w:val="0"/>
      <w:iCs w:val="0"/>
      <w:strike w:val="0"/>
      <w:dstrike w:val="0"/>
      <w:color w:val="auto"/>
      <w:u w:val="none"/>
      <w:effect w:val="none"/>
    </w:rPr>
  </w:style>
  <w:style w:type="paragraph" w:customStyle="1" w:styleId="INFeature">
    <w:name w:val="IN Feature"/>
    <w:next w:val="Normal"/>
    <w:uiPriority w:val="99"/>
    <w:rsid w:val="00F3498D"/>
    <w:pPr>
      <w:keepNext/>
      <w:keepLines/>
      <w:spacing w:before="240" w:after="240"/>
      <w:outlineLvl w:val="7"/>
    </w:pPr>
    <w:rPr>
      <w:rFonts w:ascii="Arial" w:eastAsia="SimHei" w:hAnsi="Arial" w:cs="Arial"/>
      <w:b/>
      <w:bCs/>
      <w:kern w:val="2"/>
      <w:lang w:eastAsia="zh-CN" w:bidi="ar-SA"/>
    </w:rPr>
  </w:style>
  <w:style w:type="paragraph" w:customStyle="1" w:styleId="TableDescription">
    <w:name w:val="Table Description"/>
    <w:uiPriority w:val="99"/>
    <w:rsid w:val="00F3498D"/>
    <w:pPr>
      <w:keepNext/>
      <w:spacing w:before="160" w:after="80"/>
      <w:ind w:left="1134"/>
    </w:pPr>
    <w:rPr>
      <w:rFonts w:ascii="Arial" w:eastAsia="SimHei" w:hAnsi="Arial" w:cs="Arial Narrow"/>
      <w:lang w:eastAsia="zh-CN" w:bidi="ar-SA"/>
    </w:rPr>
  </w:style>
  <w:style w:type="paragraph" w:customStyle="1" w:styleId="FigureDescription">
    <w:name w:val="Figure Description"/>
    <w:next w:val="Normal"/>
    <w:uiPriority w:val="99"/>
    <w:rsid w:val="00F3498D"/>
    <w:pPr>
      <w:spacing w:before="80" w:after="320"/>
      <w:ind w:left="1134"/>
    </w:pPr>
    <w:rPr>
      <w:rFonts w:ascii="Arial" w:hAnsi="Arial" w:cs="Arial Narrow"/>
      <w:lang w:eastAsia="zh-CN" w:bidi="ar-SA"/>
    </w:rPr>
  </w:style>
  <w:style w:type="paragraph" w:customStyle="1" w:styleId="ItemList">
    <w:name w:val="Item List"/>
    <w:uiPriority w:val="99"/>
    <w:rsid w:val="00F3498D"/>
    <w:pPr>
      <w:tabs>
        <w:tab w:val="num" w:pos="1559"/>
      </w:tabs>
      <w:ind w:left="1559" w:hanging="425"/>
      <w:jc w:val="both"/>
    </w:pPr>
    <w:rPr>
      <w:rFonts w:ascii="Arial" w:hAnsi="Arial" w:cs="Arial"/>
      <w:lang w:eastAsia="zh-CN" w:bidi="ar-SA"/>
    </w:rPr>
  </w:style>
  <w:style w:type="paragraph" w:customStyle="1" w:styleId="ItemStep">
    <w:name w:val="Item Step"/>
    <w:uiPriority w:val="99"/>
    <w:rsid w:val="00F3498D"/>
    <w:pPr>
      <w:tabs>
        <w:tab w:val="num" w:pos="1559"/>
      </w:tabs>
      <w:ind w:left="1559" w:hanging="425"/>
      <w:jc w:val="both"/>
      <w:outlineLvl w:val="4"/>
    </w:pPr>
    <w:rPr>
      <w:rFonts w:ascii="Arial" w:hAnsi="Arial" w:cs="Arial"/>
      <w:lang w:eastAsia="zh-CN" w:bidi="ar-SA"/>
    </w:rPr>
  </w:style>
  <w:style w:type="paragraph" w:customStyle="1" w:styleId="a">
    <w:name w:val="缺省文本"/>
    <w:basedOn w:val="Normal"/>
    <w:uiPriority w:val="99"/>
    <w:rsid w:val="008D7E60"/>
    <w:pPr>
      <w:widowControl w:val="0"/>
      <w:autoSpaceDE w:val="0"/>
      <w:autoSpaceDN w:val="0"/>
      <w:adjustRightInd w:val="0"/>
    </w:pPr>
    <w:rPr>
      <w:rFonts w:ascii="Times New Roman" w:hAnsi="Times New Roman"/>
      <w:sz w:val="24"/>
      <w:szCs w:val="24"/>
      <w:lang w:val="en-US" w:eastAsia="zh-CN" w:bidi="th-TH"/>
    </w:rPr>
  </w:style>
  <w:style w:type="character" w:styleId="Hyperlink">
    <w:name w:val="Hyperlink"/>
    <w:uiPriority w:val="99"/>
    <w:rsid w:val="000A2541"/>
    <w:rPr>
      <w:color w:val="0000FF"/>
      <w:u w:val="single"/>
    </w:rPr>
  </w:style>
  <w:style w:type="paragraph" w:customStyle="1" w:styleId="Body2">
    <w:name w:val="Body 2"/>
    <w:basedOn w:val="Normal"/>
    <w:uiPriority w:val="99"/>
    <w:rsid w:val="002A2B77"/>
    <w:pPr>
      <w:keepLines/>
      <w:tabs>
        <w:tab w:val="left" w:pos="567"/>
      </w:tabs>
      <w:spacing w:before="120" w:after="120"/>
      <w:ind w:left="567"/>
      <w:jc w:val="both"/>
    </w:pPr>
    <w:rPr>
      <w:rFonts w:eastAsia="Times New Roman"/>
      <w:lang w:bidi="th-TH"/>
    </w:rPr>
  </w:style>
  <w:style w:type="character" w:styleId="Strong">
    <w:name w:val="Strong"/>
    <w:qFormat/>
    <w:rsid w:val="002A2B77"/>
    <w:rPr>
      <w:b/>
      <w:bCs/>
    </w:rPr>
  </w:style>
  <w:style w:type="paragraph" w:styleId="PlainText">
    <w:name w:val="Plain Text"/>
    <w:basedOn w:val="Normal"/>
    <w:link w:val="PlainTextChar"/>
    <w:uiPriority w:val="99"/>
    <w:rsid w:val="005614E7"/>
    <w:pPr>
      <w:spacing w:before="100" w:beforeAutospacing="1" w:after="100" w:afterAutospacing="1"/>
    </w:pPr>
    <w:rPr>
      <w:rFonts w:ascii="����" w:hAnsi="����" w:cs="Times New Roman"/>
      <w:sz w:val="24"/>
      <w:szCs w:val="24"/>
      <w:lang w:val="en-US" w:eastAsia="zh-CN"/>
    </w:rPr>
  </w:style>
  <w:style w:type="character" w:customStyle="1" w:styleId="PlainTextChar">
    <w:name w:val="Plain Text Char"/>
    <w:basedOn w:val="DefaultParagraphFont"/>
    <w:link w:val="PlainText"/>
    <w:uiPriority w:val="99"/>
    <w:rsid w:val="0024722D"/>
    <w:rPr>
      <w:rFonts w:ascii="����" w:hAnsi="����" w:cs="Times New Roman"/>
      <w:sz w:val="24"/>
      <w:szCs w:val="24"/>
      <w:lang w:eastAsia="zh-CN" w:bidi="ar-SA"/>
    </w:rPr>
  </w:style>
  <w:style w:type="paragraph" w:customStyle="1" w:styleId="CharCharCharChar1">
    <w:name w:val="Char Char Char Char1"/>
    <w:basedOn w:val="Normal"/>
    <w:uiPriority w:val="99"/>
    <w:rsid w:val="0000535A"/>
    <w:pPr>
      <w:widowControl w:val="0"/>
      <w:jc w:val="both"/>
    </w:pPr>
    <w:rPr>
      <w:rFonts w:ascii="Times New Roman" w:hAnsi="Times New Roman" w:cs="Times New Roman"/>
      <w:kern w:val="2"/>
      <w:sz w:val="21"/>
      <w:szCs w:val="24"/>
      <w:lang w:val="en-US" w:eastAsia="zh-CN"/>
    </w:rPr>
  </w:style>
  <w:style w:type="paragraph" w:customStyle="1" w:styleId="a0">
    <w:name w:val="文档标题"/>
    <w:basedOn w:val="Normal"/>
    <w:uiPriority w:val="99"/>
    <w:rsid w:val="0000535A"/>
    <w:pPr>
      <w:widowControl w:val="0"/>
      <w:tabs>
        <w:tab w:val="left" w:pos="0"/>
      </w:tabs>
      <w:autoSpaceDE w:val="0"/>
      <w:autoSpaceDN w:val="0"/>
      <w:adjustRightInd w:val="0"/>
      <w:spacing w:before="300" w:after="300"/>
      <w:jc w:val="center"/>
    </w:pPr>
    <w:rPr>
      <w:rFonts w:cs="Arial"/>
      <w:sz w:val="30"/>
      <w:szCs w:val="30"/>
      <w:lang w:val="en-US" w:eastAsia="zh-CN"/>
    </w:rPr>
  </w:style>
  <w:style w:type="paragraph" w:customStyle="1" w:styleId="xl24">
    <w:name w:val="xl24"/>
    <w:basedOn w:val="Normal"/>
    <w:uiPriority w:val="99"/>
    <w:rsid w:val="0049037F"/>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Unicode MS"/>
      <w:sz w:val="24"/>
      <w:szCs w:val="24"/>
      <w:lang w:val="en-US" w:bidi="th-TH"/>
    </w:rPr>
  </w:style>
  <w:style w:type="paragraph" w:customStyle="1" w:styleId="611Introduction">
    <w:name w:val="6.1.1 Introduction"/>
    <w:basedOn w:val="Heading1"/>
    <w:uiPriority w:val="99"/>
    <w:rsid w:val="00C142B5"/>
    <w:pPr>
      <w:keepLines w:val="0"/>
      <w:tabs>
        <w:tab w:val="clear" w:pos="432"/>
        <w:tab w:val="num" w:pos="360"/>
      </w:tabs>
      <w:suppressAutoHyphens w:val="0"/>
      <w:spacing w:before="0" w:after="0"/>
      <w:ind w:left="540" w:hanging="360"/>
    </w:pPr>
    <w:rPr>
      <w:sz w:val="20"/>
      <w:szCs w:val="20"/>
    </w:rPr>
  </w:style>
  <w:style w:type="paragraph" w:customStyle="1" w:styleId="CharCharCharCharCharCharCharChar">
    <w:name w:val="Char Char Char Char Char Char Char Char"/>
    <w:basedOn w:val="Normal"/>
    <w:uiPriority w:val="99"/>
    <w:rsid w:val="00402A42"/>
    <w:pPr>
      <w:widowControl w:val="0"/>
      <w:jc w:val="both"/>
    </w:pPr>
    <w:rPr>
      <w:rFonts w:ascii="Times New Roman" w:hAnsi="Times New Roman"/>
      <w:kern w:val="2"/>
      <w:sz w:val="21"/>
      <w:szCs w:val="24"/>
      <w:lang w:val="en-US" w:eastAsia="zh-CN"/>
    </w:rPr>
  </w:style>
  <w:style w:type="paragraph" w:customStyle="1" w:styleId="StyleHeading33CharLatinArialLatin11ptComplex">
    <w:name w:val="Style Heading 3标题 3 Char + (Latin) Arial (Latin) 11 pt (Complex)..."/>
    <w:basedOn w:val="Heading3"/>
    <w:uiPriority w:val="99"/>
    <w:rsid w:val="00FF3F95"/>
    <w:pPr>
      <w:ind w:left="1344"/>
    </w:pPr>
    <w:rPr>
      <w:rFonts w:ascii="Arial" w:hAnsi="Arial"/>
      <w:sz w:val="22"/>
      <w:szCs w:val="16"/>
    </w:rPr>
  </w:style>
  <w:style w:type="paragraph" w:customStyle="1" w:styleId="StyleHeading33CharLatinArialLatin11ptComplex1">
    <w:name w:val="Style Heading 3标题 3 Char + (Latin) Arial (Latin) 11 pt (Complex)...1"/>
    <w:basedOn w:val="Heading3"/>
    <w:uiPriority w:val="99"/>
    <w:rsid w:val="00FF3F95"/>
    <w:pPr>
      <w:ind w:firstLine="578"/>
    </w:pPr>
    <w:rPr>
      <w:rFonts w:ascii="Arial" w:eastAsia="Angsana New" w:hAnsi="Arial"/>
      <w:sz w:val="22"/>
      <w:szCs w:val="16"/>
    </w:rPr>
  </w:style>
  <w:style w:type="character" w:styleId="FollowedHyperlink">
    <w:name w:val="FollowedHyperlink"/>
    <w:uiPriority w:val="99"/>
    <w:unhideWhenUsed/>
    <w:rsid w:val="00F66EA3"/>
    <w:rPr>
      <w:color w:val="800080"/>
      <w:u w:val="single"/>
    </w:rPr>
  </w:style>
  <w:style w:type="paragraph" w:customStyle="1" w:styleId="xl65">
    <w:name w:val="xl65"/>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val="en-US" w:bidi="th-TH"/>
    </w:rPr>
  </w:style>
  <w:style w:type="paragraph" w:customStyle="1" w:styleId="xl66">
    <w:name w:val="xl66"/>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val="en-US" w:bidi="th-TH"/>
    </w:rPr>
  </w:style>
  <w:style w:type="paragraph" w:customStyle="1" w:styleId="xl67">
    <w:name w:val="xl67"/>
    <w:basedOn w:val="Normal"/>
    <w:rsid w:val="00F66EA3"/>
    <w:pPr>
      <w:spacing w:before="100" w:beforeAutospacing="1" w:after="100" w:afterAutospacing="1"/>
    </w:pPr>
    <w:rPr>
      <w:rFonts w:eastAsia="Times New Roman" w:cs="Arial"/>
      <w:sz w:val="16"/>
      <w:szCs w:val="16"/>
      <w:lang w:val="en-US" w:bidi="th-TH"/>
    </w:rPr>
  </w:style>
  <w:style w:type="character" w:customStyle="1" w:styleId="shorttext1">
    <w:name w:val="short_text1"/>
    <w:rsid w:val="00F66EA3"/>
    <w:rPr>
      <w:sz w:val="26"/>
      <w:szCs w:val="26"/>
    </w:rPr>
  </w:style>
  <w:style w:type="character" w:styleId="Emphasis">
    <w:name w:val="Emphasis"/>
    <w:qFormat/>
    <w:rsid w:val="00F66EA3"/>
    <w:rPr>
      <w:i/>
      <w:iCs/>
    </w:rPr>
  </w:style>
  <w:style w:type="paragraph" w:customStyle="1" w:styleId="xl83">
    <w:name w:val="xl83"/>
    <w:basedOn w:val="Normal"/>
    <w:uiPriority w:val="99"/>
    <w:rsid w:val="00F66EA3"/>
    <w:pPr>
      <w:spacing w:before="100" w:beforeAutospacing="1" w:after="100" w:afterAutospacing="1"/>
      <w:jc w:val="center"/>
    </w:pPr>
    <w:rPr>
      <w:rFonts w:ascii="Times New Roman" w:eastAsia="Times New Roman" w:hAnsi="Times New Roman" w:cs="Times New Roman"/>
      <w:sz w:val="24"/>
      <w:szCs w:val="24"/>
      <w:lang w:val="en-US" w:bidi="th-TH"/>
    </w:rPr>
  </w:style>
  <w:style w:type="paragraph" w:customStyle="1" w:styleId="xl84">
    <w:name w:val="xl84"/>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85">
    <w:name w:val="xl8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6">
    <w:name w:val="xl8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7">
    <w:name w:val="xl87"/>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8">
    <w:name w:val="xl88"/>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89">
    <w:name w:val="xl89"/>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0">
    <w:name w:val="xl90"/>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1">
    <w:name w:val="xl91"/>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92">
    <w:name w:val="xl92"/>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3">
    <w:name w:val="xl93"/>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4">
    <w:name w:val="xl9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5">
    <w:name w:val="xl9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6">
    <w:name w:val="xl9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val="en-US" w:bidi="th-TH"/>
    </w:rPr>
  </w:style>
  <w:style w:type="paragraph" w:customStyle="1" w:styleId="xl97">
    <w:name w:val="xl97"/>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8">
    <w:name w:val="xl98"/>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9">
    <w:name w:val="xl99"/>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0">
    <w:name w:val="xl100"/>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1">
    <w:name w:val="xl101"/>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2">
    <w:name w:val="xl102"/>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103">
    <w:name w:val="xl103"/>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104">
    <w:name w:val="xl10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5">
    <w:name w:val="xl10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styleId="TOCHeading">
    <w:name w:val="TOC Heading"/>
    <w:basedOn w:val="Heading1"/>
    <w:next w:val="Normal"/>
    <w:uiPriority w:val="39"/>
    <w:semiHidden/>
    <w:unhideWhenUsed/>
    <w:qFormat/>
    <w:rsid w:val="00D0346A"/>
    <w:pPr>
      <w:numPr>
        <w:numId w:val="0"/>
      </w:numPr>
      <w:suppressAutoHyphens w:val="0"/>
      <w:spacing w:before="480" w:after="0" w:line="276" w:lineRule="auto"/>
      <w:outlineLvl w:val="9"/>
    </w:pPr>
    <w:rPr>
      <w:rFonts w:ascii="Cambria" w:eastAsia="Times New Roman" w:hAnsi="Cambria" w:cs="Angsana New"/>
      <w:bCs/>
      <w:caps w:val="0"/>
      <w:color w:val="365F91"/>
      <w:sz w:val="28"/>
      <w:szCs w:val="28"/>
      <w:lang w:val="en-US"/>
    </w:rPr>
  </w:style>
  <w:style w:type="paragraph" w:customStyle="1" w:styleId="xl69">
    <w:name w:val="xl69"/>
    <w:basedOn w:val="Normal"/>
    <w:rsid w:val="00D0346A"/>
    <w:pPr>
      <w:spacing w:before="100" w:beforeAutospacing="1" w:after="100" w:afterAutospacing="1"/>
      <w:jc w:val="center"/>
      <w:textAlignment w:val="center"/>
    </w:pPr>
    <w:rPr>
      <w:rFonts w:ascii="Times New Roman" w:eastAsia="Times New Roman" w:hAnsi="Times New Roman" w:cs="Times New Roman"/>
      <w:sz w:val="24"/>
      <w:szCs w:val="24"/>
      <w:lang w:val="en-US" w:bidi="th-TH"/>
    </w:rPr>
  </w:style>
  <w:style w:type="paragraph" w:customStyle="1" w:styleId="xl70">
    <w:name w:val="xl70"/>
    <w:basedOn w:val="Normal"/>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1">
    <w:name w:val="xl71"/>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2">
    <w:name w:val="xl72"/>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3">
    <w:name w:val="xl73"/>
    <w:basedOn w:val="Normal"/>
    <w:uiPriority w:val="99"/>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4">
    <w:name w:val="xl74"/>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5">
    <w:name w:val="xl75"/>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6">
    <w:name w:val="xl76"/>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7">
    <w:name w:val="xl77"/>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8">
    <w:name w:val="xl78"/>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9">
    <w:name w:val="xl79"/>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color w:val="FF0000"/>
      <w:sz w:val="12"/>
      <w:szCs w:val="12"/>
      <w:lang w:val="en-US" w:bidi="th-TH"/>
    </w:rPr>
  </w:style>
  <w:style w:type="paragraph" w:customStyle="1" w:styleId="xl80">
    <w:name w:val="xl80"/>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81">
    <w:name w:val="xl81"/>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12"/>
      <w:szCs w:val="12"/>
      <w:lang w:val="en-US" w:bidi="th-TH"/>
    </w:rPr>
  </w:style>
  <w:style w:type="paragraph" w:customStyle="1" w:styleId="xl82">
    <w:name w:val="xl82"/>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styleId="ListParagraph">
    <w:name w:val="List Paragraph"/>
    <w:basedOn w:val="Normal"/>
    <w:uiPriority w:val="34"/>
    <w:qFormat/>
    <w:rsid w:val="00786D96"/>
    <w:pPr>
      <w:ind w:left="720"/>
    </w:pPr>
  </w:style>
  <w:style w:type="paragraph" w:customStyle="1" w:styleId="RFT1">
    <w:name w:val="RFT_1"/>
    <w:basedOn w:val="Heading1"/>
    <w:link w:val="RFT1Char"/>
    <w:uiPriority w:val="99"/>
    <w:qFormat/>
    <w:rsid w:val="0024722D"/>
  </w:style>
  <w:style w:type="character" w:customStyle="1" w:styleId="RFT1Char">
    <w:name w:val="RFT_1 Char"/>
    <w:basedOn w:val="Heading1Char"/>
    <w:link w:val="RFT1"/>
    <w:uiPriority w:val="99"/>
    <w:rsid w:val="0024722D"/>
    <w:rPr>
      <w:rFonts w:ascii="Arial" w:hAnsi="Arial" w:cs="Arial"/>
      <w:b/>
      <w:caps/>
      <w:sz w:val="24"/>
      <w:szCs w:val="24"/>
      <w:lang w:val="en-GB" w:bidi="ar-SA"/>
    </w:rPr>
  </w:style>
  <w:style w:type="paragraph" w:customStyle="1" w:styleId="RFT11">
    <w:name w:val="RFT_1.1"/>
    <w:basedOn w:val="Heading2"/>
    <w:link w:val="RFT11Char"/>
    <w:uiPriority w:val="99"/>
    <w:qFormat/>
    <w:rsid w:val="0024722D"/>
    <w:pPr>
      <w:tabs>
        <w:tab w:val="clear" w:pos="1026"/>
        <w:tab w:val="num" w:pos="1008"/>
      </w:tabs>
      <w:ind w:left="1008"/>
    </w:pPr>
    <w:rPr>
      <w:sz w:val="24"/>
      <w:lang w:eastAsia="zh-CN"/>
    </w:rPr>
  </w:style>
  <w:style w:type="character" w:customStyle="1" w:styleId="RFT11Char">
    <w:name w:val="RFT_1.1 Char"/>
    <w:basedOn w:val="Heading2Char"/>
    <w:link w:val="RFT11"/>
    <w:uiPriority w:val="99"/>
    <w:rsid w:val="0024722D"/>
    <w:rPr>
      <w:rFonts w:ascii="Arial" w:hAnsi="Arial" w:cs="Arial"/>
      <w:b/>
      <w:sz w:val="24"/>
      <w:szCs w:val="22"/>
      <w:lang w:val="en-GB" w:eastAsia="zh-CN" w:bidi="ar-SA"/>
    </w:rPr>
  </w:style>
  <w:style w:type="paragraph" w:customStyle="1" w:styleId="RFT111">
    <w:name w:val="RFT_1.1.1"/>
    <w:basedOn w:val="Heading3"/>
    <w:link w:val="RFT111Char"/>
    <w:uiPriority w:val="99"/>
    <w:qFormat/>
    <w:rsid w:val="0024722D"/>
    <w:pPr>
      <w:tabs>
        <w:tab w:val="clear" w:pos="1571"/>
        <w:tab w:val="num" w:pos="1620"/>
      </w:tabs>
      <w:ind w:left="1620"/>
    </w:pPr>
    <w:rPr>
      <w:rFonts w:ascii="Arial" w:hAnsi="Arial" w:cs="Arial"/>
      <w:sz w:val="22"/>
    </w:rPr>
  </w:style>
  <w:style w:type="character" w:customStyle="1" w:styleId="RFT111Char">
    <w:name w:val="RFT_1.1.1 Char"/>
    <w:basedOn w:val="Heading3Char"/>
    <w:link w:val="RFT111"/>
    <w:uiPriority w:val="99"/>
    <w:rsid w:val="0024722D"/>
    <w:rPr>
      <w:rFonts w:ascii="Arial" w:hAnsi="Arial" w:cs="Arial"/>
      <w:b/>
      <w:sz w:val="22"/>
      <w:lang w:val="en-GB" w:bidi="ar-SA"/>
    </w:rPr>
  </w:style>
  <w:style w:type="paragraph" w:customStyle="1" w:styleId="RFT1111">
    <w:name w:val="RFT_1.1.1.1"/>
    <w:basedOn w:val="Heading4"/>
    <w:link w:val="RFT1111Char"/>
    <w:uiPriority w:val="99"/>
    <w:qFormat/>
    <w:rsid w:val="0024722D"/>
    <w:pPr>
      <w:tabs>
        <w:tab w:val="clear" w:pos="1314"/>
        <w:tab w:val="num" w:pos="1944"/>
      </w:tabs>
      <w:ind w:left="1944"/>
      <w:jc w:val="left"/>
    </w:pPr>
    <w:rPr>
      <w:rFonts w:ascii="Arial" w:hAnsi="Arial" w:cs="Arial"/>
      <w:lang w:eastAsia="zh-CN"/>
    </w:rPr>
  </w:style>
  <w:style w:type="character" w:customStyle="1" w:styleId="RFT1111Char">
    <w:name w:val="RFT_1.1.1.1 Char"/>
    <w:basedOn w:val="Heading4Char"/>
    <w:link w:val="RFT1111"/>
    <w:uiPriority w:val="99"/>
    <w:rsid w:val="0024722D"/>
    <w:rPr>
      <w:rFonts w:ascii="Arial" w:hAnsi="Arial" w:cs="Arial"/>
      <w:b/>
      <w:sz w:val="24"/>
      <w:lang w:val="en-GB" w:eastAsia="zh-CN" w:bidi="ar-SA"/>
    </w:rPr>
  </w:style>
  <w:style w:type="paragraph" w:customStyle="1" w:styleId="Default">
    <w:name w:val="Default"/>
    <w:uiPriority w:val="99"/>
    <w:rsid w:val="0024722D"/>
    <w:pPr>
      <w:autoSpaceDE w:val="0"/>
      <w:autoSpaceDN w:val="0"/>
      <w:adjustRightInd w:val="0"/>
    </w:pPr>
    <w:rPr>
      <w:rFonts w:ascii="Arial" w:hAnsi="Arial" w:cs="Arial"/>
      <w:color w:val="000000"/>
      <w:sz w:val="24"/>
      <w:szCs w:val="24"/>
      <w:lang w:bidi="ar-SA"/>
    </w:rPr>
  </w:style>
  <w:style w:type="table" w:styleId="TableColumns3">
    <w:name w:val="Table Columns 3"/>
    <w:basedOn w:val="TableNormal"/>
    <w:rsid w:val="005518E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msonormal0">
    <w:name w:val="msonormal"/>
    <w:basedOn w:val="Normal"/>
    <w:rsid w:val="00EF2181"/>
    <w:pPr>
      <w:spacing w:before="100" w:beforeAutospacing="1" w:after="100" w:afterAutospacing="1"/>
    </w:pPr>
    <w:rPr>
      <w:rFonts w:ascii="Times New Roman" w:eastAsia="Times New Roman" w:hAnsi="Times New Roman" w:cs="Times New Roman"/>
      <w:sz w:val="24"/>
      <w:szCs w:val="24"/>
      <w:lang w:val="en-US"/>
    </w:rPr>
  </w:style>
  <w:style w:type="paragraph" w:customStyle="1" w:styleId="xl124">
    <w:name w:val="xl124"/>
    <w:basedOn w:val="Normal"/>
    <w:uiPriority w:val="99"/>
    <w:rsid w:val="00C321AE"/>
    <w:pPr>
      <w:shd w:val="clear" w:color="auto" w:fill="AEAAAA"/>
      <w:spacing w:before="100" w:beforeAutospacing="1" w:after="100" w:afterAutospacing="1"/>
    </w:pPr>
    <w:rPr>
      <w:rFonts w:ascii="Times New Roman" w:eastAsia="Times New Roman" w:hAnsi="Times New Roman" w:cs="Times New Roman"/>
      <w:b/>
      <w:bCs/>
      <w:color w:val="FFFFFF"/>
      <w:sz w:val="24"/>
      <w:szCs w:val="24"/>
      <w:lang w:val="en-US" w:bidi="hi-IN"/>
    </w:rPr>
  </w:style>
  <w:style w:type="paragraph" w:customStyle="1" w:styleId="xl143">
    <w:name w:val="xl143"/>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45">
    <w:name w:val="xl145"/>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18"/>
      <w:szCs w:val="18"/>
      <w:lang w:val="en-US" w:bidi="hi-IN"/>
    </w:rPr>
  </w:style>
  <w:style w:type="paragraph" w:customStyle="1" w:styleId="xl151">
    <w:name w:val="xl151"/>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paragraph" w:customStyle="1" w:styleId="xl136">
    <w:name w:val="xl136"/>
    <w:basedOn w:val="Normal"/>
    <w:uiPriority w:val="99"/>
    <w:rsid w:val="00C321AE"/>
    <w:pPr>
      <w:shd w:val="clear" w:color="auto" w:fill="757171"/>
      <w:spacing w:before="100" w:beforeAutospacing="1" w:after="100" w:afterAutospacing="1"/>
      <w:jc w:val="center"/>
    </w:pPr>
    <w:rPr>
      <w:rFonts w:eastAsia="Times New Roman" w:cs="Arial"/>
      <w:b/>
      <w:bCs/>
      <w:color w:val="FFFFFF"/>
      <w:sz w:val="24"/>
      <w:szCs w:val="24"/>
      <w:lang w:val="en-US" w:bidi="hi-IN"/>
    </w:rPr>
  </w:style>
  <w:style w:type="paragraph" w:customStyle="1" w:styleId="xl137">
    <w:name w:val="xl137"/>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8">
    <w:name w:val="xl138"/>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9">
    <w:name w:val="xl139"/>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07">
    <w:name w:val="xl107"/>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character" w:customStyle="1" w:styleId="NormalIndentChar">
    <w:name w:val="Normal Indent Char"/>
    <w:basedOn w:val="DefaultParagraphFont"/>
    <w:link w:val="NormalIndent"/>
    <w:rsid w:val="00F16ABB"/>
    <w:rPr>
      <w:sz w:val="24"/>
      <w:lang w:val="en-GB" w:bidi="ar-SA"/>
    </w:rPr>
  </w:style>
  <w:style w:type="character" w:customStyle="1" w:styleId="desc">
    <w:name w:val="desc"/>
    <w:basedOn w:val="DefaultParagraphFont"/>
    <w:rsid w:val="008B383F"/>
  </w:style>
  <w:style w:type="paragraph" w:customStyle="1" w:styleId="xl63">
    <w:name w:val="xl63"/>
    <w:basedOn w:val="Normal"/>
    <w:rsid w:val="00105E65"/>
    <w:pPr>
      <w:pBdr>
        <w:top w:val="single" w:sz="4" w:space="0" w:color="A9A9A9"/>
        <w:left w:val="single" w:sz="4" w:space="0" w:color="A9A9A9"/>
        <w:bottom w:val="single" w:sz="4" w:space="0" w:color="A9A9A9"/>
        <w:right w:val="single" w:sz="4" w:space="0" w:color="A9A9A9"/>
      </w:pBdr>
      <w:shd w:val="clear" w:color="000000" w:fill="1F4E78"/>
      <w:spacing w:before="100" w:beforeAutospacing="1" w:after="100" w:afterAutospacing="1"/>
      <w:jc w:val="center"/>
      <w:textAlignment w:val="center"/>
    </w:pPr>
    <w:rPr>
      <w:rFonts w:eastAsia="Times New Roman" w:cs="Arial"/>
      <w:b/>
      <w:bCs/>
      <w:color w:val="FFFFFF"/>
      <w:sz w:val="14"/>
      <w:szCs w:val="14"/>
      <w:lang w:val="en-US"/>
    </w:rPr>
  </w:style>
  <w:style w:type="paragraph" w:customStyle="1" w:styleId="xl64">
    <w:name w:val="xl64"/>
    <w:basedOn w:val="Normal"/>
    <w:rsid w:val="00105E65"/>
    <w:pPr>
      <w:pBdr>
        <w:top w:val="single" w:sz="4" w:space="0" w:color="A9A9A9"/>
        <w:left w:val="single" w:sz="4" w:space="0" w:color="A9A9A9"/>
        <w:bottom w:val="single" w:sz="4" w:space="0" w:color="A9A9A9"/>
        <w:right w:val="single" w:sz="4" w:space="0" w:color="A9A9A9"/>
      </w:pBdr>
      <w:shd w:val="clear" w:color="000000" w:fill="FFFFFF"/>
      <w:spacing w:before="100" w:beforeAutospacing="1" w:after="100" w:afterAutospacing="1"/>
      <w:jc w:val="center"/>
      <w:textAlignment w:val="center"/>
    </w:pPr>
    <w:rPr>
      <w:rFonts w:eastAsia="Times New Roman" w:cs="Arial"/>
      <w:color w:val="000000"/>
      <w:sz w:val="14"/>
      <w:szCs w:val="14"/>
      <w:lang w:val="en-US"/>
    </w:rPr>
  </w:style>
  <w:style w:type="character" w:styleId="UnresolvedMention">
    <w:name w:val="Unresolved Mention"/>
    <w:basedOn w:val="DefaultParagraphFont"/>
    <w:uiPriority w:val="99"/>
    <w:semiHidden/>
    <w:unhideWhenUsed/>
    <w:rsid w:val="00211B1F"/>
    <w:rPr>
      <w:color w:val="605E5C"/>
      <w:shd w:val="clear" w:color="auto" w:fill="E1DFDD"/>
    </w:rPr>
  </w:style>
  <w:style w:type="paragraph" w:customStyle="1" w:styleId="paragraph-524">
    <w:name w:val="paragraph-524"/>
    <w:basedOn w:val="Normal"/>
    <w:rsid w:val="00DE06D7"/>
    <w:pPr>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533">
      <w:bodyDiv w:val="1"/>
      <w:marLeft w:val="0"/>
      <w:marRight w:val="0"/>
      <w:marTop w:val="0"/>
      <w:marBottom w:val="0"/>
      <w:divBdr>
        <w:top w:val="none" w:sz="0" w:space="0" w:color="auto"/>
        <w:left w:val="none" w:sz="0" w:space="0" w:color="auto"/>
        <w:bottom w:val="none" w:sz="0" w:space="0" w:color="auto"/>
        <w:right w:val="none" w:sz="0" w:space="0" w:color="auto"/>
      </w:divBdr>
    </w:div>
    <w:div w:id="2562072">
      <w:bodyDiv w:val="1"/>
      <w:marLeft w:val="0"/>
      <w:marRight w:val="0"/>
      <w:marTop w:val="0"/>
      <w:marBottom w:val="0"/>
      <w:divBdr>
        <w:top w:val="none" w:sz="0" w:space="0" w:color="auto"/>
        <w:left w:val="none" w:sz="0" w:space="0" w:color="auto"/>
        <w:bottom w:val="none" w:sz="0" w:space="0" w:color="auto"/>
        <w:right w:val="none" w:sz="0" w:space="0" w:color="auto"/>
      </w:divBdr>
    </w:div>
    <w:div w:id="6030890">
      <w:bodyDiv w:val="1"/>
      <w:marLeft w:val="0"/>
      <w:marRight w:val="0"/>
      <w:marTop w:val="0"/>
      <w:marBottom w:val="0"/>
      <w:divBdr>
        <w:top w:val="none" w:sz="0" w:space="0" w:color="auto"/>
        <w:left w:val="none" w:sz="0" w:space="0" w:color="auto"/>
        <w:bottom w:val="none" w:sz="0" w:space="0" w:color="auto"/>
        <w:right w:val="none" w:sz="0" w:space="0" w:color="auto"/>
      </w:divBdr>
    </w:div>
    <w:div w:id="9109571">
      <w:bodyDiv w:val="1"/>
      <w:marLeft w:val="0"/>
      <w:marRight w:val="0"/>
      <w:marTop w:val="0"/>
      <w:marBottom w:val="0"/>
      <w:divBdr>
        <w:top w:val="none" w:sz="0" w:space="0" w:color="auto"/>
        <w:left w:val="none" w:sz="0" w:space="0" w:color="auto"/>
        <w:bottom w:val="none" w:sz="0" w:space="0" w:color="auto"/>
        <w:right w:val="none" w:sz="0" w:space="0" w:color="auto"/>
      </w:divBdr>
    </w:div>
    <w:div w:id="12995965">
      <w:bodyDiv w:val="1"/>
      <w:marLeft w:val="0"/>
      <w:marRight w:val="0"/>
      <w:marTop w:val="0"/>
      <w:marBottom w:val="0"/>
      <w:divBdr>
        <w:top w:val="none" w:sz="0" w:space="0" w:color="auto"/>
        <w:left w:val="none" w:sz="0" w:space="0" w:color="auto"/>
        <w:bottom w:val="none" w:sz="0" w:space="0" w:color="auto"/>
        <w:right w:val="none" w:sz="0" w:space="0" w:color="auto"/>
      </w:divBdr>
    </w:div>
    <w:div w:id="19281290">
      <w:bodyDiv w:val="1"/>
      <w:marLeft w:val="0"/>
      <w:marRight w:val="0"/>
      <w:marTop w:val="0"/>
      <w:marBottom w:val="0"/>
      <w:divBdr>
        <w:top w:val="none" w:sz="0" w:space="0" w:color="auto"/>
        <w:left w:val="none" w:sz="0" w:space="0" w:color="auto"/>
        <w:bottom w:val="none" w:sz="0" w:space="0" w:color="auto"/>
        <w:right w:val="none" w:sz="0" w:space="0" w:color="auto"/>
      </w:divBdr>
    </w:div>
    <w:div w:id="19550502">
      <w:bodyDiv w:val="1"/>
      <w:marLeft w:val="0"/>
      <w:marRight w:val="0"/>
      <w:marTop w:val="0"/>
      <w:marBottom w:val="0"/>
      <w:divBdr>
        <w:top w:val="none" w:sz="0" w:space="0" w:color="auto"/>
        <w:left w:val="none" w:sz="0" w:space="0" w:color="auto"/>
        <w:bottom w:val="none" w:sz="0" w:space="0" w:color="auto"/>
        <w:right w:val="none" w:sz="0" w:space="0" w:color="auto"/>
      </w:divBdr>
    </w:div>
    <w:div w:id="29384630">
      <w:bodyDiv w:val="1"/>
      <w:marLeft w:val="0"/>
      <w:marRight w:val="0"/>
      <w:marTop w:val="0"/>
      <w:marBottom w:val="0"/>
      <w:divBdr>
        <w:top w:val="none" w:sz="0" w:space="0" w:color="auto"/>
        <w:left w:val="none" w:sz="0" w:space="0" w:color="auto"/>
        <w:bottom w:val="none" w:sz="0" w:space="0" w:color="auto"/>
        <w:right w:val="none" w:sz="0" w:space="0" w:color="auto"/>
      </w:divBdr>
    </w:div>
    <w:div w:id="31730308">
      <w:bodyDiv w:val="1"/>
      <w:marLeft w:val="0"/>
      <w:marRight w:val="0"/>
      <w:marTop w:val="0"/>
      <w:marBottom w:val="0"/>
      <w:divBdr>
        <w:top w:val="none" w:sz="0" w:space="0" w:color="auto"/>
        <w:left w:val="none" w:sz="0" w:space="0" w:color="auto"/>
        <w:bottom w:val="none" w:sz="0" w:space="0" w:color="auto"/>
        <w:right w:val="none" w:sz="0" w:space="0" w:color="auto"/>
      </w:divBdr>
    </w:div>
    <w:div w:id="37704533">
      <w:bodyDiv w:val="1"/>
      <w:marLeft w:val="0"/>
      <w:marRight w:val="0"/>
      <w:marTop w:val="0"/>
      <w:marBottom w:val="0"/>
      <w:divBdr>
        <w:top w:val="none" w:sz="0" w:space="0" w:color="auto"/>
        <w:left w:val="none" w:sz="0" w:space="0" w:color="auto"/>
        <w:bottom w:val="none" w:sz="0" w:space="0" w:color="auto"/>
        <w:right w:val="none" w:sz="0" w:space="0" w:color="auto"/>
      </w:divBdr>
    </w:div>
    <w:div w:id="41709171">
      <w:bodyDiv w:val="1"/>
      <w:marLeft w:val="0"/>
      <w:marRight w:val="0"/>
      <w:marTop w:val="0"/>
      <w:marBottom w:val="0"/>
      <w:divBdr>
        <w:top w:val="none" w:sz="0" w:space="0" w:color="auto"/>
        <w:left w:val="none" w:sz="0" w:space="0" w:color="auto"/>
        <w:bottom w:val="none" w:sz="0" w:space="0" w:color="auto"/>
        <w:right w:val="none" w:sz="0" w:space="0" w:color="auto"/>
      </w:divBdr>
    </w:div>
    <w:div w:id="48043358">
      <w:bodyDiv w:val="1"/>
      <w:marLeft w:val="0"/>
      <w:marRight w:val="0"/>
      <w:marTop w:val="0"/>
      <w:marBottom w:val="0"/>
      <w:divBdr>
        <w:top w:val="none" w:sz="0" w:space="0" w:color="auto"/>
        <w:left w:val="none" w:sz="0" w:space="0" w:color="auto"/>
        <w:bottom w:val="none" w:sz="0" w:space="0" w:color="auto"/>
        <w:right w:val="none" w:sz="0" w:space="0" w:color="auto"/>
      </w:divBdr>
    </w:div>
    <w:div w:id="57479019">
      <w:bodyDiv w:val="1"/>
      <w:marLeft w:val="0"/>
      <w:marRight w:val="0"/>
      <w:marTop w:val="0"/>
      <w:marBottom w:val="0"/>
      <w:divBdr>
        <w:top w:val="none" w:sz="0" w:space="0" w:color="auto"/>
        <w:left w:val="none" w:sz="0" w:space="0" w:color="auto"/>
        <w:bottom w:val="none" w:sz="0" w:space="0" w:color="auto"/>
        <w:right w:val="none" w:sz="0" w:space="0" w:color="auto"/>
      </w:divBdr>
      <w:divsChild>
        <w:div w:id="234977959">
          <w:marLeft w:val="0"/>
          <w:marRight w:val="0"/>
          <w:marTop w:val="0"/>
          <w:marBottom w:val="0"/>
          <w:divBdr>
            <w:top w:val="none" w:sz="0" w:space="0" w:color="auto"/>
            <w:left w:val="none" w:sz="0" w:space="0" w:color="auto"/>
            <w:bottom w:val="none" w:sz="0" w:space="0" w:color="auto"/>
            <w:right w:val="none" w:sz="0" w:space="0" w:color="auto"/>
          </w:divBdr>
          <w:divsChild>
            <w:div w:id="27860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6368">
      <w:bodyDiv w:val="1"/>
      <w:marLeft w:val="0"/>
      <w:marRight w:val="0"/>
      <w:marTop w:val="0"/>
      <w:marBottom w:val="0"/>
      <w:divBdr>
        <w:top w:val="none" w:sz="0" w:space="0" w:color="auto"/>
        <w:left w:val="none" w:sz="0" w:space="0" w:color="auto"/>
        <w:bottom w:val="none" w:sz="0" w:space="0" w:color="auto"/>
        <w:right w:val="none" w:sz="0" w:space="0" w:color="auto"/>
      </w:divBdr>
    </w:div>
    <w:div w:id="71704969">
      <w:bodyDiv w:val="1"/>
      <w:marLeft w:val="0"/>
      <w:marRight w:val="0"/>
      <w:marTop w:val="0"/>
      <w:marBottom w:val="0"/>
      <w:divBdr>
        <w:top w:val="none" w:sz="0" w:space="0" w:color="auto"/>
        <w:left w:val="none" w:sz="0" w:space="0" w:color="auto"/>
        <w:bottom w:val="none" w:sz="0" w:space="0" w:color="auto"/>
        <w:right w:val="none" w:sz="0" w:space="0" w:color="auto"/>
      </w:divBdr>
    </w:div>
    <w:div w:id="84083330">
      <w:bodyDiv w:val="1"/>
      <w:marLeft w:val="0"/>
      <w:marRight w:val="0"/>
      <w:marTop w:val="0"/>
      <w:marBottom w:val="0"/>
      <w:divBdr>
        <w:top w:val="none" w:sz="0" w:space="0" w:color="auto"/>
        <w:left w:val="none" w:sz="0" w:space="0" w:color="auto"/>
        <w:bottom w:val="none" w:sz="0" w:space="0" w:color="auto"/>
        <w:right w:val="none" w:sz="0" w:space="0" w:color="auto"/>
      </w:divBdr>
    </w:div>
    <w:div w:id="85655938">
      <w:bodyDiv w:val="1"/>
      <w:marLeft w:val="0"/>
      <w:marRight w:val="0"/>
      <w:marTop w:val="0"/>
      <w:marBottom w:val="0"/>
      <w:divBdr>
        <w:top w:val="none" w:sz="0" w:space="0" w:color="auto"/>
        <w:left w:val="none" w:sz="0" w:space="0" w:color="auto"/>
        <w:bottom w:val="none" w:sz="0" w:space="0" w:color="auto"/>
        <w:right w:val="none" w:sz="0" w:space="0" w:color="auto"/>
      </w:divBdr>
    </w:div>
    <w:div w:id="92671662">
      <w:bodyDiv w:val="1"/>
      <w:marLeft w:val="0"/>
      <w:marRight w:val="0"/>
      <w:marTop w:val="0"/>
      <w:marBottom w:val="0"/>
      <w:divBdr>
        <w:top w:val="none" w:sz="0" w:space="0" w:color="auto"/>
        <w:left w:val="none" w:sz="0" w:space="0" w:color="auto"/>
        <w:bottom w:val="none" w:sz="0" w:space="0" w:color="auto"/>
        <w:right w:val="none" w:sz="0" w:space="0" w:color="auto"/>
      </w:divBdr>
    </w:div>
    <w:div w:id="98643020">
      <w:bodyDiv w:val="1"/>
      <w:marLeft w:val="0"/>
      <w:marRight w:val="0"/>
      <w:marTop w:val="0"/>
      <w:marBottom w:val="0"/>
      <w:divBdr>
        <w:top w:val="none" w:sz="0" w:space="0" w:color="auto"/>
        <w:left w:val="none" w:sz="0" w:space="0" w:color="auto"/>
        <w:bottom w:val="none" w:sz="0" w:space="0" w:color="auto"/>
        <w:right w:val="none" w:sz="0" w:space="0" w:color="auto"/>
      </w:divBdr>
    </w:div>
    <w:div w:id="113405922">
      <w:bodyDiv w:val="1"/>
      <w:marLeft w:val="0"/>
      <w:marRight w:val="0"/>
      <w:marTop w:val="0"/>
      <w:marBottom w:val="0"/>
      <w:divBdr>
        <w:top w:val="none" w:sz="0" w:space="0" w:color="auto"/>
        <w:left w:val="none" w:sz="0" w:space="0" w:color="auto"/>
        <w:bottom w:val="none" w:sz="0" w:space="0" w:color="auto"/>
        <w:right w:val="none" w:sz="0" w:space="0" w:color="auto"/>
      </w:divBdr>
    </w:div>
    <w:div w:id="122386097">
      <w:bodyDiv w:val="1"/>
      <w:marLeft w:val="0"/>
      <w:marRight w:val="0"/>
      <w:marTop w:val="0"/>
      <w:marBottom w:val="0"/>
      <w:divBdr>
        <w:top w:val="none" w:sz="0" w:space="0" w:color="auto"/>
        <w:left w:val="none" w:sz="0" w:space="0" w:color="auto"/>
        <w:bottom w:val="none" w:sz="0" w:space="0" w:color="auto"/>
        <w:right w:val="none" w:sz="0" w:space="0" w:color="auto"/>
      </w:divBdr>
    </w:div>
    <w:div w:id="126437360">
      <w:bodyDiv w:val="1"/>
      <w:marLeft w:val="0"/>
      <w:marRight w:val="0"/>
      <w:marTop w:val="0"/>
      <w:marBottom w:val="0"/>
      <w:divBdr>
        <w:top w:val="none" w:sz="0" w:space="0" w:color="auto"/>
        <w:left w:val="none" w:sz="0" w:space="0" w:color="auto"/>
        <w:bottom w:val="none" w:sz="0" w:space="0" w:color="auto"/>
        <w:right w:val="none" w:sz="0" w:space="0" w:color="auto"/>
      </w:divBdr>
    </w:div>
    <w:div w:id="130444402">
      <w:bodyDiv w:val="1"/>
      <w:marLeft w:val="0"/>
      <w:marRight w:val="0"/>
      <w:marTop w:val="0"/>
      <w:marBottom w:val="0"/>
      <w:divBdr>
        <w:top w:val="none" w:sz="0" w:space="0" w:color="auto"/>
        <w:left w:val="none" w:sz="0" w:space="0" w:color="auto"/>
        <w:bottom w:val="none" w:sz="0" w:space="0" w:color="auto"/>
        <w:right w:val="none" w:sz="0" w:space="0" w:color="auto"/>
      </w:divBdr>
    </w:div>
    <w:div w:id="133331388">
      <w:bodyDiv w:val="1"/>
      <w:marLeft w:val="0"/>
      <w:marRight w:val="0"/>
      <w:marTop w:val="0"/>
      <w:marBottom w:val="0"/>
      <w:divBdr>
        <w:top w:val="none" w:sz="0" w:space="0" w:color="auto"/>
        <w:left w:val="none" w:sz="0" w:space="0" w:color="auto"/>
        <w:bottom w:val="none" w:sz="0" w:space="0" w:color="auto"/>
        <w:right w:val="none" w:sz="0" w:space="0" w:color="auto"/>
      </w:divBdr>
    </w:div>
    <w:div w:id="135727490">
      <w:bodyDiv w:val="1"/>
      <w:marLeft w:val="0"/>
      <w:marRight w:val="0"/>
      <w:marTop w:val="0"/>
      <w:marBottom w:val="0"/>
      <w:divBdr>
        <w:top w:val="none" w:sz="0" w:space="0" w:color="auto"/>
        <w:left w:val="none" w:sz="0" w:space="0" w:color="auto"/>
        <w:bottom w:val="none" w:sz="0" w:space="0" w:color="auto"/>
        <w:right w:val="none" w:sz="0" w:space="0" w:color="auto"/>
      </w:divBdr>
    </w:div>
    <w:div w:id="140511470">
      <w:bodyDiv w:val="1"/>
      <w:marLeft w:val="0"/>
      <w:marRight w:val="0"/>
      <w:marTop w:val="0"/>
      <w:marBottom w:val="0"/>
      <w:divBdr>
        <w:top w:val="none" w:sz="0" w:space="0" w:color="auto"/>
        <w:left w:val="none" w:sz="0" w:space="0" w:color="auto"/>
        <w:bottom w:val="none" w:sz="0" w:space="0" w:color="auto"/>
        <w:right w:val="none" w:sz="0" w:space="0" w:color="auto"/>
      </w:divBdr>
    </w:div>
    <w:div w:id="142816004">
      <w:bodyDiv w:val="1"/>
      <w:marLeft w:val="0"/>
      <w:marRight w:val="0"/>
      <w:marTop w:val="0"/>
      <w:marBottom w:val="0"/>
      <w:divBdr>
        <w:top w:val="none" w:sz="0" w:space="0" w:color="auto"/>
        <w:left w:val="none" w:sz="0" w:space="0" w:color="auto"/>
        <w:bottom w:val="none" w:sz="0" w:space="0" w:color="auto"/>
        <w:right w:val="none" w:sz="0" w:space="0" w:color="auto"/>
      </w:divBdr>
    </w:div>
    <w:div w:id="152377897">
      <w:bodyDiv w:val="1"/>
      <w:marLeft w:val="0"/>
      <w:marRight w:val="0"/>
      <w:marTop w:val="0"/>
      <w:marBottom w:val="0"/>
      <w:divBdr>
        <w:top w:val="none" w:sz="0" w:space="0" w:color="auto"/>
        <w:left w:val="none" w:sz="0" w:space="0" w:color="auto"/>
        <w:bottom w:val="none" w:sz="0" w:space="0" w:color="auto"/>
        <w:right w:val="none" w:sz="0" w:space="0" w:color="auto"/>
      </w:divBdr>
    </w:div>
    <w:div w:id="153226526">
      <w:bodyDiv w:val="1"/>
      <w:marLeft w:val="0"/>
      <w:marRight w:val="0"/>
      <w:marTop w:val="0"/>
      <w:marBottom w:val="0"/>
      <w:divBdr>
        <w:top w:val="none" w:sz="0" w:space="0" w:color="auto"/>
        <w:left w:val="none" w:sz="0" w:space="0" w:color="auto"/>
        <w:bottom w:val="none" w:sz="0" w:space="0" w:color="auto"/>
        <w:right w:val="none" w:sz="0" w:space="0" w:color="auto"/>
      </w:divBdr>
    </w:div>
    <w:div w:id="157965957">
      <w:bodyDiv w:val="1"/>
      <w:marLeft w:val="0"/>
      <w:marRight w:val="0"/>
      <w:marTop w:val="0"/>
      <w:marBottom w:val="0"/>
      <w:divBdr>
        <w:top w:val="none" w:sz="0" w:space="0" w:color="auto"/>
        <w:left w:val="none" w:sz="0" w:space="0" w:color="auto"/>
        <w:bottom w:val="none" w:sz="0" w:space="0" w:color="auto"/>
        <w:right w:val="none" w:sz="0" w:space="0" w:color="auto"/>
      </w:divBdr>
    </w:div>
    <w:div w:id="161552086">
      <w:bodyDiv w:val="1"/>
      <w:marLeft w:val="0"/>
      <w:marRight w:val="0"/>
      <w:marTop w:val="0"/>
      <w:marBottom w:val="0"/>
      <w:divBdr>
        <w:top w:val="none" w:sz="0" w:space="0" w:color="auto"/>
        <w:left w:val="none" w:sz="0" w:space="0" w:color="auto"/>
        <w:bottom w:val="none" w:sz="0" w:space="0" w:color="auto"/>
        <w:right w:val="none" w:sz="0" w:space="0" w:color="auto"/>
      </w:divBdr>
    </w:div>
    <w:div w:id="167326696">
      <w:bodyDiv w:val="1"/>
      <w:marLeft w:val="0"/>
      <w:marRight w:val="0"/>
      <w:marTop w:val="0"/>
      <w:marBottom w:val="0"/>
      <w:divBdr>
        <w:top w:val="none" w:sz="0" w:space="0" w:color="auto"/>
        <w:left w:val="none" w:sz="0" w:space="0" w:color="auto"/>
        <w:bottom w:val="none" w:sz="0" w:space="0" w:color="auto"/>
        <w:right w:val="none" w:sz="0" w:space="0" w:color="auto"/>
      </w:divBdr>
    </w:div>
    <w:div w:id="178473911">
      <w:bodyDiv w:val="1"/>
      <w:marLeft w:val="0"/>
      <w:marRight w:val="0"/>
      <w:marTop w:val="0"/>
      <w:marBottom w:val="0"/>
      <w:divBdr>
        <w:top w:val="none" w:sz="0" w:space="0" w:color="auto"/>
        <w:left w:val="none" w:sz="0" w:space="0" w:color="auto"/>
        <w:bottom w:val="none" w:sz="0" w:space="0" w:color="auto"/>
        <w:right w:val="none" w:sz="0" w:space="0" w:color="auto"/>
      </w:divBdr>
    </w:div>
    <w:div w:id="189682197">
      <w:bodyDiv w:val="1"/>
      <w:marLeft w:val="0"/>
      <w:marRight w:val="0"/>
      <w:marTop w:val="0"/>
      <w:marBottom w:val="0"/>
      <w:divBdr>
        <w:top w:val="none" w:sz="0" w:space="0" w:color="auto"/>
        <w:left w:val="none" w:sz="0" w:space="0" w:color="auto"/>
        <w:bottom w:val="none" w:sz="0" w:space="0" w:color="auto"/>
        <w:right w:val="none" w:sz="0" w:space="0" w:color="auto"/>
      </w:divBdr>
      <w:divsChild>
        <w:div w:id="1363167854">
          <w:marLeft w:val="0"/>
          <w:marRight w:val="0"/>
          <w:marTop w:val="0"/>
          <w:marBottom w:val="0"/>
          <w:divBdr>
            <w:top w:val="none" w:sz="0" w:space="0" w:color="auto"/>
            <w:left w:val="none" w:sz="0" w:space="0" w:color="auto"/>
            <w:bottom w:val="none" w:sz="0" w:space="0" w:color="auto"/>
            <w:right w:val="none" w:sz="0" w:space="0" w:color="auto"/>
          </w:divBdr>
        </w:div>
      </w:divsChild>
    </w:div>
    <w:div w:id="210314969">
      <w:bodyDiv w:val="1"/>
      <w:marLeft w:val="0"/>
      <w:marRight w:val="0"/>
      <w:marTop w:val="0"/>
      <w:marBottom w:val="0"/>
      <w:divBdr>
        <w:top w:val="none" w:sz="0" w:space="0" w:color="auto"/>
        <w:left w:val="none" w:sz="0" w:space="0" w:color="auto"/>
        <w:bottom w:val="none" w:sz="0" w:space="0" w:color="auto"/>
        <w:right w:val="none" w:sz="0" w:space="0" w:color="auto"/>
      </w:divBdr>
    </w:div>
    <w:div w:id="222764998">
      <w:bodyDiv w:val="1"/>
      <w:marLeft w:val="0"/>
      <w:marRight w:val="0"/>
      <w:marTop w:val="0"/>
      <w:marBottom w:val="0"/>
      <w:divBdr>
        <w:top w:val="none" w:sz="0" w:space="0" w:color="auto"/>
        <w:left w:val="none" w:sz="0" w:space="0" w:color="auto"/>
        <w:bottom w:val="none" w:sz="0" w:space="0" w:color="auto"/>
        <w:right w:val="none" w:sz="0" w:space="0" w:color="auto"/>
      </w:divBdr>
    </w:div>
    <w:div w:id="235866709">
      <w:bodyDiv w:val="1"/>
      <w:marLeft w:val="0"/>
      <w:marRight w:val="0"/>
      <w:marTop w:val="0"/>
      <w:marBottom w:val="0"/>
      <w:divBdr>
        <w:top w:val="none" w:sz="0" w:space="0" w:color="auto"/>
        <w:left w:val="none" w:sz="0" w:space="0" w:color="auto"/>
        <w:bottom w:val="none" w:sz="0" w:space="0" w:color="auto"/>
        <w:right w:val="none" w:sz="0" w:space="0" w:color="auto"/>
      </w:divBdr>
    </w:div>
    <w:div w:id="239951819">
      <w:bodyDiv w:val="1"/>
      <w:marLeft w:val="0"/>
      <w:marRight w:val="0"/>
      <w:marTop w:val="0"/>
      <w:marBottom w:val="0"/>
      <w:divBdr>
        <w:top w:val="none" w:sz="0" w:space="0" w:color="auto"/>
        <w:left w:val="none" w:sz="0" w:space="0" w:color="auto"/>
        <w:bottom w:val="none" w:sz="0" w:space="0" w:color="auto"/>
        <w:right w:val="none" w:sz="0" w:space="0" w:color="auto"/>
      </w:divBdr>
    </w:div>
    <w:div w:id="241838397">
      <w:bodyDiv w:val="1"/>
      <w:marLeft w:val="0"/>
      <w:marRight w:val="0"/>
      <w:marTop w:val="0"/>
      <w:marBottom w:val="0"/>
      <w:divBdr>
        <w:top w:val="none" w:sz="0" w:space="0" w:color="auto"/>
        <w:left w:val="none" w:sz="0" w:space="0" w:color="auto"/>
        <w:bottom w:val="none" w:sz="0" w:space="0" w:color="auto"/>
        <w:right w:val="none" w:sz="0" w:space="0" w:color="auto"/>
      </w:divBdr>
    </w:div>
    <w:div w:id="245309335">
      <w:bodyDiv w:val="1"/>
      <w:marLeft w:val="0"/>
      <w:marRight w:val="0"/>
      <w:marTop w:val="0"/>
      <w:marBottom w:val="0"/>
      <w:divBdr>
        <w:top w:val="none" w:sz="0" w:space="0" w:color="auto"/>
        <w:left w:val="none" w:sz="0" w:space="0" w:color="auto"/>
        <w:bottom w:val="none" w:sz="0" w:space="0" w:color="auto"/>
        <w:right w:val="none" w:sz="0" w:space="0" w:color="auto"/>
      </w:divBdr>
    </w:div>
    <w:div w:id="249629610">
      <w:bodyDiv w:val="1"/>
      <w:marLeft w:val="0"/>
      <w:marRight w:val="0"/>
      <w:marTop w:val="0"/>
      <w:marBottom w:val="0"/>
      <w:divBdr>
        <w:top w:val="none" w:sz="0" w:space="0" w:color="auto"/>
        <w:left w:val="none" w:sz="0" w:space="0" w:color="auto"/>
        <w:bottom w:val="none" w:sz="0" w:space="0" w:color="auto"/>
        <w:right w:val="none" w:sz="0" w:space="0" w:color="auto"/>
      </w:divBdr>
    </w:div>
    <w:div w:id="264265027">
      <w:bodyDiv w:val="1"/>
      <w:marLeft w:val="0"/>
      <w:marRight w:val="0"/>
      <w:marTop w:val="0"/>
      <w:marBottom w:val="0"/>
      <w:divBdr>
        <w:top w:val="none" w:sz="0" w:space="0" w:color="auto"/>
        <w:left w:val="none" w:sz="0" w:space="0" w:color="auto"/>
        <w:bottom w:val="none" w:sz="0" w:space="0" w:color="auto"/>
        <w:right w:val="none" w:sz="0" w:space="0" w:color="auto"/>
      </w:divBdr>
    </w:div>
    <w:div w:id="266694795">
      <w:bodyDiv w:val="1"/>
      <w:marLeft w:val="0"/>
      <w:marRight w:val="0"/>
      <w:marTop w:val="0"/>
      <w:marBottom w:val="0"/>
      <w:divBdr>
        <w:top w:val="none" w:sz="0" w:space="0" w:color="auto"/>
        <w:left w:val="none" w:sz="0" w:space="0" w:color="auto"/>
        <w:bottom w:val="none" w:sz="0" w:space="0" w:color="auto"/>
        <w:right w:val="none" w:sz="0" w:space="0" w:color="auto"/>
      </w:divBdr>
    </w:div>
    <w:div w:id="267084134">
      <w:bodyDiv w:val="1"/>
      <w:marLeft w:val="0"/>
      <w:marRight w:val="0"/>
      <w:marTop w:val="0"/>
      <w:marBottom w:val="0"/>
      <w:divBdr>
        <w:top w:val="none" w:sz="0" w:space="0" w:color="auto"/>
        <w:left w:val="none" w:sz="0" w:space="0" w:color="auto"/>
        <w:bottom w:val="none" w:sz="0" w:space="0" w:color="auto"/>
        <w:right w:val="none" w:sz="0" w:space="0" w:color="auto"/>
      </w:divBdr>
      <w:divsChild>
        <w:div w:id="1408768199">
          <w:marLeft w:val="0"/>
          <w:marRight w:val="0"/>
          <w:marTop w:val="0"/>
          <w:marBottom w:val="0"/>
          <w:divBdr>
            <w:top w:val="none" w:sz="0" w:space="0" w:color="auto"/>
            <w:left w:val="none" w:sz="0" w:space="0" w:color="auto"/>
            <w:bottom w:val="none" w:sz="0" w:space="0" w:color="auto"/>
            <w:right w:val="none" w:sz="0" w:space="0" w:color="auto"/>
          </w:divBdr>
          <w:divsChild>
            <w:div w:id="14670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89158">
      <w:bodyDiv w:val="1"/>
      <w:marLeft w:val="0"/>
      <w:marRight w:val="0"/>
      <w:marTop w:val="0"/>
      <w:marBottom w:val="0"/>
      <w:divBdr>
        <w:top w:val="none" w:sz="0" w:space="0" w:color="auto"/>
        <w:left w:val="none" w:sz="0" w:space="0" w:color="auto"/>
        <w:bottom w:val="none" w:sz="0" w:space="0" w:color="auto"/>
        <w:right w:val="none" w:sz="0" w:space="0" w:color="auto"/>
      </w:divBdr>
    </w:div>
    <w:div w:id="284655478">
      <w:bodyDiv w:val="1"/>
      <w:marLeft w:val="0"/>
      <w:marRight w:val="0"/>
      <w:marTop w:val="0"/>
      <w:marBottom w:val="0"/>
      <w:divBdr>
        <w:top w:val="none" w:sz="0" w:space="0" w:color="auto"/>
        <w:left w:val="none" w:sz="0" w:space="0" w:color="auto"/>
        <w:bottom w:val="none" w:sz="0" w:space="0" w:color="auto"/>
        <w:right w:val="none" w:sz="0" w:space="0" w:color="auto"/>
      </w:divBdr>
    </w:div>
    <w:div w:id="290937475">
      <w:bodyDiv w:val="1"/>
      <w:marLeft w:val="0"/>
      <w:marRight w:val="0"/>
      <w:marTop w:val="0"/>
      <w:marBottom w:val="0"/>
      <w:divBdr>
        <w:top w:val="none" w:sz="0" w:space="0" w:color="auto"/>
        <w:left w:val="none" w:sz="0" w:space="0" w:color="auto"/>
        <w:bottom w:val="none" w:sz="0" w:space="0" w:color="auto"/>
        <w:right w:val="none" w:sz="0" w:space="0" w:color="auto"/>
      </w:divBdr>
      <w:divsChild>
        <w:div w:id="737746880">
          <w:marLeft w:val="1166"/>
          <w:marRight w:val="0"/>
          <w:marTop w:val="168"/>
          <w:marBottom w:val="0"/>
          <w:divBdr>
            <w:top w:val="none" w:sz="0" w:space="0" w:color="auto"/>
            <w:left w:val="none" w:sz="0" w:space="0" w:color="auto"/>
            <w:bottom w:val="none" w:sz="0" w:space="0" w:color="auto"/>
            <w:right w:val="none" w:sz="0" w:space="0" w:color="auto"/>
          </w:divBdr>
        </w:div>
      </w:divsChild>
    </w:div>
    <w:div w:id="304315733">
      <w:bodyDiv w:val="1"/>
      <w:marLeft w:val="0"/>
      <w:marRight w:val="0"/>
      <w:marTop w:val="0"/>
      <w:marBottom w:val="0"/>
      <w:divBdr>
        <w:top w:val="none" w:sz="0" w:space="0" w:color="auto"/>
        <w:left w:val="none" w:sz="0" w:space="0" w:color="auto"/>
        <w:bottom w:val="none" w:sz="0" w:space="0" w:color="auto"/>
        <w:right w:val="none" w:sz="0" w:space="0" w:color="auto"/>
      </w:divBdr>
    </w:div>
    <w:div w:id="304508637">
      <w:bodyDiv w:val="1"/>
      <w:marLeft w:val="0"/>
      <w:marRight w:val="0"/>
      <w:marTop w:val="0"/>
      <w:marBottom w:val="0"/>
      <w:divBdr>
        <w:top w:val="none" w:sz="0" w:space="0" w:color="auto"/>
        <w:left w:val="none" w:sz="0" w:space="0" w:color="auto"/>
        <w:bottom w:val="none" w:sz="0" w:space="0" w:color="auto"/>
        <w:right w:val="none" w:sz="0" w:space="0" w:color="auto"/>
      </w:divBdr>
      <w:divsChild>
        <w:div w:id="100614460">
          <w:marLeft w:val="0"/>
          <w:marRight w:val="0"/>
          <w:marTop w:val="0"/>
          <w:marBottom w:val="0"/>
          <w:divBdr>
            <w:top w:val="none" w:sz="0" w:space="0" w:color="auto"/>
            <w:left w:val="none" w:sz="0" w:space="0" w:color="auto"/>
            <w:bottom w:val="none" w:sz="0" w:space="0" w:color="auto"/>
            <w:right w:val="none" w:sz="0" w:space="0" w:color="auto"/>
          </w:divBdr>
        </w:div>
        <w:div w:id="117991516">
          <w:marLeft w:val="0"/>
          <w:marRight w:val="0"/>
          <w:marTop w:val="0"/>
          <w:marBottom w:val="0"/>
          <w:divBdr>
            <w:top w:val="none" w:sz="0" w:space="0" w:color="auto"/>
            <w:left w:val="none" w:sz="0" w:space="0" w:color="auto"/>
            <w:bottom w:val="none" w:sz="0" w:space="0" w:color="auto"/>
            <w:right w:val="none" w:sz="0" w:space="0" w:color="auto"/>
          </w:divBdr>
        </w:div>
        <w:div w:id="183447589">
          <w:marLeft w:val="0"/>
          <w:marRight w:val="0"/>
          <w:marTop w:val="0"/>
          <w:marBottom w:val="0"/>
          <w:divBdr>
            <w:top w:val="none" w:sz="0" w:space="0" w:color="auto"/>
            <w:left w:val="none" w:sz="0" w:space="0" w:color="auto"/>
            <w:bottom w:val="none" w:sz="0" w:space="0" w:color="auto"/>
            <w:right w:val="none" w:sz="0" w:space="0" w:color="auto"/>
          </w:divBdr>
        </w:div>
        <w:div w:id="439766405">
          <w:marLeft w:val="0"/>
          <w:marRight w:val="0"/>
          <w:marTop w:val="0"/>
          <w:marBottom w:val="0"/>
          <w:divBdr>
            <w:top w:val="none" w:sz="0" w:space="0" w:color="auto"/>
            <w:left w:val="none" w:sz="0" w:space="0" w:color="auto"/>
            <w:bottom w:val="none" w:sz="0" w:space="0" w:color="auto"/>
            <w:right w:val="none" w:sz="0" w:space="0" w:color="auto"/>
          </w:divBdr>
        </w:div>
        <w:div w:id="475607745">
          <w:marLeft w:val="0"/>
          <w:marRight w:val="0"/>
          <w:marTop w:val="0"/>
          <w:marBottom w:val="0"/>
          <w:divBdr>
            <w:top w:val="none" w:sz="0" w:space="0" w:color="auto"/>
            <w:left w:val="none" w:sz="0" w:space="0" w:color="auto"/>
            <w:bottom w:val="none" w:sz="0" w:space="0" w:color="auto"/>
            <w:right w:val="none" w:sz="0" w:space="0" w:color="auto"/>
          </w:divBdr>
        </w:div>
        <w:div w:id="514616440">
          <w:marLeft w:val="0"/>
          <w:marRight w:val="0"/>
          <w:marTop w:val="0"/>
          <w:marBottom w:val="0"/>
          <w:divBdr>
            <w:top w:val="none" w:sz="0" w:space="0" w:color="auto"/>
            <w:left w:val="none" w:sz="0" w:space="0" w:color="auto"/>
            <w:bottom w:val="none" w:sz="0" w:space="0" w:color="auto"/>
            <w:right w:val="none" w:sz="0" w:space="0" w:color="auto"/>
          </w:divBdr>
        </w:div>
        <w:div w:id="653680185">
          <w:marLeft w:val="0"/>
          <w:marRight w:val="0"/>
          <w:marTop w:val="0"/>
          <w:marBottom w:val="0"/>
          <w:divBdr>
            <w:top w:val="none" w:sz="0" w:space="0" w:color="auto"/>
            <w:left w:val="none" w:sz="0" w:space="0" w:color="auto"/>
            <w:bottom w:val="none" w:sz="0" w:space="0" w:color="auto"/>
            <w:right w:val="none" w:sz="0" w:space="0" w:color="auto"/>
          </w:divBdr>
        </w:div>
        <w:div w:id="690841844">
          <w:marLeft w:val="0"/>
          <w:marRight w:val="0"/>
          <w:marTop w:val="0"/>
          <w:marBottom w:val="0"/>
          <w:divBdr>
            <w:top w:val="none" w:sz="0" w:space="0" w:color="auto"/>
            <w:left w:val="none" w:sz="0" w:space="0" w:color="auto"/>
            <w:bottom w:val="none" w:sz="0" w:space="0" w:color="auto"/>
            <w:right w:val="none" w:sz="0" w:space="0" w:color="auto"/>
          </w:divBdr>
        </w:div>
        <w:div w:id="734014589">
          <w:marLeft w:val="0"/>
          <w:marRight w:val="0"/>
          <w:marTop w:val="0"/>
          <w:marBottom w:val="0"/>
          <w:divBdr>
            <w:top w:val="none" w:sz="0" w:space="0" w:color="auto"/>
            <w:left w:val="none" w:sz="0" w:space="0" w:color="auto"/>
            <w:bottom w:val="none" w:sz="0" w:space="0" w:color="auto"/>
            <w:right w:val="none" w:sz="0" w:space="0" w:color="auto"/>
          </w:divBdr>
        </w:div>
        <w:div w:id="806514935">
          <w:marLeft w:val="0"/>
          <w:marRight w:val="0"/>
          <w:marTop w:val="0"/>
          <w:marBottom w:val="0"/>
          <w:divBdr>
            <w:top w:val="none" w:sz="0" w:space="0" w:color="auto"/>
            <w:left w:val="none" w:sz="0" w:space="0" w:color="auto"/>
            <w:bottom w:val="none" w:sz="0" w:space="0" w:color="auto"/>
            <w:right w:val="none" w:sz="0" w:space="0" w:color="auto"/>
          </w:divBdr>
        </w:div>
        <w:div w:id="864289399">
          <w:marLeft w:val="0"/>
          <w:marRight w:val="0"/>
          <w:marTop w:val="0"/>
          <w:marBottom w:val="0"/>
          <w:divBdr>
            <w:top w:val="none" w:sz="0" w:space="0" w:color="auto"/>
            <w:left w:val="none" w:sz="0" w:space="0" w:color="auto"/>
            <w:bottom w:val="none" w:sz="0" w:space="0" w:color="auto"/>
            <w:right w:val="none" w:sz="0" w:space="0" w:color="auto"/>
          </w:divBdr>
        </w:div>
        <w:div w:id="1017922522">
          <w:marLeft w:val="0"/>
          <w:marRight w:val="0"/>
          <w:marTop w:val="0"/>
          <w:marBottom w:val="0"/>
          <w:divBdr>
            <w:top w:val="none" w:sz="0" w:space="0" w:color="auto"/>
            <w:left w:val="none" w:sz="0" w:space="0" w:color="auto"/>
            <w:bottom w:val="none" w:sz="0" w:space="0" w:color="auto"/>
            <w:right w:val="none" w:sz="0" w:space="0" w:color="auto"/>
          </w:divBdr>
        </w:div>
        <w:div w:id="1161385082">
          <w:marLeft w:val="0"/>
          <w:marRight w:val="0"/>
          <w:marTop w:val="0"/>
          <w:marBottom w:val="0"/>
          <w:divBdr>
            <w:top w:val="none" w:sz="0" w:space="0" w:color="auto"/>
            <w:left w:val="none" w:sz="0" w:space="0" w:color="auto"/>
            <w:bottom w:val="none" w:sz="0" w:space="0" w:color="auto"/>
            <w:right w:val="none" w:sz="0" w:space="0" w:color="auto"/>
          </w:divBdr>
        </w:div>
        <w:div w:id="1168132504">
          <w:marLeft w:val="0"/>
          <w:marRight w:val="0"/>
          <w:marTop w:val="0"/>
          <w:marBottom w:val="0"/>
          <w:divBdr>
            <w:top w:val="none" w:sz="0" w:space="0" w:color="auto"/>
            <w:left w:val="none" w:sz="0" w:space="0" w:color="auto"/>
            <w:bottom w:val="none" w:sz="0" w:space="0" w:color="auto"/>
            <w:right w:val="none" w:sz="0" w:space="0" w:color="auto"/>
          </w:divBdr>
        </w:div>
        <w:div w:id="1474643383">
          <w:marLeft w:val="0"/>
          <w:marRight w:val="0"/>
          <w:marTop w:val="0"/>
          <w:marBottom w:val="0"/>
          <w:divBdr>
            <w:top w:val="none" w:sz="0" w:space="0" w:color="auto"/>
            <w:left w:val="none" w:sz="0" w:space="0" w:color="auto"/>
            <w:bottom w:val="none" w:sz="0" w:space="0" w:color="auto"/>
            <w:right w:val="none" w:sz="0" w:space="0" w:color="auto"/>
          </w:divBdr>
        </w:div>
        <w:div w:id="1543982557">
          <w:marLeft w:val="0"/>
          <w:marRight w:val="0"/>
          <w:marTop w:val="0"/>
          <w:marBottom w:val="0"/>
          <w:divBdr>
            <w:top w:val="none" w:sz="0" w:space="0" w:color="auto"/>
            <w:left w:val="none" w:sz="0" w:space="0" w:color="auto"/>
            <w:bottom w:val="none" w:sz="0" w:space="0" w:color="auto"/>
            <w:right w:val="none" w:sz="0" w:space="0" w:color="auto"/>
          </w:divBdr>
        </w:div>
        <w:div w:id="1594240539">
          <w:marLeft w:val="0"/>
          <w:marRight w:val="0"/>
          <w:marTop w:val="0"/>
          <w:marBottom w:val="0"/>
          <w:divBdr>
            <w:top w:val="none" w:sz="0" w:space="0" w:color="auto"/>
            <w:left w:val="none" w:sz="0" w:space="0" w:color="auto"/>
            <w:bottom w:val="none" w:sz="0" w:space="0" w:color="auto"/>
            <w:right w:val="none" w:sz="0" w:space="0" w:color="auto"/>
          </w:divBdr>
        </w:div>
        <w:div w:id="1627852070">
          <w:marLeft w:val="0"/>
          <w:marRight w:val="0"/>
          <w:marTop w:val="0"/>
          <w:marBottom w:val="0"/>
          <w:divBdr>
            <w:top w:val="none" w:sz="0" w:space="0" w:color="auto"/>
            <w:left w:val="none" w:sz="0" w:space="0" w:color="auto"/>
            <w:bottom w:val="none" w:sz="0" w:space="0" w:color="auto"/>
            <w:right w:val="none" w:sz="0" w:space="0" w:color="auto"/>
          </w:divBdr>
        </w:div>
        <w:div w:id="1664628212">
          <w:marLeft w:val="0"/>
          <w:marRight w:val="0"/>
          <w:marTop w:val="0"/>
          <w:marBottom w:val="0"/>
          <w:divBdr>
            <w:top w:val="none" w:sz="0" w:space="0" w:color="auto"/>
            <w:left w:val="none" w:sz="0" w:space="0" w:color="auto"/>
            <w:bottom w:val="none" w:sz="0" w:space="0" w:color="auto"/>
            <w:right w:val="none" w:sz="0" w:space="0" w:color="auto"/>
          </w:divBdr>
        </w:div>
        <w:div w:id="1847867370">
          <w:marLeft w:val="0"/>
          <w:marRight w:val="0"/>
          <w:marTop w:val="0"/>
          <w:marBottom w:val="0"/>
          <w:divBdr>
            <w:top w:val="none" w:sz="0" w:space="0" w:color="auto"/>
            <w:left w:val="none" w:sz="0" w:space="0" w:color="auto"/>
            <w:bottom w:val="none" w:sz="0" w:space="0" w:color="auto"/>
            <w:right w:val="none" w:sz="0" w:space="0" w:color="auto"/>
          </w:divBdr>
        </w:div>
        <w:div w:id="1869294814">
          <w:marLeft w:val="0"/>
          <w:marRight w:val="0"/>
          <w:marTop w:val="0"/>
          <w:marBottom w:val="0"/>
          <w:divBdr>
            <w:top w:val="none" w:sz="0" w:space="0" w:color="auto"/>
            <w:left w:val="none" w:sz="0" w:space="0" w:color="auto"/>
            <w:bottom w:val="none" w:sz="0" w:space="0" w:color="auto"/>
            <w:right w:val="none" w:sz="0" w:space="0" w:color="auto"/>
          </w:divBdr>
        </w:div>
        <w:div w:id="1972009290">
          <w:marLeft w:val="0"/>
          <w:marRight w:val="0"/>
          <w:marTop w:val="0"/>
          <w:marBottom w:val="0"/>
          <w:divBdr>
            <w:top w:val="none" w:sz="0" w:space="0" w:color="auto"/>
            <w:left w:val="none" w:sz="0" w:space="0" w:color="auto"/>
            <w:bottom w:val="none" w:sz="0" w:space="0" w:color="auto"/>
            <w:right w:val="none" w:sz="0" w:space="0" w:color="auto"/>
          </w:divBdr>
        </w:div>
      </w:divsChild>
    </w:div>
    <w:div w:id="318581603">
      <w:bodyDiv w:val="1"/>
      <w:marLeft w:val="0"/>
      <w:marRight w:val="0"/>
      <w:marTop w:val="0"/>
      <w:marBottom w:val="0"/>
      <w:divBdr>
        <w:top w:val="none" w:sz="0" w:space="0" w:color="auto"/>
        <w:left w:val="none" w:sz="0" w:space="0" w:color="auto"/>
        <w:bottom w:val="none" w:sz="0" w:space="0" w:color="auto"/>
        <w:right w:val="none" w:sz="0" w:space="0" w:color="auto"/>
      </w:divBdr>
    </w:div>
    <w:div w:id="319038771">
      <w:bodyDiv w:val="1"/>
      <w:marLeft w:val="0"/>
      <w:marRight w:val="0"/>
      <w:marTop w:val="0"/>
      <w:marBottom w:val="0"/>
      <w:divBdr>
        <w:top w:val="none" w:sz="0" w:space="0" w:color="auto"/>
        <w:left w:val="none" w:sz="0" w:space="0" w:color="auto"/>
        <w:bottom w:val="none" w:sz="0" w:space="0" w:color="auto"/>
        <w:right w:val="none" w:sz="0" w:space="0" w:color="auto"/>
      </w:divBdr>
    </w:div>
    <w:div w:id="320429307">
      <w:bodyDiv w:val="1"/>
      <w:marLeft w:val="0"/>
      <w:marRight w:val="0"/>
      <w:marTop w:val="0"/>
      <w:marBottom w:val="0"/>
      <w:divBdr>
        <w:top w:val="none" w:sz="0" w:space="0" w:color="auto"/>
        <w:left w:val="none" w:sz="0" w:space="0" w:color="auto"/>
        <w:bottom w:val="none" w:sz="0" w:space="0" w:color="auto"/>
        <w:right w:val="none" w:sz="0" w:space="0" w:color="auto"/>
      </w:divBdr>
    </w:div>
    <w:div w:id="320473950">
      <w:bodyDiv w:val="1"/>
      <w:marLeft w:val="0"/>
      <w:marRight w:val="0"/>
      <w:marTop w:val="0"/>
      <w:marBottom w:val="0"/>
      <w:divBdr>
        <w:top w:val="none" w:sz="0" w:space="0" w:color="auto"/>
        <w:left w:val="none" w:sz="0" w:space="0" w:color="auto"/>
        <w:bottom w:val="none" w:sz="0" w:space="0" w:color="auto"/>
        <w:right w:val="none" w:sz="0" w:space="0" w:color="auto"/>
      </w:divBdr>
    </w:div>
    <w:div w:id="324093847">
      <w:bodyDiv w:val="1"/>
      <w:marLeft w:val="0"/>
      <w:marRight w:val="0"/>
      <w:marTop w:val="0"/>
      <w:marBottom w:val="0"/>
      <w:divBdr>
        <w:top w:val="none" w:sz="0" w:space="0" w:color="auto"/>
        <w:left w:val="none" w:sz="0" w:space="0" w:color="auto"/>
        <w:bottom w:val="none" w:sz="0" w:space="0" w:color="auto"/>
        <w:right w:val="none" w:sz="0" w:space="0" w:color="auto"/>
      </w:divBdr>
    </w:div>
    <w:div w:id="325135947">
      <w:bodyDiv w:val="1"/>
      <w:marLeft w:val="0"/>
      <w:marRight w:val="0"/>
      <w:marTop w:val="0"/>
      <w:marBottom w:val="0"/>
      <w:divBdr>
        <w:top w:val="none" w:sz="0" w:space="0" w:color="auto"/>
        <w:left w:val="none" w:sz="0" w:space="0" w:color="auto"/>
        <w:bottom w:val="none" w:sz="0" w:space="0" w:color="auto"/>
        <w:right w:val="none" w:sz="0" w:space="0" w:color="auto"/>
      </w:divBdr>
    </w:div>
    <w:div w:id="327711907">
      <w:bodyDiv w:val="1"/>
      <w:marLeft w:val="0"/>
      <w:marRight w:val="0"/>
      <w:marTop w:val="0"/>
      <w:marBottom w:val="0"/>
      <w:divBdr>
        <w:top w:val="none" w:sz="0" w:space="0" w:color="auto"/>
        <w:left w:val="none" w:sz="0" w:space="0" w:color="auto"/>
        <w:bottom w:val="none" w:sz="0" w:space="0" w:color="auto"/>
        <w:right w:val="none" w:sz="0" w:space="0" w:color="auto"/>
      </w:divBdr>
    </w:div>
    <w:div w:id="334721978">
      <w:bodyDiv w:val="1"/>
      <w:marLeft w:val="0"/>
      <w:marRight w:val="0"/>
      <w:marTop w:val="0"/>
      <w:marBottom w:val="0"/>
      <w:divBdr>
        <w:top w:val="none" w:sz="0" w:space="0" w:color="auto"/>
        <w:left w:val="none" w:sz="0" w:space="0" w:color="auto"/>
        <w:bottom w:val="none" w:sz="0" w:space="0" w:color="auto"/>
        <w:right w:val="none" w:sz="0" w:space="0" w:color="auto"/>
      </w:divBdr>
    </w:div>
    <w:div w:id="334769361">
      <w:bodyDiv w:val="1"/>
      <w:marLeft w:val="0"/>
      <w:marRight w:val="0"/>
      <w:marTop w:val="0"/>
      <w:marBottom w:val="0"/>
      <w:divBdr>
        <w:top w:val="none" w:sz="0" w:space="0" w:color="auto"/>
        <w:left w:val="none" w:sz="0" w:space="0" w:color="auto"/>
        <w:bottom w:val="none" w:sz="0" w:space="0" w:color="auto"/>
        <w:right w:val="none" w:sz="0" w:space="0" w:color="auto"/>
      </w:divBdr>
    </w:div>
    <w:div w:id="342439516">
      <w:bodyDiv w:val="1"/>
      <w:marLeft w:val="0"/>
      <w:marRight w:val="0"/>
      <w:marTop w:val="0"/>
      <w:marBottom w:val="0"/>
      <w:divBdr>
        <w:top w:val="none" w:sz="0" w:space="0" w:color="auto"/>
        <w:left w:val="none" w:sz="0" w:space="0" w:color="auto"/>
        <w:bottom w:val="none" w:sz="0" w:space="0" w:color="auto"/>
        <w:right w:val="none" w:sz="0" w:space="0" w:color="auto"/>
      </w:divBdr>
    </w:div>
    <w:div w:id="346175644">
      <w:bodyDiv w:val="1"/>
      <w:marLeft w:val="0"/>
      <w:marRight w:val="0"/>
      <w:marTop w:val="0"/>
      <w:marBottom w:val="0"/>
      <w:divBdr>
        <w:top w:val="none" w:sz="0" w:space="0" w:color="auto"/>
        <w:left w:val="none" w:sz="0" w:space="0" w:color="auto"/>
        <w:bottom w:val="none" w:sz="0" w:space="0" w:color="auto"/>
        <w:right w:val="none" w:sz="0" w:space="0" w:color="auto"/>
      </w:divBdr>
    </w:div>
    <w:div w:id="360055113">
      <w:bodyDiv w:val="1"/>
      <w:marLeft w:val="0"/>
      <w:marRight w:val="0"/>
      <w:marTop w:val="0"/>
      <w:marBottom w:val="0"/>
      <w:divBdr>
        <w:top w:val="none" w:sz="0" w:space="0" w:color="auto"/>
        <w:left w:val="none" w:sz="0" w:space="0" w:color="auto"/>
        <w:bottom w:val="none" w:sz="0" w:space="0" w:color="auto"/>
        <w:right w:val="none" w:sz="0" w:space="0" w:color="auto"/>
      </w:divBdr>
    </w:div>
    <w:div w:id="366370868">
      <w:bodyDiv w:val="1"/>
      <w:marLeft w:val="0"/>
      <w:marRight w:val="0"/>
      <w:marTop w:val="0"/>
      <w:marBottom w:val="0"/>
      <w:divBdr>
        <w:top w:val="none" w:sz="0" w:space="0" w:color="auto"/>
        <w:left w:val="none" w:sz="0" w:space="0" w:color="auto"/>
        <w:bottom w:val="none" w:sz="0" w:space="0" w:color="auto"/>
        <w:right w:val="none" w:sz="0" w:space="0" w:color="auto"/>
      </w:divBdr>
    </w:div>
    <w:div w:id="367726745">
      <w:bodyDiv w:val="1"/>
      <w:marLeft w:val="0"/>
      <w:marRight w:val="0"/>
      <w:marTop w:val="0"/>
      <w:marBottom w:val="0"/>
      <w:divBdr>
        <w:top w:val="none" w:sz="0" w:space="0" w:color="auto"/>
        <w:left w:val="none" w:sz="0" w:space="0" w:color="auto"/>
        <w:bottom w:val="none" w:sz="0" w:space="0" w:color="auto"/>
        <w:right w:val="none" w:sz="0" w:space="0" w:color="auto"/>
      </w:divBdr>
    </w:div>
    <w:div w:id="377510596">
      <w:bodyDiv w:val="1"/>
      <w:marLeft w:val="0"/>
      <w:marRight w:val="0"/>
      <w:marTop w:val="0"/>
      <w:marBottom w:val="0"/>
      <w:divBdr>
        <w:top w:val="none" w:sz="0" w:space="0" w:color="auto"/>
        <w:left w:val="none" w:sz="0" w:space="0" w:color="auto"/>
        <w:bottom w:val="none" w:sz="0" w:space="0" w:color="auto"/>
        <w:right w:val="none" w:sz="0" w:space="0" w:color="auto"/>
      </w:divBdr>
    </w:div>
    <w:div w:id="381683476">
      <w:bodyDiv w:val="1"/>
      <w:marLeft w:val="0"/>
      <w:marRight w:val="0"/>
      <w:marTop w:val="0"/>
      <w:marBottom w:val="0"/>
      <w:divBdr>
        <w:top w:val="none" w:sz="0" w:space="0" w:color="auto"/>
        <w:left w:val="none" w:sz="0" w:space="0" w:color="auto"/>
        <w:bottom w:val="none" w:sz="0" w:space="0" w:color="auto"/>
        <w:right w:val="none" w:sz="0" w:space="0" w:color="auto"/>
      </w:divBdr>
    </w:div>
    <w:div w:id="383454901">
      <w:bodyDiv w:val="1"/>
      <w:marLeft w:val="0"/>
      <w:marRight w:val="0"/>
      <w:marTop w:val="0"/>
      <w:marBottom w:val="0"/>
      <w:divBdr>
        <w:top w:val="none" w:sz="0" w:space="0" w:color="auto"/>
        <w:left w:val="none" w:sz="0" w:space="0" w:color="auto"/>
        <w:bottom w:val="none" w:sz="0" w:space="0" w:color="auto"/>
        <w:right w:val="none" w:sz="0" w:space="0" w:color="auto"/>
      </w:divBdr>
    </w:div>
    <w:div w:id="388497986">
      <w:bodyDiv w:val="1"/>
      <w:marLeft w:val="0"/>
      <w:marRight w:val="0"/>
      <w:marTop w:val="0"/>
      <w:marBottom w:val="0"/>
      <w:divBdr>
        <w:top w:val="none" w:sz="0" w:space="0" w:color="auto"/>
        <w:left w:val="none" w:sz="0" w:space="0" w:color="auto"/>
        <w:bottom w:val="none" w:sz="0" w:space="0" w:color="auto"/>
        <w:right w:val="none" w:sz="0" w:space="0" w:color="auto"/>
      </w:divBdr>
    </w:div>
    <w:div w:id="394398709">
      <w:bodyDiv w:val="1"/>
      <w:marLeft w:val="0"/>
      <w:marRight w:val="0"/>
      <w:marTop w:val="0"/>
      <w:marBottom w:val="0"/>
      <w:divBdr>
        <w:top w:val="none" w:sz="0" w:space="0" w:color="auto"/>
        <w:left w:val="none" w:sz="0" w:space="0" w:color="auto"/>
        <w:bottom w:val="none" w:sz="0" w:space="0" w:color="auto"/>
        <w:right w:val="none" w:sz="0" w:space="0" w:color="auto"/>
      </w:divBdr>
    </w:div>
    <w:div w:id="397481365">
      <w:bodyDiv w:val="1"/>
      <w:marLeft w:val="0"/>
      <w:marRight w:val="0"/>
      <w:marTop w:val="0"/>
      <w:marBottom w:val="0"/>
      <w:divBdr>
        <w:top w:val="none" w:sz="0" w:space="0" w:color="auto"/>
        <w:left w:val="none" w:sz="0" w:space="0" w:color="auto"/>
        <w:bottom w:val="none" w:sz="0" w:space="0" w:color="auto"/>
        <w:right w:val="none" w:sz="0" w:space="0" w:color="auto"/>
      </w:divBdr>
    </w:div>
    <w:div w:id="398674673">
      <w:bodyDiv w:val="1"/>
      <w:marLeft w:val="0"/>
      <w:marRight w:val="0"/>
      <w:marTop w:val="0"/>
      <w:marBottom w:val="0"/>
      <w:divBdr>
        <w:top w:val="none" w:sz="0" w:space="0" w:color="auto"/>
        <w:left w:val="none" w:sz="0" w:space="0" w:color="auto"/>
        <w:bottom w:val="none" w:sz="0" w:space="0" w:color="auto"/>
        <w:right w:val="none" w:sz="0" w:space="0" w:color="auto"/>
      </w:divBdr>
    </w:div>
    <w:div w:id="403601159">
      <w:bodyDiv w:val="1"/>
      <w:marLeft w:val="0"/>
      <w:marRight w:val="0"/>
      <w:marTop w:val="0"/>
      <w:marBottom w:val="0"/>
      <w:divBdr>
        <w:top w:val="none" w:sz="0" w:space="0" w:color="auto"/>
        <w:left w:val="none" w:sz="0" w:space="0" w:color="auto"/>
        <w:bottom w:val="none" w:sz="0" w:space="0" w:color="auto"/>
        <w:right w:val="none" w:sz="0" w:space="0" w:color="auto"/>
      </w:divBdr>
    </w:div>
    <w:div w:id="405615016">
      <w:bodyDiv w:val="1"/>
      <w:marLeft w:val="0"/>
      <w:marRight w:val="0"/>
      <w:marTop w:val="0"/>
      <w:marBottom w:val="0"/>
      <w:divBdr>
        <w:top w:val="none" w:sz="0" w:space="0" w:color="auto"/>
        <w:left w:val="none" w:sz="0" w:space="0" w:color="auto"/>
        <w:bottom w:val="none" w:sz="0" w:space="0" w:color="auto"/>
        <w:right w:val="none" w:sz="0" w:space="0" w:color="auto"/>
      </w:divBdr>
    </w:div>
    <w:div w:id="417214501">
      <w:bodyDiv w:val="1"/>
      <w:marLeft w:val="0"/>
      <w:marRight w:val="0"/>
      <w:marTop w:val="0"/>
      <w:marBottom w:val="0"/>
      <w:divBdr>
        <w:top w:val="none" w:sz="0" w:space="0" w:color="auto"/>
        <w:left w:val="none" w:sz="0" w:space="0" w:color="auto"/>
        <w:bottom w:val="none" w:sz="0" w:space="0" w:color="auto"/>
        <w:right w:val="none" w:sz="0" w:space="0" w:color="auto"/>
      </w:divBdr>
    </w:div>
    <w:div w:id="426266991">
      <w:bodyDiv w:val="1"/>
      <w:marLeft w:val="0"/>
      <w:marRight w:val="0"/>
      <w:marTop w:val="0"/>
      <w:marBottom w:val="0"/>
      <w:divBdr>
        <w:top w:val="none" w:sz="0" w:space="0" w:color="auto"/>
        <w:left w:val="none" w:sz="0" w:space="0" w:color="auto"/>
        <w:bottom w:val="none" w:sz="0" w:space="0" w:color="auto"/>
        <w:right w:val="none" w:sz="0" w:space="0" w:color="auto"/>
      </w:divBdr>
    </w:div>
    <w:div w:id="427698534">
      <w:bodyDiv w:val="1"/>
      <w:marLeft w:val="0"/>
      <w:marRight w:val="0"/>
      <w:marTop w:val="0"/>
      <w:marBottom w:val="0"/>
      <w:divBdr>
        <w:top w:val="none" w:sz="0" w:space="0" w:color="auto"/>
        <w:left w:val="none" w:sz="0" w:space="0" w:color="auto"/>
        <w:bottom w:val="none" w:sz="0" w:space="0" w:color="auto"/>
        <w:right w:val="none" w:sz="0" w:space="0" w:color="auto"/>
      </w:divBdr>
    </w:div>
    <w:div w:id="434522199">
      <w:bodyDiv w:val="1"/>
      <w:marLeft w:val="0"/>
      <w:marRight w:val="0"/>
      <w:marTop w:val="0"/>
      <w:marBottom w:val="0"/>
      <w:divBdr>
        <w:top w:val="none" w:sz="0" w:space="0" w:color="auto"/>
        <w:left w:val="none" w:sz="0" w:space="0" w:color="auto"/>
        <w:bottom w:val="none" w:sz="0" w:space="0" w:color="auto"/>
        <w:right w:val="none" w:sz="0" w:space="0" w:color="auto"/>
      </w:divBdr>
    </w:div>
    <w:div w:id="435291431">
      <w:bodyDiv w:val="1"/>
      <w:marLeft w:val="0"/>
      <w:marRight w:val="0"/>
      <w:marTop w:val="0"/>
      <w:marBottom w:val="0"/>
      <w:divBdr>
        <w:top w:val="none" w:sz="0" w:space="0" w:color="auto"/>
        <w:left w:val="none" w:sz="0" w:space="0" w:color="auto"/>
        <w:bottom w:val="none" w:sz="0" w:space="0" w:color="auto"/>
        <w:right w:val="none" w:sz="0" w:space="0" w:color="auto"/>
      </w:divBdr>
    </w:div>
    <w:div w:id="438842251">
      <w:bodyDiv w:val="1"/>
      <w:marLeft w:val="0"/>
      <w:marRight w:val="0"/>
      <w:marTop w:val="0"/>
      <w:marBottom w:val="0"/>
      <w:divBdr>
        <w:top w:val="none" w:sz="0" w:space="0" w:color="auto"/>
        <w:left w:val="none" w:sz="0" w:space="0" w:color="auto"/>
        <w:bottom w:val="none" w:sz="0" w:space="0" w:color="auto"/>
        <w:right w:val="none" w:sz="0" w:space="0" w:color="auto"/>
      </w:divBdr>
    </w:div>
    <w:div w:id="455607860">
      <w:bodyDiv w:val="1"/>
      <w:marLeft w:val="0"/>
      <w:marRight w:val="0"/>
      <w:marTop w:val="0"/>
      <w:marBottom w:val="0"/>
      <w:divBdr>
        <w:top w:val="none" w:sz="0" w:space="0" w:color="auto"/>
        <w:left w:val="none" w:sz="0" w:space="0" w:color="auto"/>
        <w:bottom w:val="none" w:sz="0" w:space="0" w:color="auto"/>
        <w:right w:val="none" w:sz="0" w:space="0" w:color="auto"/>
      </w:divBdr>
      <w:divsChild>
        <w:div w:id="1807548707">
          <w:marLeft w:val="0"/>
          <w:marRight w:val="0"/>
          <w:marTop w:val="0"/>
          <w:marBottom w:val="0"/>
          <w:divBdr>
            <w:top w:val="none" w:sz="0" w:space="0" w:color="auto"/>
            <w:left w:val="none" w:sz="0" w:space="0" w:color="auto"/>
            <w:bottom w:val="none" w:sz="0" w:space="0" w:color="auto"/>
            <w:right w:val="none" w:sz="0" w:space="0" w:color="auto"/>
          </w:divBdr>
          <w:divsChild>
            <w:div w:id="125424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1690">
      <w:bodyDiv w:val="1"/>
      <w:marLeft w:val="0"/>
      <w:marRight w:val="0"/>
      <w:marTop w:val="0"/>
      <w:marBottom w:val="0"/>
      <w:divBdr>
        <w:top w:val="none" w:sz="0" w:space="0" w:color="auto"/>
        <w:left w:val="none" w:sz="0" w:space="0" w:color="auto"/>
        <w:bottom w:val="none" w:sz="0" w:space="0" w:color="auto"/>
        <w:right w:val="none" w:sz="0" w:space="0" w:color="auto"/>
      </w:divBdr>
    </w:div>
    <w:div w:id="460151733">
      <w:bodyDiv w:val="1"/>
      <w:marLeft w:val="0"/>
      <w:marRight w:val="0"/>
      <w:marTop w:val="0"/>
      <w:marBottom w:val="0"/>
      <w:divBdr>
        <w:top w:val="none" w:sz="0" w:space="0" w:color="auto"/>
        <w:left w:val="none" w:sz="0" w:space="0" w:color="auto"/>
        <w:bottom w:val="none" w:sz="0" w:space="0" w:color="auto"/>
        <w:right w:val="none" w:sz="0" w:space="0" w:color="auto"/>
      </w:divBdr>
    </w:div>
    <w:div w:id="462508321">
      <w:bodyDiv w:val="1"/>
      <w:marLeft w:val="0"/>
      <w:marRight w:val="0"/>
      <w:marTop w:val="0"/>
      <w:marBottom w:val="0"/>
      <w:divBdr>
        <w:top w:val="none" w:sz="0" w:space="0" w:color="auto"/>
        <w:left w:val="none" w:sz="0" w:space="0" w:color="auto"/>
        <w:bottom w:val="none" w:sz="0" w:space="0" w:color="auto"/>
        <w:right w:val="none" w:sz="0" w:space="0" w:color="auto"/>
      </w:divBdr>
    </w:div>
    <w:div w:id="463694884">
      <w:bodyDiv w:val="1"/>
      <w:marLeft w:val="0"/>
      <w:marRight w:val="0"/>
      <w:marTop w:val="0"/>
      <w:marBottom w:val="0"/>
      <w:divBdr>
        <w:top w:val="none" w:sz="0" w:space="0" w:color="auto"/>
        <w:left w:val="none" w:sz="0" w:space="0" w:color="auto"/>
        <w:bottom w:val="none" w:sz="0" w:space="0" w:color="auto"/>
        <w:right w:val="none" w:sz="0" w:space="0" w:color="auto"/>
      </w:divBdr>
    </w:div>
    <w:div w:id="465203950">
      <w:bodyDiv w:val="1"/>
      <w:marLeft w:val="0"/>
      <w:marRight w:val="0"/>
      <w:marTop w:val="0"/>
      <w:marBottom w:val="0"/>
      <w:divBdr>
        <w:top w:val="none" w:sz="0" w:space="0" w:color="auto"/>
        <w:left w:val="none" w:sz="0" w:space="0" w:color="auto"/>
        <w:bottom w:val="none" w:sz="0" w:space="0" w:color="auto"/>
        <w:right w:val="none" w:sz="0" w:space="0" w:color="auto"/>
      </w:divBdr>
    </w:div>
    <w:div w:id="469439480">
      <w:bodyDiv w:val="1"/>
      <w:marLeft w:val="0"/>
      <w:marRight w:val="0"/>
      <w:marTop w:val="0"/>
      <w:marBottom w:val="0"/>
      <w:divBdr>
        <w:top w:val="none" w:sz="0" w:space="0" w:color="auto"/>
        <w:left w:val="none" w:sz="0" w:space="0" w:color="auto"/>
        <w:bottom w:val="none" w:sz="0" w:space="0" w:color="auto"/>
        <w:right w:val="none" w:sz="0" w:space="0" w:color="auto"/>
      </w:divBdr>
    </w:div>
    <w:div w:id="472531125">
      <w:bodyDiv w:val="1"/>
      <w:marLeft w:val="0"/>
      <w:marRight w:val="0"/>
      <w:marTop w:val="0"/>
      <w:marBottom w:val="0"/>
      <w:divBdr>
        <w:top w:val="none" w:sz="0" w:space="0" w:color="auto"/>
        <w:left w:val="none" w:sz="0" w:space="0" w:color="auto"/>
        <w:bottom w:val="none" w:sz="0" w:space="0" w:color="auto"/>
        <w:right w:val="none" w:sz="0" w:space="0" w:color="auto"/>
      </w:divBdr>
    </w:div>
    <w:div w:id="477109668">
      <w:bodyDiv w:val="1"/>
      <w:marLeft w:val="0"/>
      <w:marRight w:val="0"/>
      <w:marTop w:val="0"/>
      <w:marBottom w:val="0"/>
      <w:divBdr>
        <w:top w:val="none" w:sz="0" w:space="0" w:color="auto"/>
        <w:left w:val="none" w:sz="0" w:space="0" w:color="auto"/>
        <w:bottom w:val="none" w:sz="0" w:space="0" w:color="auto"/>
        <w:right w:val="none" w:sz="0" w:space="0" w:color="auto"/>
      </w:divBdr>
    </w:div>
    <w:div w:id="481508215">
      <w:bodyDiv w:val="1"/>
      <w:marLeft w:val="0"/>
      <w:marRight w:val="0"/>
      <w:marTop w:val="0"/>
      <w:marBottom w:val="0"/>
      <w:divBdr>
        <w:top w:val="none" w:sz="0" w:space="0" w:color="auto"/>
        <w:left w:val="none" w:sz="0" w:space="0" w:color="auto"/>
        <w:bottom w:val="none" w:sz="0" w:space="0" w:color="auto"/>
        <w:right w:val="none" w:sz="0" w:space="0" w:color="auto"/>
      </w:divBdr>
    </w:div>
    <w:div w:id="483081679">
      <w:bodyDiv w:val="1"/>
      <w:marLeft w:val="0"/>
      <w:marRight w:val="0"/>
      <w:marTop w:val="0"/>
      <w:marBottom w:val="0"/>
      <w:divBdr>
        <w:top w:val="none" w:sz="0" w:space="0" w:color="auto"/>
        <w:left w:val="none" w:sz="0" w:space="0" w:color="auto"/>
        <w:bottom w:val="none" w:sz="0" w:space="0" w:color="auto"/>
        <w:right w:val="none" w:sz="0" w:space="0" w:color="auto"/>
      </w:divBdr>
    </w:div>
    <w:div w:id="499321304">
      <w:bodyDiv w:val="1"/>
      <w:marLeft w:val="0"/>
      <w:marRight w:val="0"/>
      <w:marTop w:val="0"/>
      <w:marBottom w:val="0"/>
      <w:divBdr>
        <w:top w:val="none" w:sz="0" w:space="0" w:color="auto"/>
        <w:left w:val="none" w:sz="0" w:space="0" w:color="auto"/>
        <w:bottom w:val="none" w:sz="0" w:space="0" w:color="auto"/>
        <w:right w:val="none" w:sz="0" w:space="0" w:color="auto"/>
      </w:divBdr>
    </w:div>
    <w:div w:id="499664702">
      <w:bodyDiv w:val="1"/>
      <w:marLeft w:val="0"/>
      <w:marRight w:val="0"/>
      <w:marTop w:val="0"/>
      <w:marBottom w:val="0"/>
      <w:divBdr>
        <w:top w:val="none" w:sz="0" w:space="0" w:color="auto"/>
        <w:left w:val="none" w:sz="0" w:space="0" w:color="auto"/>
        <w:bottom w:val="none" w:sz="0" w:space="0" w:color="auto"/>
        <w:right w:val="none" w:sz="0" w:space="0" w:color="auto"/>
      </w:divBdr>
    </w:div>
    <w:div w:id="504437529">
      <w:bodyDiv w:val="1"/>
      <w:marLeft w:val="0"/>
      <w:marRight w:val="0"/>
      <w:marTop w:val="0"/>
      <w:marBottom w:val="0"/>
      <w:divBdr>
        <w:top w:val="none" w:sz="0" w:space="0" w:color="auto"/>
        <w:left w:val="none" w:sz="0" w:space="0" w:color="auto"/>
        <w:bottom w:val="none" w:sz="0" w:space="0" w:color="auto"/>
        <w:right w:val="none" w:sz="0" w:space="0" w:color="auto"/>
      </w:divBdr>
    </w:div>
    <w:div w:id="505751117">
      <w:bodyDiv w:val="1"/>
      <w:marLeft w:val="0"/>
      <w:marRight w:val="0"/>
      <w:marTop w:val="0"/>
      <w:marBottom w:val="0"/>
      <w:divBdr>
        <w:top w:val="none" w:sz="0" w:space="0" w:color="auto"/>
        <w:left w:val="none" w:sz="0" w:space="0" w:color="auto"/>
        <w:bottom w:val="none" w:sz="0" w:space="0" w:color="auto"/>
        <w:right w:val="none" w:sz="0" w:space="0" w:color="auto"/>
      </w:divBdr>
    </w:div>
    <w:div w:id="506595692">
      <w:bodyDiv w:val="1"/>
      <w:marLeft w:val="0"/>
      <w:marRight w:val="0"/>
      <w:marTop w:val="0"/>
      <w:marBottom w:val="0"/>
      <w:divBdr>
        <w:top w:val="none" w:sz="0" w:space="0" w:color="auto"/>
        <w:left w:val="none" w:sz="0" w:space="0" w:color="auto"/>
        <w:bottom w:val="none" w:sz="0" w:space="0" w:color="auto"/>
        <w:right w:val="none" w:sz="0" w:space="0" w:color="auto"/>
      </w:divBdr>
    </w:div>
    <w:div w:id="508254738">
      <w:bodyDiv w:val="1"/>
      <w:marLeft w:val="0"/>
      <w:marRight w:val="0"/>
      <w:marTop w:val="0"/>
      <w:marBottom w:val="0"/>
      <w:divBdr>
        <w:top w:val="none" w:sz="0" w:space="0" w:color="auto"/>
        <w:left w:val="none" w:sz="0" w:space="0" w:color="auto"/>
        <w:bottom w:val="none" w:sz="0" w:space="0" w:color="auto"/>
        <w:right w:val="none" w:sz="0" w:space="0" w:color="auto"/>
      </w:divBdr>
    </w:div>
    <w:div w:id="515926991">
      <w:bodyDiv w:val="1"/>
      <w:marLeft w:val="0"/>
      <w:marRight w:val="0"/>
      <w:marTop w:val="0"/>
      <w:marBottom w:val="0"/>
      <w:divBdr>
        <w:top w:val="none" w:sz="0" w:space="0" w:color="auto"/>
        <w:left w:val="none" w:sz="0" w:space="0" w:color="auto"/>
        <w:bottom w:val="none" w:sz="0" w:space="0" w:color="auto"/>
        <w:right w:val="none" w:sz="0" w:space="0" w:color="auto"/>
      </w:divBdr>
    </w:div>
    <w:div w:id="522131323">
      <w:bodyDiv w:val="1"/>
      <w:marLeft w:val="0"/>
      <w:marRight w:val="0"/>
      <w:marTop w:val="0"/>
      <w:marBottom w:val="0"/>
      <w:divBdr>
        <w:top w:val="none" w:sz="0" w:space="0" w:color="auto"/>
        <w:left w:val="none" w:sz="0" w:space="0" w:color="auto"/>
        <w:bottom w:val="none" w:sz="0" w:space="0" w:color="auto"/>
        <w:right w:val="none" w:sz="0" w:space="0" w:color="auto"/>
      </w:divBdr>
    </w:div>
    <w:div w:id="534463746">
      <w:bodyDiv w:val="1"/>
      <w:marLeft w:val="0"/>
      <w:marRight w:val="0"/>
      <w:marTop w:val="0"/>
      <w:marBottom w:val="0"/>
      <w:divBdr>
        <w:top w:val="none" w:sz="0" w:space="0" w:color="auto"/>
        <w:left w:val="none" w:sz="0" w:space="0" w:color="auto"/>
        <w:bottom w:val="none" w:sz="0" w:space="0" w:color="auto"/>
        <w:right w:val="none" w:sz="0" w:space="0" w:color="auto"/>
      </w:divBdr>
    </w:div>
    <w:div w:id="534805673">
      <w:bodyDiv w:val="1"/>
      <w:marLeft w:val="0"/>
      <w:marRight w:val="0"/>
      <w:marTop w:val="0"/>
      <w:marBottom w:val="0"/>
      <w:divBdr>
        <w:top w:val="none" w:sz="0" w:space="0" w:color="auto"/>
        <w:left w:val="none" w:sz="0" w:space="0" w:color="auto"/>
        <w:bottom w:val="none" w:sz="0" w:space="0" w:color="auto"/>
        <w:right w:val="none" w:sz="0" w:space="0" w:color="auto"/>
      </w:divBdr>
    </w:div>
    <w:div w:id="536702509">
      <w:bodyDiv w:val="1"/>
      <w:marLeft w:val="0"/>
      <w:marRight w:val="0"/>
      <w:marTop w:val="0"/>
      <w:marBottom w:val="0"/>
      <w:divBdr>
        <w:top w:val="none" w:sz="0" w:space="0" w:color="auto"/>
        <w:left w:val="none" w:sz="0" w:space="0" w:color="auto"/>
        <w:bottom w:val="none" w:sz="0" w:space="0" w:color="auto"/>
        <w:right w:val="none" w:sz="0" w:space="0" w:color="auto"/>
      </w:divBdr>
    </w:div>
    <w:div w:id="546184680">
      <w:bodyDiv w:val="1"/>
      <w:marLeft w:val="0"/>
      <w:marRight w:val="0"/>
      <w:marTop w:val="0"/>
      <w:marBottom w:val="0"/>
      <w:divBdr>
        <w:top w:val="none" w:sz="0" w:space="0" w:color="auto"/>
        <w:left w:val="none" w:sz="0" w:space="0" w:color="auto"/>
        <w:bottom w:val="none" w:sz="0" w:space="0" w:color="auto"/>
        <w:right w:val="none" w:sz="0" w:space="0" w:color="auto"/>
      </w:divBdr>
    </w:div>
    <w:div w:id="547302464">
      <w:bodyDiv w:val="1"/>
      <w:marLeft w:val="0"/>
      <w:marRight w:val="0"/>
      <w:marTop w:val="0"/>
      <w:marBottom w:val="0"/>
      <w:divBdr>
        <w:top w:val="none" w:sz="0" w:space="0" w:color="auto"/>
        <w:left w:val="none" w:sz="0" w:space="0" w:color="auto"/>
        <w:bottom w:val="none" w:sz="0" w:space="0" w:color="auto"/>
        <w:right w:val="none" w:sz="0" w:space="0" w:color="auto"/>
      </w:divBdr>
    </w:div>
    <w:div w:id="547492581">
      <w:bodyDiv w:val="1"/>
      <w:marLeft w:val="0"/>
      <w:marRight w:val="0"/>
      <w:marTop w:val="0"/>
      <w:marBottom w:val="0"/>
      <w:divBdr>
        <w:top w:val="none" w:sz="0" w:space="0" w:color="auto"/>
        <w:left w:val="none" w:sz="0" w:space="0" w:color="auto"/>
        <w:bottom w:val="none" w:sz="0" w:space="0" w:color="auto"/>
        <w:right w:val="none" w:sz="0" w:space="0" w:color="auto"/>
      </w:divBdr>
    </w:div>
    <w:div w:id="548340983">
      <w:bodyDiv w:val="1"/>
      <w:marLeft w:val="0"/>
      <w:marRight w:val="0"/>
      <w:marTop w:val="0"/>
      <w:marBottom w:val="0"/>
      <w:divBdr>
        <w:top w:val="none" w:sz="0" w:space="0" w:color="auto"/>
        <w:left w:val="none" w:sz="0" w:space="0" w:color="auto"/>
        <w:bottom w:val="none" w:sz="0" w:space="0" w:color="auto"/>
        <w:right w:val="none" w:sz="0" w:space="0" w:color="auto"/>
      </w:divBdr>
    </w:div>
    <w:div w:id="548417661">
      <w:bodyDiv w:val="1"/>
      <w:marLeft w:val="0"/>
      <w:marRight w:val="0"/>
      <w:marTop w:val="0"/>
      <w:marBottom w:val="0"/>
      <w:divBdr>
        <w:top w:val="none" w:sz="0" w:space="0" w:color="auto"/>
        <w:left w:val="none" w:sz="0" w:space="0" w:color="auto"/>
        <w:bottom w:val="none" w:sz="0" w:space="0" w:color="auto"/>
        <w:right w:val="none" w:sz="0" w:space="0" w:color="auto"/>
      </w:divBdr>
    </w:div>
    <w:div w:id="558250445">
      <w:bodyDiv w:val="1"/>
      <w:marLeft w:val="0"/>
      <w:marRight w:val="0"/>
      <w:marTop w:val="0"/>
      <w:marBottom w:val="0"/>
      <w:divBdr>
        <w:top w:val="none" w:sz="0" w:space="0" w:color="auto"/>
        <w:left w:val="none" w:sz="0" w:space="0" w:color="auto"/>
        <w:bottom w:val="none" w:sz="0" w:space="0" w:color="auto"/>
        <w:right w:val="none" w:sz="0" w:space="0" w:color="auto"/>
      </w:divBdr>
    </w:div>
    <w:div w:id="558709536">
      <w:bodyDiv w:val="1"/>
      <w:marLeft w:val="0"/>
      <w:marRight w:val="0"/>
      <w:marTop w:val="0"/>
      <w:marBottom w:val="0"/>
      <w:divBdr>
        <w:top w:val="none" w:sz="0" w:space="0" w:color="auto"/>
        <w:left w:val="none" w:sz="0" w:space="0" w:color="auto"/>
        <w:bottom w:val="none" w:sz="0" w:space="0" w:color="auto"/>
        <w:right w:val="none" w:sz="0" w:space="0" w:color="auto"/>
      </w:divBdr>
    </w:div>
    <w:div w:id="560752680">
      <w:bodyDiv w:val="1"/>
      <w:marLeft w:val="0"/>
      <w:marRight w:val="0"/>
      <w:marTop w:val="0"/>
      <w:marBottom w:val="0"/>
      <w:divBdr>
        <w:top w:val="none" w:sz="0" w:space="0" w:color="auto"/>
        <w:left w:val="none" w:sz="0" w:space="0" w:color="auto"/>
        <w:bottom w:val="none" w:sz="0" w:space="0" w:color="auto"/>
        <w:right w:val="none" w:sz="0" w:space="0" w:color="auto"/>
      </w:divBdr>
    </w:div>
    <w:div w:id="565334546">
      <w:bodyDiv w:val="1"/>
      <w:marLeft w:val="0"/>
      <w:marRight w:val="0"/>
      <w:marTop w:val="0"/>
      <w:marBottom w:val="0"/>
      <w:divBdr>
        <w:top w:val="none" w:sz="0" w:space="0" w:color="auto"/>
        <w:left w:val="none" w:sz="0" w:space="0" w:color="auto"/>
        <w:bottom w:val="none" w:sz="0" w:space="0" w:color="auto"/>
        <w:right w:val="none" w:sz="0" w:space="0" w:color="auto"/>
      </w:divBdr>
    </w:div>
    <w:div w:id="570430832">
      <w:bodyDiv w:val="1"/>
      <w:marLeft w:val="0"/>
      <w:marRight w:val="0"/>
      <w:marTop w:val="0"/>
      <w:marBottom w:val="0"/>
      <w:divBdr>
        <w:top w:val="none" w:sz="0" w:space="0" w:color="auto"/>
        <w:left w:val="none" w:sz="0" w:space="0" w:color="auto"/>
        <w:bottom w:val="none" w:sz="0" w:space="0" w:color="auto"/>
        <w:right w:val="none" w:sz="0" w:space="0" w:color="auto"/>
      </w:divBdr>
    </w:div>
    <w:div w:id="602031788">
      <w:bodyDiv w:val="1"/>
      <w:marLeft w:val="0"/>
      <w:marRight w:val="0"/>
      <w:marTop w:val="0"/>
      <w:marBottom w:val="0"/>
      <w:divBdr>
        <w:top w:val="none" w:sz="0" w:space="0" w:color="auto"/>
        <w:left w:val="none" w:sz="0" w:space="0" w:color="auto"/>
        <w:bottom w:val="none" w:sz="0" w:space="0" w:color="auto"/>
        <w:right w:val="none" w:sz="0" w:space="0" w:color="auto"/>
      </w:divBdr>
    </w:div>
    <w:div w:id="604193686">
      <w:bodyDiv w:val="1"/>
      <w:marLeft w:val="0"/>
      <w:marRight w:val="0"/>
      <w:marTop w:val="0"/>
      <w:marBottom w:val="0"/>
      <w:divBdr>
        <w:top w:val="none" w:sz="0" w:space="0" w:color="auto"/>
        <w:left w:val="none" w:sz="0" w:space="0" w:color="auto"/>
        <w:bottom w:val="none" w:sz="0" w:space="0" w:color="auto"/>
        <w:right w:val="none" w:sz="0" w:space="0" w:color="auto"/>
      </w:divBdr>
      <w:divsChild>
        <w:div w:id="930550309">
          <w:marLeft w:val="0"/>
          <w:marRight w:val="0"/>
          <w:marTop w:val="0"/>
          <w:marBottom w:val="0"/>
          <w:divBdr>
            <w:top w:val="none" w:sz="0" w:space="0" w:color="auto"/>
            <w:left w:val="none" w:sz="0" w:space="0" w:color="auto"/>
            <w:bottom w:val="none" w:sz="0" w:space="0" w:color="auto"/>
            <w:right w:val="none" w:sz="0" w:space="0" w:color="auto"/>
          </w:divBdr>
          <w:divsChild>
            <w:div w:id="1502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4865">
      <w:bodyDiv w:val="1"/>
      <w:marLeft w:val="0"/>
      <w:marRight w:val="0"/>
      <w:marTop w:val="0"/>
      <w:marBottom w:val="0"/>
      <w:divBdr>
        <w:top w:val="none" w:sz="0" w:space="0" w:color="auto"/>
        <w:left w:val="none" w:sz="0" w:space="0" w:color="auto"/>
        <w:bottom w:val="none" w:sz="0" w:space="0" w:color="auto"/>
        <w:right w:val="none" w:sz="0" w:space="0" w:color="auto"/>
      </w:divBdr>
    </w:div>
    <w:div w:id="629019281">
      <w:bodyDiv w:val="1"/>
      <w:marLeft w:val="0"/>
      <w:marRight w:val="0"/>
      <w:marTop w:val="0"/>
      <w:marBottom w:val="0"/>
      <w:divBdr>
        <w:top w:val="none" w:sz="0" w:space="0" w:color="auto"/>
        <w:left w:val="none" w:sz="0" w:space="0" w:color="auto"/>
        <w:bottom w:val="none" w:sz="0" w:space="0" w:color="auto"/>
        <w:right w:val="none" w:sz="0" w:space="0" w:color="auto"/>
      </w:divBdr>
    </w:div>
    <w:div w:id="633144601">
      <w:bodyDiv w:val="1"/>
      <w:marLeft w:val="0"/>
      <w:marRight w:val="0"/>
      <w:marTop w:val="0"/>
      <w:marBottom w:val="0"/>
      <w:divBdr>
        <w:top w:val="none" w:sz="0" w:space="0" w:color="auto"/>
        <w:left w:val="none" w:sz="0" w:space="0" w:color="auto"/>
        <w:bottom w:val="none" w:sz="0" w:space="0" w:color="auto"/>
        <w:right w:val="none" w:sz="0" w:space="0" w:color="auto"/>
      </w:divBdr>
    </w:div>
    <w:div w:id="634260140">
      <w:bodyDiv w:val="1"/>
      <w:marLeft w:val="0"/>
      <w:marRight w:val="0"/>
      <w:marTop w:val="0"/>
      <w:marBottom w:val="0"/>
      <w:divBdr>
        <w:top w:val="none" w:sz="0" w:space="0" w:color="auto"/>
        <w:left w:val="none" w:sz="0" w:space="0" w:color="auto"/>
        <w:bottom w:val="none" w:sz="0" w:space="0" w:color="auto"/>
        <w:right w:val="none" w:sz="0" w:space="0" w:color="auto"/>
      </w:divBdr>
    </w:div>
    <w:div w:id="641076860">
      <w:bodyDiv w:val="1"/>
      <w:marLeft w:val="0"/>
      <w:marRight w:val="0"/>
      <w:marTop w:val="0"/>
      <w:marBottom w:val="0"/>
      <w:divBdr>
        <w:top w:val="none" w:sz="0" w:space="0" w:color="auto"/>
        <w:left w:val="none" w:sz="0" w:space="0" w:color="auto"/>
        <w:bottom w:val="none" w:sz="0" w:space="0" w:color="auto"/>
        <w:right w:val="none" w:sz="0" w:space="0" w:color="auto"/>
      </w:divBdr>
    </w:div>
    <w:div w:id="642777417">
      <w:bodyDiv w:val="1"/>
      <w:marLeft w:val="0"/>
      <w:marRight w:val="0"/>
      <w:marTop w:val="0"/>
      <w:marBottom w:val="0"/>
      <w:divBdr>
        <w:top w:val="none" w:sz="0" w:space="0" w:color="auto"/>
        <w:left w:val="none" w:sz="0" w:space="0" w:color="auto"/>
        <w:bottom w:val="none" w:sz="0" w:space="0" w:color="auto"/>
        <w:right w:val="none" w:sz="0" w:space="0" w:color="auto"/>
      </w:divBdr>
    </w:div>
    <w:div w:id="646205015">
      <w:bodyDiv w:val="1"/>
      <w:marLeft w:val="0"/>
      <w:marRight w:val="0"/>
      <w:marTop w:val="0"/>
      <w:marBottom w:val="0"/>
      <w:divBdr>
        <w:top w:val="none" w:sz="0" w:space="0" w:color="auto"/>
        <w:left w:val="none" w:sz="0" w:space="0" w:color="auto"/>
        <w:bottom w:val="none" w:sz="0" w:space="0" w:color="auto"/>
        <w:right w:val="none" w:sz="0" w:space="0" w:color="auto"/>
      </w:divBdr>
    </w:div>
    <w:div w:id="648436560">
      <w:bodyDiv w:val="1"/>
      <w:marLeft w:val="0"/>
      <w:marRight w:val="0"/>
      <w:marTop w:val="0"/>
      <w:marBottom w:val="0"/>
      <w:divBdr>
        <w:top w:val="none" w:sz="0" w:space="0" w:color="auto"/>
        <w:left w:val="none" w:sz="0" w:space="0" w:color="auto"/>
        <w:bottom w:val="none" w:sz="0" w:space="0" w:color="auto"/>
        <w:right w:val="none" w:sz="0" w:space="0" w:color="auto"/>
      </w:divBdr>
    </w:div>
    <w:div w:id="651445446">
      <w:bodyDiv w:val="1"/>
      <w:marLeft w:val="0"/>
      <w:marRight w:val="0"/>
      <w:marTop w:val="0"/>
      <w:marBottom w:val="0"/>
      <w:divBdr>
        <w:top w:val="none" w:sz="0" w:space="0" w:color="auto"/>
        <w:left w:val="none" w:sz="0" w:space="0" w:color="auto"/>
        <w:bottom w:val="none" w:sz="0" w:space="0" w:color="auto"/>
        <w:right w:val="none" w:sz="0" w:space="0" w:color="auto"/>
      </w:divBdr>
    </w:div>
    <w:div w:id="654257063">
      <w:bodyDiv w:val="1"/>
      <w:marLeft w:val="0"/>
      <w:marRight w:val="0"/>
      <w:marTop w:val="0"/>
      <w:marBottom w:val="0"/>
      <w:divBdr>
        <w:top w:val="none" w:sz="0" w:space="0" w:color="auto"/>
        <w:left w:val="none" w:sz="0" w:space="0" w:color="auto"/>
        <w:bottom w:val="none" w:sz="0" w:space="0" w:color="auto"/>
        <w:right w:val="none" w:sz="0" w:space="0" w:color="auto"/>
      </w:divBdr>
    </w:div>
    <w:div w:id="654335225">
      <w:bodyDiv w:val="1"/>
      <w:marLeft w:val="0"/>
      <w:marRight w:val="0"/>
      <w:marTop w:val="0"/>
      <w:marBottom w:val="0"/>
      <w:divBdr>
        <w:top w:val="none" w:sz="0" w:space="0" w:color="auto"/>
        <w:left w:val="none" w:sz="0" w:space="0" w:color="auto"/>
        <w:bottom w:val="none" w:sz="0" w:space="0" w:color="auto"/>
        <w:right w:val="none" w:sz="0" w:space="0" w:color="auto"/>
      </w:divBdr>
    </w:div>
    <w:div w:id="660814526">
      <w:bodyDiv w:val="1"/>
      <w:marLeft w:val="0"/>
      <w:marRight w:val="0"/>
      <w:marTop w:val="0"/>
      <w:marBottom w:val="0"/>
      <w:divBdr>
        <w:top w:val="none" w:sz="0" w:space="0" w:color="auto"/>
        <w:left w:val="none" w:sz="0" w:space="0" w:color="auto"/>
        <w:bottom w:val="none" w:sz="0" w:space="0" w:color="auto"/>
        <w:right w:val="none" w:sz="0" w:space="0" w:color="auto"/>
      </w:divBdr>
    </w:div>
    <w:div w:id="665017842">
      <w:bodyDiv w:val="1"/>
      <w:marLeft w:val="0"/>
      <w:marRight w:val="0"/>
      <w:marTop w:val="0"/>
      <w:marBottom w:val="0"/>
      <w:divBdr>
        <w:top w:val="none" w:sz="0" w:space="0" w:color="auto"/>
        <w:left w:val="none" w:sz="0" w:space="0" w:color="auto"/>
        <w:bottom w:val="none" w:sz="0" w:space="0" w:color="auto"/>
        <w:right w:val="none" w:sz="0" w:space="0" w:color="auto"/>
      </w:divBdr>
    </w:div>
    <w:div w:id="673150744">
      <w:bodyDiv w:val="1"/>
      <w:marLeft w:val="0"/>
      <w:marRight w:val="0"/>
      <w:marTop w:val="0"/>
      <w:marBottom w:val="0"/>
      <w:divBdr>
        <w:top w:val="none" w:sz="0" w:space="0" w:color="auto"/>
        <w:left w:val="none" w:sz="0" w:space="0" w:color="auto"/>
        <w:bottom w:val="none" w:sz="0" w:space="0" w:color="auto"/>
        <w:right w:val="none" w:sz="0" w:space="0" w:color="auto"/>
      </w:divBdr>
      <w:divsChild>
        <w:div w:id="204679133">
          <w:marLeft w:val="1166"/>
          <w:marRight w:val="0"/>
          <w:marTop w:val="0"/>
          <w:marBottom w:val="0"/>
          <w:divBdr>
            <w:top w:val="none" w:sz="0" w:space="0" w:color="auto"/>
            <w:left w:val="none" w:sz="0" w:space="0" w:color="auto"/>
            <w:bottom w:val="none" w:sz="0" w:space="0" w:color="auto"/>
            <w:right w:val="none" w:sz="0" w:space="0" w:color="auto"/>
          </w:divBdr>
        </w:div>
        <w:div w:id="673721825">
          <w:marLeft w:val="1166"/>
          <w:marRight w:val="0"/>
          <w:marTop w:val="0"/>
          <w:marBottom w:val="0"/>
          <w:divBdr>
            <w:top w:val="none" w:sz="0" w:space="0" w:color="auto"/>
            <w:left w:val="none" w:sz="0" w:space="0" w:color="auto"/>
            <w:bottom w:val="none" w:sz="0" w:space="0" w:color="auto"/>
            <w:right w:val="none" w:sz="0" w:space="0" w:color="auto"/>
          </w:divBdr>
        </w:div>
        <w:div w:id="1704288380">
          <w:marLeft w:val="1166"/>
          <w:marRight w:val="0"/>
          <w:marTop w:val="0"/>
          <w:marBottom w:val="0"/>
          <w:divBdr>
            <w:top w:val="none" w:sz="0" w:space="0" w:color="auto"/>
            <w:left w:val="none" w:sz="0" w:space="0" w:color="auto"/>
            <w:bottom w:val="none" w:sz="0" w:space="0" w:color="auto"/>
            <w:right w:val="none" w:sz="0" w:space="0" w:color="auto"/>
          </w:divBdr>
        </w:div>
      </w:divsChild>
    </w:div>
    <w:div w:id="677390952">
      <w:bodyDiv w:val="1"/>
      <w:marLeft w:val="0"/>
      <w:marRight w:val="0"/>
      <w:marTop w:val="0"/>
      <w:marBottom w:val="0"/>
      <w:divBdr>
        <w:top w:val="none" w:sz="0" w:space="0" w:color="auto"/>
        <w:left w:val="none" w:sz="0" w:space="0" w:color="auto"/>
        <w:bottom w:val="none" w:sz="0" w:space="0" w:color="auto"/>
        <w:right w:val="none" w:sz="0" w:space="0" w:color="auto"/>
      </w:divBdr>
    </w:div>
    <w:div w:id="686374196">
      <w:bodyDiv w:val="1"/>
      <w:marLeft w:val="0"/>
      <w:marRight w:val="0"/>
      <w:marTop w:val="0"/>
      <w:marBottom w:val="0"/>
      <w:divBdr>
        <w:top w:val="none" w:sz="0" w:space="0" w:color="auto"/>
        <w:left w:val="none" w:sz="0" w:space="0" w:color="auto"/>
        <w:bottom w:val="none" w:sz="0" w:space="0" w:color="auto"/>
        <w:right w:val="none" w:sz="0" w:space="0" w:color="auto"/>
      </w:divBdr>
    </w:div>
    <w:div w:id="695543006">
      <w:bodyDiv w:val="1"/>
      <w:marLeft w:val="0"/>
      <w:marRight w:val="0"/>
      <w:marTop w:val="0"/>
      <w:marBottom w:val="0"/>
      <w:divBdr>
        <w:top w:val="none" w:sz="0" w:space="0" w:color="auto"/>
        <w:left w:val="none" w:sz="0" w:space="0" w:color="auto"/>
        <w:bottom w:val="none" w:sz="0" w:space="0" w:color="auto"/>
        <w:right w:val="none" w:sz="0" w:space="0" w:color="auto"/>
      </w:divBdr>
    </w:div>
    <w:div w:id="721102977">
      <w:bodyDiv w:val="1"/>
      <w:marLeft w:val="0"/>
      <w:marRight w:val="0"/>
      <w:marTop w:val="0"/>
      <w:marBottom w:val="0"/>
      <w:divBdr>
        <w:top w:val="none" w:sz="0" w:space="0" w:color="auto"/>
        <w:left w:val="none" w:sz="0" w:space="0" w:color="auto"/>
        <w:bottom w:val="none" w:sz="0" w:space="0" w:color="auto"/>
        <w:right w:val="none" w:sz="0" w:space="0" w:color="auto"/>
      </w:divBdr>
    </w:div>
    <w:div w:id="728652159">
      <w:bodyDiv w:val="1"/>
      <w:marLeft w:val="0"/>
      <w:marRight w:val="0"/>
      <w:marTop w:val="0"/>
      <w:marBottom w:val="0"/>
      <w:divBdr>
        <w:top w:val="none" w:sz="0" w:space="0" w:color="auto"/>
        <w:left w:val="none" w:sz="0" w:space="0" w:color="auto"/>
        <w:bottom w:val="none" w:sz="0" w:space="0" w:color="auto"/>
        <w:right w:val="none" w:sz="0" w:space="0" w:color="auto"/>
      </w:divBdr>
    </w:div>
    <w:div w:id="730613656">
      <w:bodyDiv w:val="1"/>
      <w:marLeft w:val="0"/>
      <w:marRight w:val="0"/>
      <w:marTop w:val="0"/>
      <w:marBottom w:val="0"/>
      <w:divBdr>
        <w:top w:val="none" w:sz="0" w:space="0" w:color="auto"/>
        <w:left w:val="none" w:sz="0" w:space="0" w:color="auto"/>
        <w:bottom w:val="none" w:sz="0" w:space="0" w:color="auto"/>
        <w:right w:val="none" w:sz="0" w:space="0" w:color="auto"/>
      </w:divBdr>
    </w:div>
    <w:div w:id="741873218">
      <w:bodyDiv w:val="1"/>
      <w:marLeft w:val="0"/>
      <w:marRight w:val="0"/>
      <w:marTop w:val="0"/>
      <w:marBottom w:val="0"/>
      <w:divBdr>
        <w:top w:val="none" w:sz="0" w:space="0" w:color="auto"/>
        <w:left w:val="none" w:sz="0" w:space="0" w:color="auto"/>
        <w:bottom w:val="none" w:sz="0" w:space="0" w:color="auto"/>
        <w:right w:val="none" w:sz="0" w:space="0" w:color="auto"/>
      </w:divBdr>
    </w:div>
    <w:div w:id="753622202">
      <w:bodyDiv w:val="1"/>
      <w:marLeft w:val="0"/>
      <w:marRight w:val="0"/>
      <w:marTop w:val="0"/>
      <w:marBottom w:val="0"/>
      <w:divBdr>
        <w:top w:val="none" w:sz="0" w:space="0" w:color="auto"/>
        <w:left w:val="none" w:sz="0" w:space="0" w:color="auto"/>
        <w:bottom w:val="none" w:sz="0" w:space="0" w:color="auto"/>
        <w:right w:val="none" w:sz="0" w:space="0" w:color="auto"/>
      </w:divBdr>
    </w:div>
    <w:div w:id="758454055">
      <w:bodyDiv w:val="1"/>
      <w:marLeft w:val="0"/>
      <w:marRight w:val="0"/>
      <w:marTop w:val="0"/>
      <w:marBottom w:val="0"/>
      <w:divBdr>
        <w:top w:val="none" w:sz="0" w:space="0" w:color="auto"/>
        <w:left w:val="none" w:sz="0" w:space="0" w:color="auto"/>
        <w:bottom w:val="none" w:sz="0" w:space="0" w:color="auto"/>
        <w:right w:val="none" w:sz="0" w:space="0" w:color="auto"/>
      </w:divBdr>
    </w:div>
    <w:div w:id="762074395">
      <w:bodyDiv w:val="1"/>
      <w:marLeft w:val="0"/>
      <w:marRight w:val="0"/>
      <w:marTop w:val="0"/>
      <w:marBottom w:val="0"/>
      <w:divBdr>
        <w:top w:val="none" w:sz="0" w:space="0" w:color="auto"/>
        <w:left w:val="none" w:sz="0" w:space="0" w:color="auto"/>
        <w:bottom w:val="none" w:sz="0" w:space="0" w:color="auto"/>
        <w:right w:val="none" w:sz="0" w:space="0" w:color="auto"/>
      </w:divBdr>
    </w:div>
    <w:div w:id="764109926">
      <w:bodyDiv w:val="1"/>
      <w:marLeft w:val="0"/>
      <w:marRight w:val="0"/>
      <w:marTop w:val="0"/>
      <w:marBottom w:val="0"/>
      <w:divBdr>
        <w:top w:val="none" w:sz="0" w:space="0" w:color="auto"/>
        <w:left w:val="none" w:sz="0" w:space="0" w:color="auto"/>
        <w:bottom w:val="none" w:sz="0" w:space="0" w:color="auto"/>
        <w:right w:val="none" w:sz="0" w:space="0" w:color="auto"/>
      </w:divBdr>
    </w:div>
    <w:div w:id="766197691">
      <w:bodyDiv w:val="1"/>
      <w:marLeft w:val="0"/>
      <w:marRight w:val="0"/>
      <w:marTop w:val="0"/>
      <w:marBottom w:val="0"/>
      <w:divBdr>
        <w:top w:val="none" w:sz="0" w:space="0" w:color="auto"/>
        <w:left w:val="none" w:sz="0" w:space="0" w:color="auto"/>
        <w:bottom w:val="none" w:sz="0" w:space="0" w:color="auto"/>
        <w:right w:val="none" w:sz="0" w:space="0" w:color="auto"/>
      </w:divBdr>
    </w:div>
    <w:div w:id="768891517">
      <w:bodyDiv w:val="1"/>
      <w:marLeft w:val="0"/>
      <w:marRight w:val="0"/>
      <w:marTop w:val="0"/>
      <w:marBottom w:val="0"/>
      <w:divBdr>
        <w:top w:val="none" w:sz="0" w:space="0" w:color="auto"/>
        <w:left w:val="none" w:sz="0" w:space="0" w:color="auto"/>
        <w:bottom w:val="none" w:sz="0" w:space="0" w:color="auto"/>
        <w:right w:val="none" w:sz="0" w:space="0" w:color="auto"/>
      </w:divBdr>
    </w:div>
    <w:div w:id="769934411">
      <w:bodyDiv w:val="1"/>
      <w:marLeft w:val="0"/>
      <w:marRight w:val="0"/>
      <w:marTop w:val="0"/>
      <w:marBottom w:val="0"/>
      <w:divBdr>
        <w:top w:val="none" w:sz="0" w:space="0" w:color="auto"/>
        <w:left w:val="none" w:sz="0" w:space="0" w:color="auto"/>
        <w:bottom w:val="none" w:sz="0" w:space="0" w:color="auto"/>
        <w:right w:val="none" w:sz="0" w:space="0" w:color="auto"/>
      </w:divBdr>
    </w:div>
    <w:div w:id="776558989">
      <w:bodyDiv w:val="1"/>
      <w:marLeft w:val="0"/>
      <w:marRight w:val="0"/>
      <w:marTop w:val="0"/>
      <w:marBottom w:val="0"/>
      <w:divBdr>
        <w:top w:val="none" w:sz="0" w:space="0" w:color="auto"/>
        <w:left w:val="none" w:sz="0" w:space="0" w:color="auto"/>
        <w:bottom w:val="none" w:sz="0" w:space="0" w:color="auto"/>
        <w:right w:val="none" w:sz="0" w:space="0" w:color="auto"/>
      </w:divBdr>
      <w:divsChild>
        <w:div w:id="1711226228">
          <w:marLeft w:val="0"/>
          <w:marRight w:val="0"/>
          <w:marTop w:val="0"/>
          <w:marBottom w:val="0"/>
          <w:divBdr>
            <w:top w:val="none" w:sz="0" w:space="0" w:color="auto"/>
            <w:left w:val="none" w:sz="0" w:space="0" w:color="auto"/>
            <w:bottom w:val="none" w:sz="0" w:space="0" w:color="auto"/>
            <w:right w:val="none" w:sz="0" w:space="0" w:color="auto"/>
          </w:divBdr>
          <w:divsChild>
            <w:div w:id="87192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07948">
      <w:bodyDiv w:val="1"/>
      <w:marLeft w:val="0"/>
      <w:marRight w:val="0"/>
      <w:marTop w:val="0"/>
      <w:marBottom w:val="0"/>
      <w:divBdr>
        <w:top w:val="none" w:sz="0" w:space="0" w:color="auto"/>
        <w:left w:val="none" w:sz="0" w:space="0" w:color="auto"/>
        <w:bottom w:val="none" w:sz="0" w:space="0" w:color="auto"/>
        <w:right w:val="none" w:sz="0" w:space="0" w:color="auto"/>
      </w:divBdr>
    </w:div>
    <w:div w:id="792870392">
      <w:bodyDiv w:val="1"/>
      <w:marLeft w:val="0"/>
      <w:marRight w:val="0"/>
      <w:marTop w:val="0"/>
      <w:marBottom w:val="0"/>
      <w:divBdr>
        <w:top w:val="none" w:sz="0" w:space="0" w:color="auto"/>
        <w:left w:val="none" w:sz="0" w:space="0" w:color="auto"/>
        <w:bottom w:val="none" w:sz="0" w:space="0" w:color="auto"/>
        <w:right w:val="none" w:sz="0" w:space="0" w:color="auto"/>
      </w:divBdr>
    </w:div>
    <w:div w:id="793254427">
      <w:bodyDiv w:val="1"/>
      <w:marLeft w:val="0"/>
      <w:marRight w:val="0"/>
      <w:marTop w:val="0"/>
      <w:marBottom w:val="0"/>
      <w:divBdr>
        <w:top w:val="none" w:sz="0" w:space="0" w:color="auto"/>
        <w:left w:val="none" w:sz="0" w:space="0" w:color="auto"/>
        <w:bottom w:val="none" w:sz="0" w:space="0" w:color="auto"/>
        <w:right w:val="none" w:sz="0" w:space="0" w:color="auto"/>
      </w:divBdr>
    </w:div>
    <w:div w:id="802161448">
      <w:bodyDiv w:val="1"/>
      <w:marLeft w:val="0"/>
      <w:marRight w:val="0"/>
      <w:marTop w:val="0"/>
      <w:marBottom w:val="0"/>
      <w:divBdr>
        <w:top w:val="none" w:sz="0" w:space="0" w:color="auto"/>
        <w:left w:val="none" w:sz="0" w:space="0" w:color="auto"/>
        <w:bottom w:val="none" w:sz="0" w:space="0" w:color="auto"/>
        <w:right w:val="none" w:sz="0" w:space="0" w:color="auto"/>
      </w:divBdr>
    </w:div>
    <w:div w:id="806508697">
      <w:bodyDiv w:val="1"/>
      <w:marLeft w:val="0"/>
      <w:marRight w:val="0"/>
      <w:marTop w:val="0"/>
      <w:marBottom w:val="0"/>
      <w:divBdr>
        <w:top w:val="none" w:sz="0" w:space="0" w:color="auto"/>
        <w:left w:val="none" w:sz="0" w:space="0" w:color="auto"/>
        <w:bottom w:val="none" w:sz="0" w:space="0" w:color="auto"/>
        <w:right w:val="none" w:sz="0" w:space="0" w:color="auto"/>
      </w:divBdr>
    </w:div>
    <w:div w:id="810638165">
      <w:bodyDiv w:val="1"/>
      <w:marLeft w:val="0"/>
      <w:marRight w:val="0"/>
      <w:marTop w:val="0"/>
      <w:marBottom w:val="0"/>
      <w:divBdr>
        <w:top w:val="none" w:sz="0" w:space="0" w:color="auto"/>
        <w:left w:val="none" w:sz="0" w:space="0" w:color="auto"/>
        <w:bottom w:val="none" w:sz="0" w:space="0" w:color="auto"/>
        <w:right w:val="none" w:sz="0" w:space="0" w:color="auto"/>
      </w:divBdr>
    </w:div>
    <w:div w:id="818423753">
      <w:bodyDiv w:val="1"/>
      <w:marLeft w:val="0"/>
      <w:marRight w:val="0"/>
      <w:marTop w:val="0"/>
      <w:marBottom w:val="0"/>
      <w:divBdr>
        <w:top w:val="none" w:sz="0" w:space="0" w:color="auto"/>
        <w:left w:val="none" w:sz="0" w:space="0" w:color="auto"/>
        <w:bottom w:val="none" w:sz="0" w:space="0" w:color="auto"/>
        <w:right w:val="none" w:sz="0" w:space="0" w:color="auto"/>
      </w:divBdr>
    </w:div>
    <w:div w:id="837309159">
      <w:bodyDiv w:val="1"/>
      <w:marLeft w:val="0"/>
      <w:marRight w:val="0"/>
      <w:marTop w:val="0"/>
      <w:marBottom w:val="0"/>
      <w:divBdr>
        <w:top w:val="none" w:sz="0" w:space="0" w:color="auto"/>
        <w:left w:val="none" w:sz="0" w:space="0" w:color="auto"/>
        <w:bottom w:val="none" w:sz="0" w:space="0" w:color="auto"/>
        <w:right w:val="none" w:sz="0" w:space="0" w:color="auto"/>
      </w:divBdr>
      <w:divsChild>
        <w:div w:id="332294012">
          <w:marLeft w:val="0"/>
          <w:marRight w:val="0"/>
          <w:marTop w:val="0"/>
          <w:marBottom w:val="0"/>
          <w:divBdr>
            <w:top w:val="none" w:sz="0" w:space="0" w:color="auto"/>
            <w:left w:val="none" w:sz="0" w:space="0" w:color="auto"/>
            <w:bottom w:val="none" w:sz="0" w:space="0" w:color="auto"/>
            <w:right w:val="none" w:sz="0" w:space="0" w:color="auto"/>
          </w:divBdr>
          <w:divsChild>
            <w:div w:id="612443411">
              <w:marLeft w:val="0"/>
              <w:marRight w:val="0"/>
              <w:marTop w:val="0"/>
              <w:marBottom w:val="0"/>
              <w:divBdr>
                <w:top w:val="none" w:sz="0" w:space="0" w:color="auto"/>
                <w:left w:val="none" w:sz="0" w:space="0" w:color="auto"/>
                <w:bottom w:val="none" w:sz="0" w:space="0" w:color="auto"/>
                <w:right w:val="none" w:sz="0" w:space="0" w:color="auto"/>
              </w:divBdr>
            </w:div>
            <w:div w:id="1623070882">
              <w:marLeft w:val="0"/>
              <w:marRight w:val="0"/>
              <w:marTop w:val="0"/>
              <w:marBottom w:val="0"/>
              <w:divBdr>
                <w:top w:val="none" w:sz="0" w:space="0" w:color="auto"/>
                <w:left w:val="none" w:sz="0" w:space="0" w:color="auto"/>
                <w:bottom w:val="none" w:sz="0" w:space="0" w:color="auto"/>
                <w:right w:val="none" w:sz="0" w:space="0" w:color="auto"/>
              </w:divBdr>
            </w:div>
            <w:div w:id="18705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887156">
      <w:bodyDiv w:val="1"/>
      <w:marLeft w:val="0"/>
      <w:marRight w:val="0"/>
      <w:marTop w:val="0"/>
      <w:marBottom w:val="0"/>
      <w:divBdr>
        <w:top w:val="none" w:sz="0" w:space="0" w:color="auto"/>
        <w:left w:val="none" w:sz="0" w:space="0" w:color="auto"/>
        <w:bottom w:val="none" w:sz="0" w:space="0" w:color="auto"/>
        <w:right w:val="none" w:sz="0" w:space="0" w:color="auto"/>
      </w:divBdr>
    </w:div>
    <w:div w:id="845438346">
      <w:bodyDiv w:val="1"/>
      <w:marLeft w:val="0"/>
      <w:marRight w:val="0"/>
      <w:marTop w:val="0"/>
      <w:marBottom w:val="0"/>
      <w:divBdr>
        <w:top w:val="none" w:sz="0" w:space="0" w:color="auto"/>
        <w:left w:val="none" w:sz="0" w:space="0" w:color="auto"/>
        <w:bottom w:val="none" w:sz="0" w:space="0" w:color="auto"/>
        <w:right w:val="none" w:sz="0" w:space="0" w:color="auto"/>
      </w:divBdr>
    </w:div>
    <w:div w:id="845678581">
      <w:bodyDiv w:val="1"/>
      <w:marLeft w:val="0"/>
      <w:marRight w:val="0"/>
      <w:marTop w:val="0"/>
      <w:marBottom w:val="0"/>
      <w:divBdr>
        <w:top w:val="none" w:sz="0" w:space="0" w:color="auto"/>
        <w:left w:val="none" w:sz="0" w:space="0" w:color="auto"/>
        <w:bottom w:val="none" w:sz="0" w:space="0" w:color="auto"/>
        <w:right w:val="none" w:sz="0" w:space="0" w:color="auto"/>
      </w:divBdr>
    </w:div>
    <w:div w:id="849373291">
      <w:bodyDiv w:val="1"/>
      <w:marLeft w:val="0"/>
      <w:marRight w:val="0"/>
      <w:marTop w:val="0"/>
      <w:marBottom w:val="0"/>
      <w:divBdr>
        <w:top w:val="none" w:sz="0" w:space="0" w:color="auto"/>
        <w:left w:val="none" w:sz="0" w:space="0" w:color="auto"/>
        <w:bottom w:val="none" w:sz="0" w:space="0" w:color="auto"/>
        <w:right w:val="none" w:sz="0" w:space="0" w:color="auto"/>
      </w:divBdr>
      <w:divsChild>
        <w:div w:id="1494300767">
          <w:marLeft w:val="0"/>
          <w:marRight w:val="0"/>
          <w:marTop w:val="0"/>
          <w:marBottom w:val="0"/>
          <w:divBdr>
            <w:top w:val="none" w:sz="0" w:space="0" w:color="auto"/>
            <w:left w:val="none" w:sz="0" w:space="0" w:color="auto"/>
            <w:bottom w:val="none" w:sz="0" w:space="0" w:color="auto"/>
            <w:right w:val="none" w:sz="0" w:space="0" w:color="auto"/>
          </w:divBdr>
        </w:div>
      </w:divsChild>
    </w:div>
    <w:div w:id="849948215">
      <w:bodyDiv w:val="1"/>
      <w:marLeft w:val="0"/>
      <w:marRight w:val="0"/>
      <w:marTop w:val="0"/>
      <w:marBottom w:val="0"/>
      <w:divBdr>
        <w:top w:val="none" w:sz="0" w:space="0" w:color="auto"/>
        <w:left w:val="none" w:sz="0" w:space="0" w:color="auto"/>
        <w:bottom w:val="none" w:sz="0" w:space="0" w:color="auto"/>
        <w:right w:val="none" w:sz="0" w:space="0" w:color="auto"/>
      </w:divBdr>
    </w:div>
    <w:div w:id="857625462">
      <w:bodyDiv w:val="1"/>
      <w:marLeft w:val="0"/>
      <w:marRight w:val="0"/>
      <w:marTop w:val="0"/>
      <w:marBottom w:val="0"/>
      <w:divBdr>
        <w:top w:val="none" w:sz="0" w:space="0" w:color="auto"/>
        <w:left w:val="none" w:sz="0" w:space="0" w:color="auto"/>
        <w:bottom w:val="none" w:sz="0" w:space="0" w:color="auto"/>
        <w:right w:val="none" w:sz="0" w:space="0" w:color="auto"/>
      </w:divBdr>
    </w:div>
    <w:div w:id="863444767">
      <w:bodyDiv w:val="1"/>
      <w:marLeft w:val="0"/>
      <w:marRight w:val="0"/>
      <w:marTop w:val="0"/>
      <w:marBottom w:val="0"/>
      <w:divBdr>
        <w:top w:val="none" w:sz="0" w:space="0" w:color="auto"/>
        <w:left w:val="none" w:sz="0" w:space="0" w:color="auto"/>
        <w:bottom w:val="none" w:sz="0" w:space="0" w:color="auto"/>
        <w:right w:val="none" w:sz="0" w:space="0" w:color="auto"/>
      </w:divBdr>
    </w:div>
    <w:div w:id="866260551">
      <w:bodyDiv w:val="1"/>
      <w:marLeft w:val="0"/>
      <w:marRight w:val="0"/>
      <w:marTop w:val="0"/>
      <w:marBottom w:val="0"/>
      <w:divBdr>
        <w:top w:val="none" w:sz="0" w:space="0" w:color="auto"/>
        <w:left w:val="none" w:sz="0" w:space="0" w:color="auto"/>
        <w:bottom w:val="none" w:sz="0" w:space="0" w:color="auto"/>
        <w:right w:val="none" w:sz="0" w:space="0" w:color="auto"/>
      </w:divBdr>
      <w:divsChild>
        <w:div w:id="69355640">
          <w:marLeft w:val="1166"/>
          <w:marRight w:val="0"/>
          <w:marTop w:val="168"/>
          <w:marBottom w:val="0"/>
          <w:divBdr>
            <w:top w:val="none" w:sz="0" w:space="0" w:color="auto"/>
            <w:left w:val="none" w:sz="0" w:space="0" w:color="auto"/>
            <w:bottom w:val="none" w:sz="0" w:space="0" w:color="auto"/>
            <w:right w:val="none" w:sz="0" w:space="0" w:color="auto"/>
          </w:divBdr>
        </w:div>
      </w:divsChild>
    </w:div>
    <w:div w:id="877474104">
      <w:bodyDiv w:val="1"/>
      <w:marLeft w:val="0"/>
      <w:marRight w:val="0"/>
      <w:marTop w:val="0"/>
      <w:marBottom w:val="0"/>
      <w:divBdr>
        <w:top w:val="none" w:sz="0" w:space="0" w:color="auto"/>
        <w:left w:val="none" w:sz="0" w:space="0" w:color="auto"/>
        <w:bottom w:val="none" w:sz="0" w:space="0" w:color="auto"/>
        <w:right w:val="none" w:sz="0" w:space="0" w:color="auto"/>
      </w:divBdr>
    </w:div>
    <w:div w:id="880828919">
      <w:bodyDiv w:val="1"/>
      <w:marLeft w:val="0"/>
      <w:marRight w:val="0"/>
      <w:marTop w:val="0"/>
      <w:marBottom w:val="0"/>
      <w:divBdr>
        <w:top w:val="none" w:sz="0" w:space="0" w:color="auto"/>
        <w:left w:val="none" w:sz="0" w:space="0" w:color="auto"/>
        <w:bottom w:val="none" w:sz="0" w:space="0" w:color="auto"/>
        <w:right w:val="none" w:sz="0" w:space="0" w:color="auto"/>
      </w:divBdr>
    </w:div>
    <w:div w:id="895815686">
      <w:bodyDiv w:val="1"/>
      <w:marLeft w:val="0"/>
      <w:marRight w:val="0"/>
      <w:marTop w:val="0"/>
      <w:marBottom w:val="0"/>
      <w:divBdr>
        <w:top w:val="none" w:sz="0" w:space="0" w:color="auto"/>
        <w:left w:val="none" w:sz="0" w:space="0" w:color="auto"/>
        <w:bottom w:val="none" w:sz="0" w:space="0" w:color="auto"/>
        <w:right w:val="none" w:sz="0" w:space="0" w:color="auto"/>
      </w:divBdr>
    </w:div>
    <w:div w:id="899636342">
      <w:bodyDiv w:val="1"/>
      <w:marLeft w:val="0"/>
      <w:marRight w:val="0"/>
      <w:marTop w:val="0"/>
      <w:marBottom w:val="0"/>
      <w:divBdr>
        <w:top w:val="none" w:sz="0" w:space="0" w:color="auto"/>
        <w:left w:val="none" w:sz="0" w:space="0" w:color="auto"/>
        <w:bottom w:val="none" w:sz="0" w:space="0" w:color="auto"/>
        <w:right w:val="none" w:sz="0" w:space="0" w:color="auto"/>
      </w:divBdr>
    </w:div>
    <w:div w:id="913204498">
      <w:bodyDiv w:val="1"/>
      <w:marLeft w:val="0"/>
      <w:marRight w:val="0"/>
      <w:marTop w:val="0"/>
      <w:marBottom w:val="0"/>
      <w:divBdr>
        <w:top w:val="none" w:sz="0" w:space="0" w:color="auto"/>
        <w:left w:val="none" w:sz="0" w:space="0" w:color="auto"/>
        <w:bottom w:val="none" w:sz="0" w:space="0" w:color="auto"/>
        <w:right w:val="none" w:sz="0" w:space="0" w:color="auto"/>
      </w:divBdr>
    </w:div>
    <w:div w:id="916019440">
      <w:bodyDiv w:val="1"/>
      <w:marLeft w:val="0"/>
      <w:marRight w:val="0"/>
      <w:marTop w:val="0"/>
      <w:marBottom w:val="0"/>
      <w:divBdr>
        <w:top w:val="none" w:sz="0" w:space="0" w:color="auto"/>
        <w:left w:val="none" w:sz="0" w:space="0" w:color="auto"/>
        <w:bottom w:val="none" w:sz="0" w:space="0" w:color="auto"/>
        <w:right w:val="none" w:sz="0" w:space="0" w:color="auto"/>
      </w:divBdr>
    </w:div>
    <w:div w:id="917982099">
      <w:bodyDiv w:val="1"/>
      <w:marLeft w:val="0"/>
      <w:marRight w:val="0"/>
      <w:marTop w:val="0"/>
      <w:marBottom w:val="0"/>
      <w:divBdr>
        <w:top w:val="none" w:sz="0" w:space="0" w:color="auto"/>
        <w:left w:val="none" w:sz="0" w:space="0" w:color="auto"/>
        <w:bottom w:val="none" w:sz="0" w:space="0" w:color="auto"/>
        <w:right w:val="none" w:sz="0" w:space="0" w:color="auto"/>
      </w:divBdr>
    </w:div>
    <w:div w:id="939067961">
      <w:bodyDiv w:val="1"/>
      <w:marLeft w:val="0"/>
      <w:marRight w:val="0"/>
      <w:marTop w:val="0"/>
      <w:marBottom w:val="0"/>
      <w:divBdr>
        <w:top w:val="none" w:sz="0" w:space="0" w:color="auto"/>
        <w:left w:val="none" w:sz="0" w:space="0" w:color="auto"/>
        <w:bottom w:val="none" w:sz="0" w:space="0" w:color="auto"/>
        <w:right w:val="none" w:sz="0" w:space="0" w:color="auto"/>
      </w:divBdr>
    </w:div>
    <w:div w:id="944652042">
      <w:bodyDiv w:val="1"/>
      <w:marLeft w:val="0"/>
      <w:marRight w:val="0"/>
      <w:marTop w:val="0"/>
      <w:marBottom w:val="0"/>
      <w:divBdr>
        <w:top w:val="none" w:sz="0" w:space="0" w:color="auto"/>
        <w:left w:val="none" w:sz="0" w:space="0" w:color="auto"/>
        <w:bottom w:val="none" w:sz="0" w:space="0" w:color="auto"/>
        <w:right w:val="none" w:sz="0" w:space="0" w:color="auto"/>
      </w:divBdr>
    </w:div>
    <w:div w:id="953680542">
      <w:bodyDiv w:val="1"/>
      <w:marLeft w:val="0"/>
      <w:marRight w:val="0"/>
      <w:marTop w:val="0"/>
      <w:marBottom w:val="0"/>
      <w:divBdr>
        <w:top w:val="none" w:sz="0" w:space="0" w:color="auto"/>
        <w:left w:val="none" w:sz="0" w:space="0" w:color="auto"/>
        <w:bottom w:val="none" w:sz="0" w:space="0" w:color="auto"/>
        <w:right w:val="none" w:sz="0" w:space="0" w:color="auto"/>
      </w:divBdr>
    </w:div>
    <w:div w:id="955797837">
      <w:bodyDiv w:val="1"/>
      <w:marLeft w:val="0"/>
      <w:marRight w:val="0"/>
      <w:marTop w:val="0"/>
      <w:marBottom w:val="0"/>
      <w:divBdr>
        <w:top w:val="none" w:sz="0" w:space="0" w:color="auto"/>
        <w:left w:val="none" w:sz="0" w:space="0" w:color="auto"/>
        <w:bottom w:val="none" w:sz="0" w:space="0" w:color="auto"/>
        <w:right w:val="none" w:sz="0" w:space="0" w:color="auto"/>
      </w:divBdr>
    </w:div>
    <w:div w:id="964888849">
      <w:bodyDiv w:val="1"/>
      <w:marLeft w:val="0"/>
      <w:marRight w:val="0"/>
      <w:marTop w:val="0"/>
      <w:marBottom w:val="0"/>
      <w:divBdr>
        <w:top w:val="none" w:sz="0" w:space="0" w:color="auto"/>
        <w:left w:val="none" w:sz="0" w:space="0" w:color="auto"/>
        <w:bottom w:val="none" w:sz="0" w:space="0" w:color="auto"/>
        <w:right w:val="none" w:sz="0" w:space="0" w:color="auto"/>
      </w:divBdr>
    </w:div>
    <w:div w:id="965164798">
      <w:bodyDiv w:val="1"/>
      <w:marLeft w:val="0"/>
      <w:marRight w:val="0"/>
      <w:marTop w:val="0"/>
      <w:marBottom w:val="0"/>
      <w:divBdr>
        <w:top w:val="none" w:sz="0" w:space="0" w:color="auto"/>
        <w:left w:val="none" w:sz="0" w:space="0" w:color="auto"/>
        <w:bottom w:val="none" w:sz="0" w:space="0" w:color="auto"/>
        <w:right w:val="none" w:sz="0" w:space="0" w:color="auto"/>
      </w:divBdr>
    </w:div>
    <w:div w:id="965620173">
      <w:bodyDiv w:val="1"/>
      <w:marLeft w:val="0"/>
      <w:marRight w:val="0"/>
      <w:marTop w:val="0"/>
      <w:marBottom w:val="0"/>
      <w:divBdr>
        <w:top w:val="none" w:sz="0" w:space="0" w:color="auto"/>
        <w:left w:val="none" w:sz="0" w:space="0" w:color="auto"/>
        <w:bottom w:val="none" w:sz="0" w:space="0" w:color="auto"/>
        <w:right w:val="none" w:sz="0" w:space="0" w:color="auto"/>
      </w:divBdr>
    </w:div>
    <w:div w:id="970792207">
      <w:bodyDiv w:val="1"/>
      <w:marLeft w:val="0"/>
      <w:marRight w:val="0"/>
      <w:marTop w:val="0"/>
      <w:marBottom w:val="0"/>
      <w:divBdr>
        <w:top w:val="none" w:sz="0" w:space="0" w:color="auto"/>
        <w:left w:val="none" w:sz="0" w:space="0" w:color="auto"/>
        <w:bottom w:val="none" w:sz="0" w:space="0" w:color="auto"/>
        <w:right w:val="none" w:sz="0" w:space="0" w:color="auto"/>
      </w:divBdr>
    </w:div>
    <w:div w:id="980965562">
      <w:bodyDiv w:val="1"/>
      <w:marLeft w:val="0"/>
      <w:marRight w:val="0"/>
      <w:marTop w:val="0"/>
      <w:marBottom w:val="0"/>
      <w:divBdr>
        <w:top w:val="none" w:sz="0" w:space="0" w:color="auto"/>
        <w:left w:val="none" w:sz="0" w:space="0" w:color="auto"/>
        <w:bottom w:val="none" w:sz="0" w:space="0" w:color="auto"/>
        <w:right w:val="none" w:sz="0" w:space="0" w:color="auto"/>
      </w:divBdr>
    </w:div>
    <w:div w:id="983588575">
      <w:bodyDiv w:val="1"/>
      <w:marLeft w:val="0"/>
      <w:marRight w:val="0"/>
      <w:marTop w:val="0"/>
      <w:marBottom w:val="0"/>
      <w:divBdr>
        <w:top w:val="none" w:sz="0" w:space="0" w:color="auto"/>
        <w:left w:val="none" w:sz="0" w:space="0" w:color="auto"/>
        <w:bottom w:val="none" w:sz="0" w:space="0" w:color="auto"/>
        <w:right w:val="none" w:sz="0" w:space="0" w:color="auto"/>
      </w:divBdr>
    </w:div>
    <w:div w:id="987170465">
      <w:bodyDiv w:val="1"/>
      <w:marLeft w:val="0"/>
      <w:marRight w:val="0"/>
      <w:marTop w:val="0"/>
      <w:marBottom w:val="0"/>
      <w:divBdr>
        <w:top w:val="none" w:sz="0" w:space="0" w:color="auto"/>
        <w:left w:val="none" w:sz="0" w:space="0" w:color="auto"/>
        <w:bottom w:val="none" w:sz="0" w:space="0" w:color="auto"/>
        <w:right w:val="none" w:sz="0" w:space="0" w:color="auto"/>
      </w:divBdr>
    </w:div>
    <w:div w:id="990061758">
      <w:bodyDiv w:val="1"/>
      <w:marLeft w:val="0"/>
      <w:marRight w:val="0"/>
      <w:marTop w:val="0"/>
      <w:marBottom w:val="0"/>
      <w:divBdr>
        <w:top w:val="none" w:sz="0" w:space="0" w:color="auto"/>
        <w:left w:val="none" w:sz="0" w:space="0" w:color="auto"/>
        <w:bottom w:val="none" w:sz="0" w:space="0" w:color="auto"/>
        <w:right w:val="none" w:sz="0" w:space="0" w:color="auto"/>
      </w:divBdr>
    </w:div>
    <w:div w:id="993021856">
      <w:bodyDiv w:val="1"/>
      <w:marLeft w:val="0"/>
      <w:marRight w:val="0"/>
      <w:marTop w:val="0"/>
      <w:marBottom w:val="0"/>
      <w:divBdr>
        <w:top w:val="none" w:sz="0" w:space="0" w:color="auto"/>
        <w:left w:val="none" w:sz="0" w:space="0" w:color="auto"/>
        <w:bottom w:val="none" w:sz="0" w:space="0" w:color="auto"/>
        <w:right w:val="none" w:sz="0" w:space="0" w:color="auto"/>
      </w:divBdr>
    </w:div>
    <w:div w:id="995231243">
      <w:bodyDiv w:val="1"/>
      <w:marLeft w:val="0"/>
      <w:marRight w:val="0"/>
      <w:marTop w:val="0"/>
      <w:marBottom w:val="0"/>
      <w:divBdr>
        <w:top w:val="none" w:sz="0" w:space="0" w:color="auto"/>
        <w:left w:val="none" w:sz="0" w:space="0" w:color="auto"/>
        <w:bottom w:val="none" w:sz="0" w:space="0" w:color="auto"/>
        <w:right w:val="none" w:sz="0" w:space="0" w:color="auto"/>
      </w:divBdr>
    </w:div>
    <w:div w:id="1008404416">
      <w:bodyDiv w:val="1"/>
      <w:marLeft w:val="0"/>
      <w:marRight w:val="0"/>
      <w:marTop w:val="0"/>
      <w:marBottom w:val="0"/>
      <w:divBdr>
        <w:top w:val="none" w:sz="0" w:space="0" w:color="auto"/>
        <w:left w:val="none" w:sz="0" w:space="0" w:color="auto"/>
        <w:bottom w:val="none" w:sz="0" w:space="0" w:color="auto"/>
        <w:right w:val="none" w:sz="0" w:space="0" w:color="auto"/>
      </w:divBdr>
    </w:div>
    <w:div w:id="1017656944">
      <w:bodyDiv w:val="1"/>
      <w:marLeft w:val="0"/>
      <w:marRight w:val="0"/>
      <w:marTop w:val="0"/>
      <w:marBottom w:val="0"/>
      <w:divBdr>
        <w:top w:val="none" w:sz="0" w:space="0" w:color="auto"/>
        <w:left w:val="none" w:sz="0" w:space="0" w:color="auto"/>
        <w:bottom w:val="none" w:sz="0" w:space="0" w:color="auto"/>
        <w:right w:val="none" w:sz="0" w:space="0" w:color="auto"/>
      </w:divBdr>
    </w:div>
    <w:div w:id="1023821854">
      <w:bodyDiv w:val="1"/>
      <w:marLeft w:val="0"/>
      <w:marRight w:val="0"/>
      <w:marTop w:val="0"/>
      <w:marBottom w:val="0"/>
      <w:divBdr>
        <w:top w:val="none" w:sz="0" w:space="0" w:color="auto"/>
        <w:left w:val="none" w:sz="0" w:space="0" w:color="auto"/>
        <w:bottom w:val="none" w:sz="0" w:space="0" w:color="auto"/>
        <w:right w:val="none" w:sz="0" w:space="0" w:color="auto"/>
      </w:divBdr>
    </w:div>
    <w:div w:id="1027408159">
      <w:bodyDiv w:val="1"/>
      <w:marLeft w:val="0"/>
      <w:marRight w:val="0"/>
      <w:marTop w:val="0"/>
      <w:marBottom w:val="0"/>
      <w:divBdr>
        <w:top w:val="none" w:sz="0" w:space="0" w:color="auto"/>
        <w:left w:val="none" w:sz="0" w:space="0" w:color="auto"/>
        <w:bottom w:val="none" w:sz="0" w:space="0" w:color="auto"/>
        <w:right w:val="none" w:sz="0" w:space="0" w:color="auto"/>
      </w:divBdr>
    </w:div>
    <w:div w:id="1029453121">
      <w:bodyDiv w:val="1"/>
      <w:marLeft w:val="0"/>
      <w:marRight w:val="0"/>
      <w:marTop w:val="0"/>
      <w:marBottom w:val="0"/>
      <w:divBdr>
        <w:top w:val="none" w:sz="0" w:space="0" w:color="auto"/>
        <w:left w:val="none" w:sz="0" w:space="0" w:color="auto"/>
        <w:bottom w:val="none" w:sz="0" w:space="0" w:color="auto"/>
        <w:right w:val="none" w:sz="0" w:space="0" w:color="auto"/>
      </w:divBdr>
    </w:div>
    <w:div w:id="1032610072">
      <w:bodyDiv w:val="1"/>
      <w:marLeft w:val="0"/>
      <w:marRight w:val="0"/>
      <w:marTop w:val="0"/>
      <w:marBottom w:val="0"/>
      <w:divBdr>
        <w:top w:val="none" w:sz="0" w:space="0" w:color="auto"/>
        <w:left w:val="none" w:sz="0" w:space="0" w:color="auto"/>
        <w:bottom w:val="none" w:sz="0" w:space="0" w:color="auto"/>
        <w:right w:val="none" w:sz="0" w:space="0" w:color="auto"/>
      </w:divBdr>
    </w:div>
    <w:div w:id="1037314141">
      <w:bodyDiv w:val="1"/>
      <w:marLeft w:val="0"/>
      <w:marRight w:val="0"/>
      <w:marTop w:val="0"/>
      <w:marBottom w:val="0"/>
      <w:divBdr>
        <w:top w:val="none" w:sz="0" w:space="0" w:color="auto"/>
        <w:left w:val="none" w:sz="0" w:space="0" w:color="auto"/>
        <w:bottom w:val="none" w:sz="0" w:space="0" w:color="auto"/>
        <w:right w:val="none" w:sz="0" w:space="0" w:color="auto"/>
      </w:divBdr>
    </w:div>
    <w:div w:id="1049915727">
      <w:bodyDiv w:val="1"/>
      <w:marLeft w:val="0"/>
      <w:marRight w:val="0"/>
      <w:marTop w:val="0"/>
      <w:marBottom w:val="0"/>
      <w:divBdr>
        <w:top w:val="none" w:sz="0" w:space="0" w:color="auto"/>
        <w:left w:val="none" w:sz="0" w:space="0" w:color="auto"/>
        <w:bottom w:val="none" w:sz="0" w:space="0" w:color="auto"/>
        <w:right w:val="none" w:sz="0" w:space="0" w:color="auto"/>
      </w:divBdr>
    </w:div>
    <w:div w:id="1057629262">
      <w:bodyDiv w:val="1"/>
      <w:marLeft w:val="0"/>
      <w:marRight w:val="0"/>
      <w:marTop w:val="0"/>
      <w:marBottom w:val="0"/>
      <w:divBdr>
        <w:top w:val="none" w:sz="0" w:space="0" w:color="auto"/>
        <w:left w:val="none" w:sz="0" w:space="0" w:color="auto"/>
        <w:bottom w:val="none" w:sz="0" w:space="0" w:color="auto"/>
        <w:right w:val="none" w:sz="0" w:space="0" w:color="auto"/>
      </w:divBdr>
    </w:div>
    <w:div w:id="1066606443">
      <w:bodyDiv w:val="1"/>
      <w:marLeft w:val="0"/>
      <w:marRight w:val="0"/>
      <w:marTop w:val="0"/>
      <w:marBottom w:val="0"/>
      <w:divBdr>
        <w:top w:val="none" w:sz="0" w:space="0" w:color="auto"/>
        <w:left w:val="none" w:sz="0" w:space="0" w:color="auto"/>
        <w:bottom w:val="none" w:sz="0" w:space="0" w:color="auto"/>
        <w:right w:val="none" w:sz="0" w:space="0" w:color="auto"/>
      </w:divBdr>
    </w:div>
    <w:div w:id="1072123311">
      <w:bodyDiv w:val="1"/>
      <w:marLeft w:val="0"/>
      <w:marRight w:val="0"/>
      <w:marTop w:val="0"/>
      <w:marBottom w:val="0"/>
      <w:divBdr>
        <w:top w:val="none" w:sz="0" w:space="0" w:color="auto"/>
        <w:left w:val="none" w:sz="0" w:space="0" w:color="auto"/>
        <w:bottom w:val="none" w:sz="0" w:space="0" w:color="auto"/>
        <w:right w:val="none" w:sz="0" w:space="0" w:color="auto"/>
      </w:divBdr>
    </w:div>
    <w:div w:id="1078478150">
      <w:bodyDiv w:val="1"/>
      <w:marLeft w:val="0"/>
      <w:marRight w:val="0"/>
      <w:marTop w:val="0"/>
      <w:marBottom w:val="0"/>
      <w:divBdr>
        <w:top w:val="none" w:sz="0" w:space="0" w:color="auto"/>
        <w:left w:val="none" w:sz="0" w:space="0" w:color="auto"/>
        <w:bottom w:val="none" w:sz="0" w:space="0" w:color="auto"/>
        <w:right w:val="none" w:sz="0" w:space="0" w:color="auto"/>
      </w:divBdr>
    </w:div>
    <w:div w:id="1078677865">
      <w:bodyDiv w:val="1"/>
      <w:marLeft w:val="0"/>
      <w:marRight w:val="0"/>
      <w:marTop w:val="0"/>
      <w:marBottom w:val="0"/>
      <w:divBdr>
        <w:top w:val="none" w:sz="0" w:space="0" w:color="auto"/>
        <w:left w:val="none" w:sz="0" w:space="0" w:color="auto"/>
        <w:bottom w:val="none" w:sz="0" w:space="0" w:color="auto"/>
        <w:right w:val="none" w:sz="0" w:space="0" w:color="auto"/>
      </w:divBdr>
    </w:div>
    <w:div w:id="1093746878">
      <w:bodyDiv w:val="1"/>
      <w:marLeft w:val="0"/>
      <w:marRight w:val="0"/>
      <w:marTop w:val="0"/>
      <w:marBottom w:val="0"/>
      <w:divBdr>
        <w:top w:val="none" w:sz="0" w:space="0" w:color="auto"/>
        <w:left w:val="none" w:sz="0" w:space="0" w:color="auto"/>
        <w:bottom w:val="none" w:sz="0" w:space="0" w:color="auto"/>
        <w:right w:val="none" w:sz="0" w:space="0" w:color="auto"/>
      </w:divBdr>
    </w:div>
    <w:div w:id="1100104841">
      <w:bodyDiv w:val="1"/>
      <w:marLeft w:val="0"/>
      <w:marRight w:val="0"/>
      <w:marTop w:val="0"/>
      <w:marBottom w:val="0"/>
      <w:divBdr>
        <w:top w:val="none" w:sz="0" w:space="0" w:color="auto"/>
        <w:left w:val="none" w:sz="0" w:space="0" w:color="auto"/>
        <w:bottom w:val="none" w:sz="0" w:space="0" w:color="auto"/>
        <w:right w:val="none" w:sz="0" w:space="0" w:color="auto"/>
      </w:divBdr>
    </w:div>
    <w:div w:id="1103840956">
      <w:bodyDiv w:val="1"/>
      <w:marLeft w:val="0"/>
      <w:marRight w:val="0"/>
      <w:marTop w:val="0"/>
      <w:marBottom w:val="0"/>
      <w:divBdr>
        <w:top w:val="none" w:sz="0" w:space="0" w:color="auto"/>
        <w:left w:val="none" w:sz="0" w:space="0" w:color="auto"/>
        <w:bottom w:val="none" w:sz="0" w:space="0" w:color="auto"/>
        <w:right w:val="none" w:sz="0" w:space="0" w:color="auto"/>
      </w:divBdr>
    </w:div>
    <w:div w:id="1106467432">
      <w:bodyDiv w:val="1"/>
      <w:marLeft w:val="0"/>
      <w:marRight w:val="0"/>
      <w:marTop w:val="0"/>
      <w:marBottom w:val="0"/>
      <w:divBdr>
        <w:top w:val="none" w:sz="0" w:space="0" w:color="auto"/>
        <w:left w:val="none" w:sz="0" w:space="0" w:color="auto"/>
        <w:bottom w:val="none" w:sz="0" w:space="0" w:color="auto"/>
        <w:right w:val="none" w:sz="0" w:space="0" w:color="auto"/>
      </w:divBdr>
    </w:div>
    <w:div w:id="1111053895">
      <w:bodyDiv w:val="1"/>
      <w:marLeft w:val="0"/>
      <w:marRight w:val="0"/>
      <w:marTop w:val="0"/>
      <w:marBottom w:val="0"/>
      <w:divBdr>
        <w:top w:val="none" w:sz="0" w:space="0" w:color="auto"/>
        <w:left w:val="none" w:sz="0" w:space="0" w:color="auto"/>
        <w:bottom w:val="none" w:sz="0" w:space="0" w:color="auto"/>
        <w:right w:val="none" w:sz="0" w:space="0" w:color="auto"/>
      </w:divBdr>
      <w:divsChild>
        <w:div w:id="1828396893">
          <w:marLeft w:val="0"/>
          <w:marRight w:val="0"/>
          <w:marTop w:val="0"/>
          <w:marBottom w:val="0"/>
          <w:divBdr>
            <w:top w:val="none" w:sz="0" w:space="0" w:color="auto"/>
            <w:left w:val="none" w:sz="0" w:space="0" w:color="auto"/>
            <w:bottom w:val="none" w:sz="0" w:space="0" w:color="auto"/>
            <w:right w:val="none" w:sz="0" w:space="0" w:color="auto"/>
          </w:divBdr>
          <w:divsChild>
            <w:div w:id="6049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5535">
      <w:bodyDiv w:val="1"/>
      <w:marLeft w:val="0"/>
      <w:marRight w:val="0"/>
      <w:marTop w:val="0"/>
      <w:marBottom w:val="0"/>
      <w:divBdr>
        <w:top w:val="none" w:sz="0" w:space="0" w:color="auto"/>
        <w:left w:val="none" w:sz="0" w:space="0" w:color="auto"/>
        <w:bottom w:val="none" w:sz="0" w:space="0" w:color="auto"/>
        <w:right w:val="none" w:sz="0" w:space="0" w:color="auto"/>
      </w:divBdr>
    </w:div>
    <w:div w:id="1120342615">
      <w:bodyDiv w:val="1"/>
      <w:marLeft w:val="0"/>
      <w:marRight w:val="0"/>
      <w:marTop w:val="0"/>
      <w:marBottom w:val="0"/>
      <w:divBdr>
        <w:top w:val="none" w:sz="0" w:space="0" w:color="auto"/>
        <w:left w:val="none" w:sz="0" w:space="0" w:color="auto"/>
        <w:bottom w:val="none" w:sz="0" w:space="0" w:color="auto"/>
        <w:right w:val="none" w:sz="0" w:space="0" w:color="auto"/>
      </w:divBdr>
      <w:divsChild>
        <w:div w:id="1761218583">
          <w:marLeft w:val="0"/>
          <w:marRight w:val="0"/>
          <w:marTop w:val="0"/>
          <w:marBottom w:val="0"/>
          <w:divBdr>
            <w:top w:val="none" w:sz="0" w:space="0" w:color="auto"/>
            <w:left w:val="none" w:sz="0" w:space="0" w:color="auto"/>
            <w:bottom w:val="none" w:sz="0" w:space="0" w:color="auto"/>
            <w:right w:val="none" w:sz="0" w:space="0" w:color="auto"/>
          </w:divBdr>
          <w:divsChild>
            <w:div w:id="146901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250">
      <w:bodyDiv w:val="1"/>
      <w:marLeft w:val="0"/>
      <w:marRight w:val="0"/>
      <w:marTop w:val="0"/>
      <w:marBottom w:val="0"/>
      <w:divBdr>
        <w:top w:val="none" w:sz="0" w:space="0" w:color="auto"/>
        <w:left w:val="none" w:sz="0" w:space="0" w:color="auto"/>
        <w:bottom w:val="none" w:sz="0" w:space="0" w:color="auto"/>
        <w:right w:val="none" w:sz="0" w:space="0" w:color="auto"/>
      </w:divBdr>
    </w:div>
    <w:div w:id="1123960908">
      <w:bodyDiv w:val="1"/>
      <w:marLeft w:val="0"/>
      <w:marRight w:val="0"/>
      <w:marTop w:val="0"/>
      <w:marBottom w:val="0"/>
      <w:divBdr>
        <w:top w:val="none" w:sz="0" w:space="0" w:color="auto"/>
        <w:left w:val="none" w:sz="0" w:space="0" w:color="auto"/>
        <w:bottom w:val="none" w:sz="0" w:space="0" w:color="auto"/>
        <w:right w:val="none" w:sz="0" w:space="0" w:color="auto"/>
      </w:divBdr>
    </w:div>
    <w:div w:id="1128817898">
      <w:bodyDiv w:val="1"/>
      <w:marLeft w:val="0"/>
      <w:marRight w:val="0"/>
      <w:marTop w:val="0"/>
      <w:marBottom w:val="0"/>
      <w:divBdr>
        <w:top w:val="none" w:sz="0" w:space="0" w:color="auto"/>
        <w:left w:val="none" w:sz="0" w:space="0" w:color="auto"/>
        <w:bottom w:val="none" w:sz="0" w:space="0" w:color="auto"/>
        <w:right w:val="none" w:sz="0" w:space="0" w:color="auto"/>
      </w:divBdr>
    </w:div>
    <w:div w:id="1135485530">
      <w:bodyDiv w:val="1"/>
      <w:marLeft w:val="0"/>
      <w:marRight w:val="0"/>
      <w:marTop w:val="0"/>
      <w:marBottom w:val="0"/>
      <w:divBdr>
        <w:top w:val="none" w:sz="0" w:space="0" w:color="auto"/>
        <w:left w:val="none" w:sz="0" w:space="0" w:color="auto"/>
        <w:bottom w:val="none" w:sz="0" w:space="0" w:color="auto"/>
        <w:right w:val="none" w:sz="0" w:space="0" w:color="auto"/>
      </w:divBdr>
    </w:div>
    <w:div w:id="1145394744">
      <w:bodyDiv w:val="1"/>
      <w:marLeft w:val="0"/>
      <w:marRight w:val="0"/>
      <w:marTop w:val="0"/>
      <w:marBottom w:val="0"/>
      <w:divBdr>
        <w:top w:val="none" w:sz="0" w:space="0" w:color="auto"/>
        <w:left w:val="none" w:sz="0" w:space="0" w:color="auto"/>
        <w:bottom w:val="none" w:sz="0" w:space="0" w:color="auto"/>
        <w:right w:val="none" w:sz="0" w:space="0" w:color="auto"/>
      </w:divBdr>
      <w:divsChild>
        <w:div w:id="1322849947">
          <w:marLeft w:val="0"/>
          <w:marRight w:val="0"/>
          <w:marTop w:val="0"/>
          <w:marBottom w:val="0"/>
          <w:divBdr>
            <w:top w:val="none" w:sz="0" w:space="0" w:color="auto"/>
            <w:left w:val="none" w:sz="0" w:space="0" w:color="auto"/>
            <w:bottom w:val="none" w:sz="0" w:space="0" w:color="auto"/>
            <w:right w:val="none" w:sz="0" w:space="0" w:color="auto"/>
          </w:divBdr>
          <w:divsChild>
            <w:div w:id="75512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20884">
      <w:bodyDiv w:val="1"/>
      <w:marLeft w:val="0"/>
      <w:marRight w:val="0"/>
      <w:marTop w:val="0"/>
      <w:marBottom w:val="0"/>
      <w:divBdr>
        <w:top w:val="none" w:sz="0" w:space="0" w:color="auto"/>
        <w:left w:val="none" w:sz="0" w:space="0" w:color="auto"/>
        <w:bottom w:val="none" w:sz="0" w:space="0" w:color="auto"/>
        <w:right w:val="none" w:sz="0" w:space="0" w:color="auto"/>
      </w:divBdr>
    </w:div>
    <w:div w:id="1149983114">
      <w:bodyDiv w:val="1"/>
      <w:marLeft w:val="0"/>
      <w:marRight w:val="0"/>
      <w:marTop w:val="0"/>
      <w:marBottom w:val="0"/>
      <w:divBdr>
        <w:top w:val="none" w:sz="0" w:space="0" w:color="auto"/>
        <w:left w:val="none" w:sz="0" w:space="0" w:color="auto"/>
        <w:bottom w:val="none" w:sz="0" w:space="0" w:color="auto"/>
        <w:right w:val="none" w:sz="0" w:space="0" w:color="auto"/>
      </w:divBdr>
    </w:div>
    <w:div w:id="1155225306">
      <w:bodyDiv w:val="1"/>
      <w:marLeft w:val="0"/>
      <w:marRight w:val="0"/>
      <w:marTop w:val="0"/>
      <w:marBottom w:val="0"/>
      <w:divBdr>
        <w:top w:val="none" w:sz="0" w:space="0" w:color="auto"/>
        <w:left w:val="none" w:sz="0" w:space="0" w:color="auto"/>
        <w:bottom w:val="none" w:sz="0" w:space="0" w:color="auto"/>
        <w:right w:val="none" w:sz="0" w:space="0" w:color="auto"/>
      </w:divBdr>
    </w:div>
    <w:div w:id="1162811843">
      <w:bodyDiv w:val="1"/>
      <w:marLeft w:val="0"/>
      <w:marRight w:val="0"/>
      <w:marTop w:val="0"/>
      <w:marBottom w:val="0"/>
      <w:divBdr>
        <w:top w:val="none" w:sz="0" w:space="0" w:color="auto"/>
        <w:left w:val="none" w:sz="0" w:space="0" w:color="auto"/>
        <w:bottom w:val="none" w:sz="0" w:space="0" w:color="auto"/>
        <w:right w:val="none" w:sz="0" w:space="0" w:color="auto"/>
      </w:divBdr>
    </w:div>
    <w:div w:id="1162895716">
      <w:bodyDiv w:val="1"/>
      <w:marLeft w:val="0"/>
      <w:marRight w:val="0"/>
      <w:marTop w:val="0"/>
      <w:marBottom w:val="0"/>
      <w:divBdr>
        <w:top w:val="none" w:sz="0" w:space="0" w:color="auto"/>
        <w:left w:val="none" w:sz="0" w:space="0" w:color="auto"/>
        <w:bottom w:val="none" w:sz="0" w:space="0" w:color="auto"/>
        <w:right w:val="none" w:sz="0" w:space="0" w:color="auto"/>
      </w:divBdr>
    </w:div>
    <w:div w:id="1165050906">
      <w:bodyDiv w:val="1"/>
      <w:marLeft w:val="0"/>
      <w:marRight w:val="0"/>
      <w:marTop w:val="0"/>
      <w:marBottom w:val="0"/>
      <w:divBdr>
        <w:top w:val="none" w:sz="0" w:space="0" w:color="auto"/>
        <w:left w:val="none" w:sz="0" w:space="0" w:color="auto"/>
        <w:bottom w:val="none" w:sz="0" w:space="0" w:color="auto"/>
        <w:right w:val="none" w:sz="0" w:space="0" w:color="auto"/>
      </w:divBdr>
    </w:div>
    <w:div w:id="1166894232">
      <w:bodyDiv w:val="1"/>
      <w:marLeft w:val="0"/>
      <w:marRight w:val="0"/>
      <w:marTop w:val="0"/>
      <w:marBottom w:val="0"/>
      <w:divBdr>
        <w:top w:val="none" w:sz="0" w:space="0" w:color="auto"/>
        <w:left w:val="none" w:sz="0" w:space="0" w:color="auto"/>
        <w:bottom w:val="none" w:sz="0" w:space="0" w:color="auto"/>
        <w:right w:val="none" w:sz="0" w:space="0" w:color="auto"/>
      </w:divBdr>
    </w:div>
    <w:div w:id="1167789889">
      <w:bodyDiv w:val="1"/>
      <w:marLeft w:val="0"/>
      <w:marRight w:val="0"/>
      <w:marTop w:val="0"/>
      <w:marBottom w:val="0"/>
      <w:divBdr>
        <w:top w:val="none" w:sz="0" w:space="0" w:color="auto"/>
        <w:left w:val="none" w:sz="0" w:space="0" w:color="auto"/>
        <w:bottom w:val="none" w:sz="0" w:space="0" w:color="auto"/>
        <w:right w:val="none" w:sz="0" w:space="0" w:color="auto"/>
      </w:divBdr>
    </w:div>
    <w:div w:id="1170759076">
      <w:bodyDiv w:val="1"/>
      <w:marLeft w:val="0"/>
      <w:marRight w:val="0"/>
      <w:marTop w:val="0"/>
      <w:marBottom w:val="0"/>
      <w:divBdr>
        <w:top w:val="none" w:sz="0" w:space="0" w:color="auto"/>
        <w:left w:val="none" w:sz="0" w:space="0" w:color="auto"/>
        <w:bottom w:val="none" w:sz="0" w:space="0" w:color="auto"/>
        <w:right w:val="none" w:sz="0" w:space="0" w:color="auto"/>
      </w:divBdr>
    </w:div>
    <w:div w:id="1171218045">
      <w:bodyDiv w:val="1"/>
      <w:marLeft w:val="0"/>
      <w:marRight w:val="0"/>
      <w:marTop w:val="0"/>
      <w:marBottom w:val="0"/>
      <w:divBdr>
        <w:top w:val="none" w:sz="0" w:space="0" w:color="auto"/>
        <w:left w:val="none" w:sz="0" w:space="0" w:color="auto"/>
        <w:bottom w:val="none" w:sz="0" w:space="0" w:color="auto"/>
        <w:right w:val="none" w:sz="0" w:space="0" w:color="auto"/>
      </w:divBdr>
    </w:div>
    <w:div w:id="1181503443">
      <w:bodyDiv w:val="1"/>
      <w:marLeft w:val="0"/>
      <w:marRight w:val="0"/>
      <w:marTop w:val="0"/>
      <w:marBottom w:val="0"/>
      <w:divBdr>
        <w:top w:val="none" w:sz="0" w:space="0" w:color="auto"/>
        <w:left w:val="none" w:sz="0" w:space="0" w:color="auto"/>
        <w:bottom w:val="none" w:sz="0" w:space="0" w:color="auto"/>
        <w:right w:val="none" w:sz="0" w:space="0" w:color="auto"/>
      </w:divBdr>
    </w:div>
    <w:div w:id="1184786613">
      <w:bodyDiv w:val="1"/>
      <w:marLeft w:val="0"/>
      <w:marRight w:val="0"/>
      <w:marTop w:val="0"/>
      <w:marBottom w:val="0"/>
      <w:divBdr>
        <w:top w:val="none" w:sz="0" w:space="0" w:color="auto"/>
        <w:left w:val="none" w:sz="0" w:space="0" w:color="auto"/>
        <w:bottom w:val="none" w:sz="0" w:space="0" w:color="auto"/>
        <w:right w:val="none" w:sz="0" w:space="0" w:color="auto"/>
      </w:divBdr>
    </w:div>
    <w:div w:id="1193886936">
      <w:bodyDiv w:val="1"/>
      <w:marLeft w:val="0"/>
      <w:marRight w:val="0"/>
      <w:marTop w:val="0"/>
      <w:marBottom w:val="0"/>
      <w:divBdr>
        <w:top w:val="none" w:sz="0" w:space="0" w:color="auto"/>
        <w:left w:val="none" w:sz="0" w:space="0" w:color="auto"/>
        <w:bottom w:val="none" w:sz="0" w:space="0" w:color="auto"/>
        <w:right w:val="none" w:sz="0" w:space="0" w:color="auto"/>
      </w:divBdr>
    </w:div>
    <w:div w:id="1198077973">
      <w:bodyDiv w:val="1"/>
      <w:marLeft w:val="0"/>
      <w:marRight w:val="0"/>
      <w:marTop w:val="0"/>
      <w:marBottom w:val="0"/>
      <w:divBdr>
        <w:top w:val="none" w:sz="0" w:space="0" w:color="auto"/>
        <w:left w:val="none" w:sz="0" w:space="0" w:color="auto"/>
        <w:bottom w:val="none" w:sz="0" w:space="0" w:color="auto"/>
        <w:right w:val="none" w:sz="0" w:space="0" w:color="auto"/>
      </w:divBdr>
    </w:div>
    <w:div w:id="1208373843">
      <w:bodyDiv w:val="1"/>
      <w:marLeft w:val="0"/>
      <w:marRight w:val="0"/>
      <w:marTop w:val="0"/>
      <w:marBottom w:val="0"/>
      <w:divBdr>
        <w:top w:val="none" w:sz="0" w:space="0" w:color="auto"/>
        <w:left w:val="none" w:sz="0" w:space="0" w:color="auto"/>
        <w:bottom w:val="none" w:sz="0" w:space="0" w:color="auto"/>
        <w:right w:val="none" w:sz="0" w:space="0" w:color="auto"/>
      </w:divBdr>
    </w:div>
    <w:div w:id="1209488047">
      <w:bodyDiv w:val="1"/>
      <w:marLeft w:val="0"/>
      <w:marRight w:val="0"/>
      <w:marTop w:val="0"/>
      <w:marBottom w:val="0"/>
      <w:divBdr>
        <w:top w:val="none" w:sz="0" w:space="0" w:color="auto"/>
        <w:left w:val="none" w:sz="0" w:space="0" w:color="auto"/>
        <w:bottom w:val="none" w:sz="0" w:space="0" w:color="auto"/>
        <w:right w:val="none" w:sz="0" w:space="0" w:color="auto"/>
      </w:divBdr>
    </w:div>
    <w:div w:id="1213925938">
      <w:bodyDiv w:val="1"/>
      <w:marLeft w:val="0"/>
      <w:marRight w:val="0"/>
      <w:marTop w:val="0"/>
      <w:marBottom w:val="0"/>
      <w:divBdr>
        <w:top w:val="none" w:sz="0" w:space="0" w:color="auto"/>
        <w:left w:val="none" w:sz="0" w:space="0" w:color="auto"/>
        <w:bottom w:val="none" w:sz="0" w:space="0" w:color="auto"/>
        <w:right w:val="none" w:sz="0" w:space="0" w:color="auto"/>
      </w:divBdr>
    </w:div>
    <w:div w:id="1223172805">
      <w:bodyDiv w:val="1"/>
      <w:marLeft w:val="0"/>
      <w:marRight w:val="0"/>
      <w:marTop w:val="0"/>
      <w:marBottom w:val="0"/>
      <w:divBdr>
        <w:top w:val="none" w:sz="0" w:space="0" w:color="auto"/>
        <w:left w:val="none" w:sz="0" w:space="0" w:color="auto"/>
        <w:bottom w:val="none" w:sz="0" w:space="0" w:color="auto"/>
        <w:right w:val="none" w:sz="0" w:space="0" w:color="auto"/>
      </w:divBdr>
    </w:div>
    <w:div w:id="1225215360">
      <w:bodyDiv w:val="1"/>
      <w:marLeft w:val="0"/>
      <w:marRight w:val="0"/>
      <w:marTop w:val="0"/>
      <w:marBottom w:val="0"/>
      <w:divBdr>
        <w:top w:val="none" w:sz="0" w:space="0" w:color="auto"/>
        <w:left w:val="none" w:sz="0" w:space="0" w:color="auto"/>
        <w:bottom w:val="none" w:sz="0" w:space="0" w:color="auto"/>
        <w:right w:val="none" w:sz="0" w:space="0" w:color="auto"/>
      </w:divBdr>
    </w:div>
    <w:div w:id="1232430002">
      <w:bodyDiv w:val="1"/>
      <w:marLeft w:val="0"/>
      <w:marRight w:val="0"/>
      <w:marTop w:val="0"/>
      <w:marBottom w:val="0"/>
      <w:divBdr>
        <w:top w:val="none" w:sz="0" w:space="0" w:color="auto"/>
        <w:left w:val="none" w:sz="0" w:space="0" w:color="auto"/>
        <w:bottom w:val="none" w:sz="0" w:space="0" w:color="auto"/>
        <w:right w:val="none" w:sz="0" w:space="0" w:color="auto"/>
      </w:divBdr>
    </w:div>
    <w:div w:id="1238174834">
      <w:bodyDiv w:val="1"/>
      <w:marLeft w:val="0"/>
      <w:marRight w:val="0"/>
      <w:marTop w:val="0"/>
      <w:marBottom w:val="0"/>
      <w:divBdr>
        <w:top w:val="none" w:sz="0" w:space="0" w:color="auto"/>
        <w:left w:val="none" w:sz="0" w:space="0" w:color="auto"/>
        <w:bottom w:val="none" w:sz="0" w:space="0" w:color="auto"/>
        <w:right w:val="none" w:sz="0" w:space="0" w:color="auto"/>
      </w:divBdr>
    </w:div>
    <w:div w:id="1250892547">
      <w:bodyDiv w:val="1"/>
      <w:marLeft w:val="0"/>
      <w:marRight w:val="0"/>
      <w:marTop w:val="0"/>
      <w:marBottom w:val="0"/>
      <w:divBdr>
        <w:top w:val="none" w:sz="0" w:space="0" w:color="auto"/>
        <w:left w:val="none" w:sz="0" w:space="0" w:color="auto"/>
        <w:bottom w:val="none" w:sz="0" w:space="0" w:color="auto"/>
        <w:right w:val="none" w:sz="0" w:space="0" w:color="auto"/>
      </w:divBdr>
    </w:div>
    <w:div w:id="1258095596">
      <w:bodyDiv w:val="1"/>
      <w:marLeft w:val="0"/>
      <w:marRight w:val="0"/>
      <w:marTop w:val="0"/>
      <w:marBottom w:val="0"/>
      <w:divBdr>
        <w:top w:val="none" w:sz="0" w:space="0" w:color="auto"/>
        <w:left w:val="none" w:sz="0" w:space="0" w:color="auto"/>
        <w:bottom w:val="none" w:sz="0" w:space="0" w:color="auto"/>
        <w:right w:val="none" w:sz="0" w:space="0" w:color="auto"/>
      </w:divBdr>
    </w:div>
    <w:div w:id="1262299963">
      <w:bodyDiv w:val="1"/>
      <w:marLeft w:val="0"/>
      <w:marRight w:val="0"/>
      <w:marTop w:val="0"/>
      <w:marBottom w:val="0"/>
      <w:divBdr>
        <w:top w:val="none" w:sz="0" w:space="0" w:color="auto"/>
        <w:left w:val="none" w:sz="0" w:space="0" w:color="auto"/>
        <w:bottom w:val="none" w:sz="0" w:space="0" w:color="auto"/>
        <w:right w:val="none" w:sz="0" w:space="0" w:color="auto"/>
      </w:divBdr>
    </w:div>
    <w:div w:id="1263756298">
      <w:bodyDiv w:val="1"/>
      <w:marLeft w:val="0"/>
      <w:marRight w:val="0"/>
      <w:marTop w:val="0"/>
      <w:marBottom w:val="0"/>
      <w:divBdr>
        <w:top w:val="none" w:sz="0" w:space="0" w:color="auto"/>
        <w:left w:val="none" w:sz="0" w:space="0" w:color="auto"/>
        <w:bottom w:val="none" w:sz="0" w:space="0" w:color="auto"/>
        <w:right w:val="none" w:sz="0" w:space="0" w:color="auto"/>
      </w:divBdr>
    </w:div>
    <w:div w:id="1266646575">
      <w:bodyDiv w:val="1"/>
      <w:marLeft w:val="0"/>
      <w:marRight w:val="0"/>
      <w:marTop w:val="0"/>
      <w:marBottom w:val="0"/>
      <w:divBdr>
        <w:top w:val="none" w:sz="0" w:space="0" w:color="auto"/>
        <w:left w:val="none" w:sz="0" w:space="0" w:color="auto"/>
        <w:bottom w:val="none" w:sz="0" w:space="0" w:color="auto"/>
        <w:right w:val="none" w:sz="0" w:space="0" w:color="auto"/>
      </w:divBdr>
    </w:div>
    <w:div w:id="1269002825">
      <w:bodyDiv w:val="1"/>
      <w:marLeft w:val="0"/>
      <w:marRight w:val="0"/>
      <w:marTop w:val="0"/>
      <w:marBottom w:val="0"/>
      <w:divBdr>
        <w:top w:val="none" w:sz="0" w:space="0" w:color="auto"/>
        <w:left w:val="none" w:sz="0" w:space="0" w:color="auto"/>
        <w:bottom w:val="none" w:sz="0" w:space="0" w:color="auto"/>
        <w:right w:val="none" w:sz="0" w:space="0" w:color="auto"/>
      </w:divBdr>
    </w:div>
    <w:div w:id="1271402426">
      <w:bodyDiv w:val="1"/>
      <w:marLeft w:val="0"/>
      <w:marRight w:val="0"/>
      <w:marTop w:val="0"/>
      <w:marBottom w:val="0"/>
      <w:divBdr>
        <w:top w:val="none" w:sz="0" w:space="0" w:color="auto"/>
        <w:left w:val="none" w:sz="0" w:space="0" w:color="auto"/>
        <w:bottom w:val="none" w:sz="0" w:space="0" w:color="auto"/>
        <w:right w:val="none" w:sz="0" w:space="0" w:color="auto"/>
      </w:divBdr>
    </w:div>
    <w:div w:id="1274091572">
      <w:bodyDiv w:val="1"/>
      <w:marLeft w:val="0"/>
      <w:marRight w:val="0"/>
      <w:marTop w:val="0"/>
      <w:marBottom w:val="0"/>
      <w:divBdr>
        <w:top w:val="none" w:sz="0" w:space="0" w:color="auto"/>
        <w:left w:val="none" w:sz="0" w:space="0" w:color="auto"/>
        <w:bottom w:val="none" w:sz="0" w:space="0" w:color="auto"/>
        <w:right w:val="none" w:sz="0" w:space="0" w:color="auto"/>
      </w:divBdr>
    </w:div>
    <w:div w:id="1274286515">
      <w:bodyDiv w:val="1"/>
      <w:marLeft w:val="0"/>
      <w:marRight w:val="0"/>
      <w:marTop w:val="0"/>
      <w:marBottom w:val="0"/>
      <w:divBdr>
        <w:top w:val="none" w:sz="0" w:space="0" w:color="auto"/>
        <w:left w:val="none" w:sz="0" w:space="0" w:color="auto"/>
        <w:bottom w:val="none" w:sz="0" w:space="0" w:color="auto"/>
        <w:right w:val="none" w:sz="0" w:space="0" w:color="auto"/>
      </w:divBdr>
    </w:div>
    <w:div w:id="1283458749">
      <w:bodyDiv w:val="1"/>
      <w:marLeft w:val="0"/>
      <w:marRight w:val="0"/>
      <w:marTop w:val="0"/>
      <w:marBottom w:val="0"/>
      <w:divBdr>
        <w:top w:val="none" w:sz="0" w:space="0" w:color="auto"/>
        <w:left w:val="none" w:sz="0" w:space="0" w:color="auto"/>
        <w:bottom w:val="none" w:sz="0" w:space="0" w:color="auto"/>
        <w:right w:val="none" w:sz="0" w:space="0" w:color="auto"/>
      </w:divBdr>
    </w:div>
    <w:div w:id="1295139016">
      <w:bodyDiv w:val="1"/>
      <w:marLeft w:val="0"/>
      <w:marRight w:val="0"/>
      <w:marTop w:val="0"/>
      <w:marBottom w:val="0"/>
      <w:divBdr>
        <w:top w:val="none" w:sz="0" w:space="0" w:color="auto"/>
        <w:left w:val="none" w:sz="0" w:space="0" w:color="auto"/>
        <w:bottom w:val="none" w:sz="0" w:space="0" w:color="auto"/>
        <w:right w:val="none" w:sz="0" w:space="0" w:color="auto"/>
      </w:divBdr>
    </w:div>
    <w:div w:id="1309480039">
      <w:bodyDiv w:val="1"/>
      <w:marLeft w:val="0"/>
      <w:marRight w:val="0"/>
      <w:marTop w:val="0"/>
      <w:marBottom w:val="0"/>
      <w:divBdr>
        <w:top w:val="none" w:sz="0" w:space="0" w:color="auto"/>
        <w:left w:val="none" w:sz="0" w:space="0" w:color="auto"/>
        <w:bottom w:val="none" w:sz="0" w:space="0" w:color="auto"/>
        <w:right w:val="none" w:sz="0" w:space="0" w:color="auto"/>
      </w:divBdr>
    </w:div>
    <w:div w:id="1309631898">
      <w:bodyDiv w:val="1"/>
      <w:marLeft w:val="0"/>
      <w:marRight w:val="0"/>
      <w:marTop w:val="0"/>
      <w:marBottom w:val="0"/>
      <w:divBdr>
        <w:top w:val="none" w:sz="0" w:space="0" w:color="auto"/>
        <w:left w:val="none" w:sz="0" w:space="0" w:color="auto"/>
        <w:bottom w:val="none" w:sz="0" w:space="0" w:color="auto"/>
        <w:right w:val="none" w:sz="0" w:space="0" w:color="auto"/>
      </w:divBdr>
    </w:div>
    <w:div w:id="1322350726">
      <w:bodyDiv w:val="1"/>
      <w:marLeft w:val="0"/>
      <w:marRight w:val="0"/>
      <w:marTop w:val="0"/>
      <w:marBottom w:val="0"/>
      <w:divBdr>
        <w:top w:val="none" w:sz="0" w:space="0" w:color="auto"/>
        <w:left w:val="none" w:sz="0" w:space="0" w:color="auto"/>
        <w:bottom w:val="none" w:sz="0" w:space="0" w:color="auto"/>
        <w:right w:val="none" w:sz="0" w:space="0" w:color="auto"/>
      </w:divBdr>
    </w:div>
    <w:div w:id="1340547294">
      <w:bodyDiv w:val="1"/>
      <w:marLeft w:val="0"/>
      <w:marRight w:val="0"/>
      <w:marTop w:val="0"/>
      <w:marBottom w:val="0"/>
      <w:divBdr>
        <w:top w:val="none" w:sz="0" w:space="0" w:color="auto"/>
        <w:left w:val="none" w:sz="0" w:space="0" w:color="auto"/>
        <w:bottom w:val="none" w:sz="0" w:space="0" w:color="auto"/>
        <w:right w:val="none" w:sz="0" w:space="0" w:color="auto"/>
      </w:divBdr>
    </w:div>
    <w:div w:id="1357585666">
      <w:bodyDiv w:val="1"/>
      <w:marLeft w:val="0"/>
      <w:marRight w:val="0"/>
      <w:marTop w:val="0"/>
      <w:marBottom w:val="0"/>
      <w:divBdr>
        <w:top w:val="none" w:sz="0" w:space="0" w:color="auto"/>
        <w:left w:val="none" w:sz="0" w:space="0" w:color="auto"/>
        <w:bottom w:val="none" w:sz="0" w:space="0" w:color="auto"/>
        <w:right w:val="none" w:sz="0" w:space="0" w:color="auto"/>
      </w:divBdr>
    </w:div>
    <w:div w:id="1359283082">
      <w:bodyDiv w:val="1"/>
      <w:marLeft w:val="0"/>
      <w:marRight w:val="0"/>
      <w:marTop w:val="0"/>
      <w:marBottom w:val="0"/>
      <w:divBdr>
        <w:top w:val="none" w:sz="0" w:space="0" w:color="auto"/>
        <w:left w:val="none" w:sz="0" w:space="0" w:color="auto"/>
        <w:bottom w:val="none" w:sz="0" w:space="0" w:color="auto"/>
        <w:right w:val="none" w:sz="0" w:space="0" w:color="auto"/>
      </w:divBdr>
    </w:div>
    <w:div w:id="1366057963">
      <w:bodyDiv w:val="1"/>
      <w:marLeft w:val="0"/>
      <w:marRight w:val="0"/>
      <w:marTop w:val="0"/>
      <w:marBottom w:val="0"/>
      <w:divBdr>
        <w:top w:val="none" w:sz="0" w:space="0" w:color="auto"/>
        <w:left w:val="none" w:sz="0" w:space="0" w:color="auto"/>
        <w:bottom w:val="none" w:sz="0" w:space="0" w:color="auto"/>
        <w:right w:val="none" w:sz="0" w:space="0" w:color="auto"/>
      </w:divBdr>
    </w:div>
    <w:div w:id="1370689874">
      <w:bodyDiv w:val="1"/>
      <w:marLeft w:val="0"/>
      <w:marRight w:val="0"/>
      <w:marTop w:val="0"/>
      <w:marBottom w:val="0"/>
      <w:divBdr>
        <w:top w:val="none" w:sz="0" w:space="0" w:color="auto"/>
        <w:left w:val="none" w:sz="0" w:space="0" w:color="auto"/>
        <w:bottom w:val="none" w:sz="0" w:space="0" w:color="auto"/>
        <w:right w:val="none" w:sz="0" w:space="0" w:color="auto"/>
      </w:divBdr>
    </w:div>
    <w:div w:id="1380593964">
      <w:bodyDiv w:val="1"/>
      <w:marLeft w:val="0"/>
      <w:marRight w:val="0"/>
      <w:marTop w:val="0"/>
      <w:marBottom w:val="0"/>
      <w:divBdr>
        <w:top w:val="none" w:sz="0" w:space="0" w:color="auto"/>
        <w:left w:val="none" w:sz="0" w:space="0" w:color="auto"/>
        <w:bottom w:val="none" w:sz="0" w:space="0" w:color="auto"/>
        <w:right w:val="none" w:sz="0" w:space="0" w:color="auto"/>
      </w:divBdr>
    </w:div>
    <w:div w:id="1385258301">
      <w:bodyDiv w:val="1"/>
      <w:marLeft w:val="0"/>
      <w:marRight w:val="0"/>
      <w:marTop w:val="0"/>
      <w:marBottom w:val="0"/>
      <w:divBdr>
        <w:top w:val="none" w:sz="0" w:space="0" w:color="auto"/>
        <w:left w:val="none" w:sz="0" w:space="0" w:color="auto"/>
        <w:bottom w:val="none" w:sz="0" w:space="0" w:color="auto"/>
        <w:right w:val="none" w:sz="0" w:space="0" w:color="auto"/>
      </w:divBdr>
    </w:div>
    <w:div w:id="1389574107">
      <w:bodyDiv w:val="1"/>
      <w:marLeft w:val="0"/>
      <w:marRight w:val="0"/>
      <w:marTop w:val="0"/>
      <w:marBottom w:val="0"/>
      <w:divBdr>
        <w:top w:val="none" w:sz="0" w:space="0" w:color="auto"/>
        <w:left w:val="none" w:sz="0" w:space="0" w:color="auto"/>
        <w:bottom w:val="none" w:sz="0" w:space="0" w:color="auto"/>
        <w:right w:val="none" w:sz="0" w:space="0" w:color="auto"/>
      </w:divBdr>
    </w:div>
    <w:div w:id="1390609031">
      <w:bodyDiv w:val="1"/>
      <w:marLeft w:val="0"/>
      <w:marRight w:val="0"/>
      <w:marTop w:val="0"/>
      <w:marBottom w:val="0"/>
      <w:divBdr>
        <w:top w:val="none" w:sz="0" w:space="0" w:color="auto"/>
        <w:left w:val="none" w:sz="0" w:space="0" w:color="auto"/>
        <w:bottom w:val="none" w:sz="0" w:space="0" w:color="auto"/>
        <w:right w:val="none" w:sz="0" w:space="0" w:color="auto"/>
      </w:divBdr>
    </w:div>
    <w:div w:id="1395080192">
      <w:bodyDiv w:val="1"/>
      <w:marLeft w:val="0"/>
      <w:marRight w:val="0"/>
      <w:marTop w:val="0"/>
      <w:marBottom w:val="0"/>
      <w:divBdr>
        <w:top w:val="none" w:sz="0" w:space="0" w:color="auto"/>
        <w:left w:val="none" w:sz="0" w:space="0" w:color="auto"/>
        <w:bottom w:val="none" w:sz="0" w:space="0" w:color="auto"/>
        <w:right w:val="none" w:sz="0" w:space="0" w:color="auto"/>
      </w:divBdr>
    </w:div>
    <w:div w:id="1395544066">
      <w:bodyDiv w:val="1"/>
      <w:marLeft w:val="0"/>
      <w:marRight w:val="0"/>
      <w:marTop w:val="0"/>
      <w:marBottom w:val="0"/>
      <w:divBdr>
        <w:top w:val="none" w:sz="0" w:space="0" w:color="auto"/>
        <w:left w:val="none" w:sz="0" w:space="0" w:color="auto"/>
        <w:bottom w:val="none" w:sz="0" w:space="0" w:color="auto"/>
        <w:right w:val="none" w:sz="0" w:space="0" w:color="auto"/>
      </w:divBdr>
    </w:div>
    <w:div w:id="1401097046">
      <w:bodyDiv w:val="1"/>
      <w:marLeft w:val="0"/>
      <w:marRight w:val="0"/>
      <w:marTop w:val="0"/>
      <w:marBottom w:val="0"/>
      <w:divBdr>
        <w:top w:val="none" w:sz="0" w:space="0" w:color="auto"/>
        <w:left w:val="none" w:sz="0" w:space="0" w:color="auto"/>
        <w:bottom w:val="none" w:sz="0" w:space="0" w:color="auto"/>
        <w:right w:val="none" w:sz="0" w:space="0" w:color="auto"/>
      </w:divBdr>
    </w:div>
    <w:div w:id="1407341134">
      <w:bodyDiv w:val="1"/>
      <w:marLeft w:val="0"/>
      <w:marRight w:val="0"/>
      <w:marTop w:val="0"/>
      <w:marBottom w:val="0"/>
      <w:divBdr>
        <w:top w:val="none" w:sz="0" w:space="0" w:color="auto"/>
        <w:left w:val="none" w:sz="0" w:space="0" w:color="auto"/>
        <w:bottom w:val="none" w:sz="0" w:space="0" w:color="auto"/>
        <w:right w:val="none" w:sz="0" w:space="0" w:color="auto"/>
      </w:divBdr>
    </w:div>
    <w:div w:id="1415395886">
      <w:bodyDiv w:val="1"/>
      <w:marLeft w:val="0"/>
      <w:marRight w:val="0"/>
      <w:marTop w:val="0"/>
      <w:marBottom w:val="0"/>
      <w:divBdr>
        <w:top w:val="none" w:sz="0" w:space="0" w:color="auto"/>
        <w:left w:val="none" w:sz="0" w:space="0" w:color="auto"/>
        <w:bottom w:val="none" w:sz="0" w:space="0" w:color="auto"/>
        <w:right w:val="none" w:sz="0" w:space="0" w:color="auto"/>
      </w:divBdr>
    </w:div>
    <w:div w:id="1418479937">
      <w:bodyDiv w:val="1"/>
      <w:marLeft w:val="0"/>
      <w:marRight w:val="0"/>
      <w:marTop w:val="0"/>
      <w:marBottom w:val="0"/>
      <w:divBdr>
        <w:top w:val="none" w:sz="0" w:space="0" w:color="auto"/>
        <w:left w:val="none" w:sz="0" w:space="0" w:color="auto"/>
        <w:bottom w:val="none" w:sz="0" w:space="0" w:color="auto"/>
        <w:right w:val="none" w:sz="0" w:space="0" w:color="auto"/>
      </w:divBdr>
    </w:div>
    <w:div w:id="1419256741">
      <w:bodyDiv w:val="1"/>
      <w:marLeft w:val="0"/>
      <w:marRight w:val="0"/>
      <w:marTop w:val="0"/>
      <w:marBottom w:val="0"/>
      <w:divBdr>
        <w:top w:val="none" w:sz="0" w:space="0" w:color="auto"/>
        <w:left w:val="none" w:sz="0" w:space="0" w:color="auto"/>
        <w:bottom w:val="none" w:sz="0" w:space="0" w:color="auto"/>
        <w:right w:val="none" w:sz="0" w:space="0" w:color="auto"/>
      </w:divBdr>
    </w:div>
    <w:div w:id="1419405031">
      <w:bodyDiv w:val="1"/>
      <w:marLeft w:val="0"/>
      <w:marRight w:val="0"/>
      <w:marTop w:val="0"/>
      <w:marBottom w:val="0"/>
      <w:divBdr>
        <w:top w:val="none" w:sz="0" w:space="0" w:color="auto"/>
        <w:left w:val="none" w:sz="0" w:space="0" w:color="auto"/>
        <w:bottom w:val="none" w:sz="0" w:space="0" w:color="auto"/>
        <w:right w:val="none" w:sz="0" w:space="0" w:color="auto"/>
      </w:divBdr>
    </w:div>
    <w:div w:id="1428766972">
      <w:bodyDiv w:val="1"/>
      <w:marLeft w:val="0"/>
      <w:marRight w:val="0"/>
      <w:marTop w:val="0"/>
      <w:marBottom w:val="0"/>
      <w:divBdr>
        <w:top w:val="none" w:sz="0" w:space="0" w:color="auto"/>
        <w:left w:val="none" w:sz="0" w:space="0" w:color="auto"/>
        <w:bottom w:val="none" w:sz="0" w:space="0" w:color="auto"/>
        <w:right w:val="none" w:sz="0" w:space="0" w:color="auto"/>
      </w:divBdr>
    </w:div>
    <w:div w:id="1435246095">
      <w:bodyDiv w:val="1"/>
      <w:marLeft w:val="0"/>
      <w:marRight w:val="0"/>
      <w:marTop w:val="0"/>
      <w:marBottom w:val="0"/>
      <w:divBdr>
        <w:top w:val="none" w:sz="0" w:space="0" w:color="auto"/>
        <w:left w:val="none" w:sz="0" w:space="0" w:color="auto"/>
        <w:bottom w:val="none" w:sz="0" w:space="0" w:color="auto"/>
        <w:right w:val="none" w:sz="0" w:space="0" w:color="auto"/>
      </w:divBdr>
    </w:div>
    <w:div w:id="1435979716">
      <w:bodyDiv w:val="1"/>
      <w:marLeft w:val="0"/>
      <w:marRight w:val="0"/>
      <w:marTop w:val="0"/>
      <w:marBottom w:val="0"/>
      <w:divBdr>
        <w:top w:val="none" w:sz="0" w:space="0" w:color="auto"/>
        <w:left w:val="none" w:sz="0" w:space="0" w:color="auto"/>
        <w:bottom w:val="none" w:sz="0" w:space="0" w:color="auto"/>
        <w:right w:val="none" w:sz="0" w:space="0" w:color="auto"/>
      </w:divBdr>
    </w:div>
    <w:div w:id="1449662222">
      <w:bodyDiv w:val="1"/>
      <w:marLeft w:val="0"/>
      <w:marRight w:val="0"/>
      <w:marTop w:val="0"/>
      <w:marBottom w:val="0"/>
      <w:divBdr>
        <w:top w:val="none" w:sz="0" w:space="0" w:color="auto"/>
        <w:left w:val="none" w:sz="0" w:space="0" w:color="auto"/>
        <w:bottom w:val="none" w:sz="0" w:space="0" w:color="auto"/>
        <w:right w:val="none" w:sz="0" w:space="0" w:color="auto"/>
      </w:divBdr>
    </w:div>
    <w:div w:id="1452289065">
      <w:bodyDiv w:val="1"/>
      <w:marLeft w:val="0"/>
      <w:marRight w:val="0"/>
      <w:marTop w:val="0"/>
      <w:marBottom w:val="0"/>
      <w:divBdr>
        <w:top w:val="none" w:sz="0" w:space="0" w:color="auto"/>
        <w:left w:val="none" w:sz="0" w:space="0" w:color="auto"/>
        <w:bottom w:val="none" w:sz="0" w:space="0" w:color="auto"/>
        <w:right w:val="none" w:sz="0" w:space="0" w:color="auto"/>
      </w:divBdr>
    </w:div>
    <w:div w:id="1467165965">
      <w:bodyDiv w:val="1"/>
      <w:marLeft w:val="0"/>
      <w:marRight w:val="0"/>
      <w:marTop w:val="0"/>
      <w:marBottom w:val="0"/>
      <w:divBdr>
        <w:top w:val="none" w:sz="0" w:space="0" w:color="auto"/>
        <w:left w:val="none" w:sz="0" w:space="0" w:color="auto"/>
        <w:bottom w:val="none" w:sz="0" w:space="0" w:color="auto"/>
        <w:right w:val="none" w:sz="0" w:space="0" w:color="auto"/>
      </w:divBdr>
    </w:div>
    <w:div w:id="1467627384">
      <w:bodyDiv w:val="1"/>
      <w:marLeft w:val="0"/>
      <w:marRight w:val="0"/>
      <w:marTop w:val="0"/>
      <w:marBottom w:val="0"/>
      <w:divBdr>
        <w:top w:val="none" w:sz="0" w:space="0" w:color="auto"/>
        <w:left w:val="none" w:sz="0" w:space="0" w:color="auto"/>
        <w:bottom w:val="none" w:sz="0" w:space="0" w:color="auto"/>
        <w:right w:val="none" w:sz="0" w:space="0" w:color="auto"/>
      </w:divBdr>
    </w:div>
    <w:div w:id="1468474954">
      <w:bodyDiv w:val="1"/>
      <w:marLeft w:val="0"/>
      <w:marRight w:val="0"/>
      <w:marTop w:val="0"/>
      <w:marBottom w:val="0"/>
      <w:divBdr>
        <w:top w:val="none" w:sz="0" w:space="0" w:color="auto"/>
        <w:left w:val="none" w:sz="0" w:space="0" w:color="auto"/>
        <w:bottom w:val="none" w:sz="0" w:space="0" w:color="auto"/>
        <w:right w:val="none" w:sz="0" w:space="0" w:color="auto"/>
      </w:divBdr>
    </w:div>
    <w:div w:id="1472671688">
      <w:bodyDiv w:val="1"/>
      <w:marLeft w:val="0"/>
      <w:marRight w:val="0"/>
      <w:marTop w:val="0"/>
      <w:marBottom w:val="0"/>
      <w:divBdr>
        <w:top w:val="none" w:sz="0" w:space="0" w:color="auto"/>
        <w:left w:val="none" w:sz="0" w:space="0" w:color="auto"/>
        <w:bottom w:val="none" w:sz="0" w:space="0" w:color="auto"/>
        <w:right w:val="none" w:sz="0" w:space="0" w:color="auto"/>
      </w:divBdr>
    </w:div>
    <w:div w:id="1473058446">
      <w:bodyDiv w:val="1"/>
      <w:marLeft w:val="0"/>
      <w:marRight w:val="0"/>
      <w:marTop w:val="0"/>
      <w:marBottom w:val="0"/>
      <w:divBdr>
        <w:top w:val="none" w:sz="0" w:space="0" w:color="auto"/>
        <w:left w:val="none" w:sz="0" w:space="0" w:color="auto"/>
        <w:bottom w:val="none" w:sz="0" w:space="0" w:color="auto"/>
        <w:right w:val="none" w:sz="0" w:space="0" w:color="auto"/>
      </w:divBdr>
    </w:div>
    <w:div w:id="1480725180">
      <w:bodyDiv w:val="1"/>
      <w:marLeft w:val="0"/>
      <w:marRight w:val="0"/>
      <w:marTop w:val="0"/>
      <w:marBottom w:val="0"/>
      <w:divBdr>
        <w:top w:val="none" w:sz="0" w:space="0" w:color="auto"/>
        <w:left w:val="none" w:sz="0" w:space="0" w:color="auto"/>
        <w:bottom w:val="none" w:sz="0" w:space="0" w:color="auto"/>
        <w:right w:val="none" w:sz="0" w:space="0" w:color="auto"/>
      </w:divBdr>
    </w:div>
    <w:div w:id="1480730383">
      <w:bodyDiv w:val="1"/>
      <w:marLeft w:val="0"/>
      <w:marRight w:val="0"/>
      <w:marTop w:val="0"/>
      <w:marBottom w:val="0"/>
      <w:divBdr>
        <w:top w:val="none" w:sz="0" w:space="0" w:color="auto"/>
        <w:left w:val="none" w:sz="0" w:space="0" w:color="auto"/>
        <w:bottom w:val="none" w:sz="0" w:space="0" w:color="auto"/>
        <w:right w:val="none" w:sz="0" w:space="0" w:color="auto"/>
      </w:divBdr>
    </w:div>
    <w:div w:id="1491672904">
      <w:bodyDiv w:val="1"/>
      <w:marLeft w:val="0"/>
      <w:marRight w:val="0"/>
      <w:marTop w:val="0"/>
      <w:marBottom w:val="0"/>
      <w:divBdr>
        <w:top w:val="none" w:sz="0" w:space="0" w:color="auto"/>
        <w:left w:val="none" w:sz="0" w:space="0" w:color="auto"/>
        <w:bottom w:val="none" w:sz="0" w:space="0" w:color="auto"/>
        <w:right w:val="none" w:sz="0" w:space="0" w:color="auto"/>
      </w:divBdr>
      <w:divsChild>
        <w:div w:id="917178094">
          <w:marLeft w:val="0"/>
          <w:marRight w:val="0"/>
          <w:marTop w:val="0"/>
          <w:marBottom w:val="0"/>
          <w:divBdr>
            <w:top w:val="none" w:sz="0" w:space="0" w:color="auto"/>
            <w:left w:val="none" w:sz="0" w:space="0" w:color="auto"/>
            <w:bottom w:val="none" w:sz="0" w:space="0" w:color="auto"/>
            <w:right w:val="none" w:sz="0" w:space="0" w:color="auto"/>
          </w:divBdr>
        </w:div>
      </w:divsChild>
    </w:div>
    <w:div w:id="1494950886">
      <w:bodyDiv w:val="1"/>
      <w:marLeft w:val="0"/>
      <w:marRight w:val="0"/>
      <w:marTop w:val="0"/>
      <w:marBottom w:val="0"/>
      <w:divBdr>
        <w:top w:val="none" w:sz="0" w:space="0" w:color="auto"/>
        <w:left w:val="none" w:sz="0" w:space="0" w:color="auto"/>
        <w:bottom w:val="none" w:sz="0" w:space="0" w:color="auto"/>
        <w:right w:val="none" w:sz="0" w:space="0" w:color="auto"/>
      </w:divBdr>
      <w:divsChild>
        <w:div w:id="1576623036">
          <w:marLeft w:val="0"/>
          <w:marRight w:val="0"/>
          <w:marTop w:val="0"/>
          <w:marBottom w:val="0"/>
          <w:divBdr>
            <w:top w:val="none" w:sz="0" w:space="0" w:color="auto"/>
            <w:left w:val="none" w:sz="0" w:space="0" w:color="auto"/>
            <w:bottom w:val="none" w:sz="0" w:space="0" w:color="auto"/>
            <w:right w:val="none" w:sz="0" w:space="0" w:color="auto"/>
          </w:divBdr>
          <w:divsChild>
            <w:div w:id="1977442132">
              <w:marLeft w:val="0"/>
              <w:marRight w:val="0"/>
              <w:marTop w:val="0"/>
              <w:marBottom w:val="0"/>
              <w:divBdr>
                <w:top w:val="none" w:sz="0" w:space="0" w:color="auto"/>
                <w:left w:val="none" w:sz="0" w:space="0" w:color="auto"/>
                <w:bottom w:val="none" w:sz="0" w:space="0" w:color="auto"/>
                <w:right w:val="none" w:sz="0" w:space="0" w:color="auto"/>
              </w:divBdr>
            </w:div>
            <w:div w:id="839738593">
              <w:marLeft w:val="0"/>
              <w:marRight w:val="0"/>
              <w:marTop w:val="0"/>
              <w:marBottom w:val="0"/>
              <w:divBdr>
                <w:top w:val="none" w:sz="0" w:space="0" w:color="auto"/>
                <w:left w:val="none" w:sz="0" w:space="0" w:color="auto"/>
                <w:bottom w:val="none" w:sz="0" w:space="0" w:color="auto"/>
                <w:right w:val="none" w:sz="0" w:space="0" w:color="auto"/>
              </w:divBdr>
            </w:div>
            <w:div w:id="1052651723">
              <w:marLeft w:val="0"/>
              <w:marRight w:val="0"/>
              <w:marTop w:val="0"/>
              <w:marBottom w:val="0"/>
              <w:divBdr>
                <w:top w:val="none" w:sz="0" w:space="0" w:color="auto"/>
                <w:left w:val="none" w:sz="0" w:space="0" w:color="auto"/>
                <w:bottom w:val="none" w:sz="0" w:space="0" w:color="auto"/>
                <w:right w:val="none" w:sz="0" w:space="0" w:color="auto"/>
              </w:divBdr>
            </w:div>
            <w:div w:id="2017145387">
              <w:marLeft w:val="0"/>
              <w:marRight w:val="0"/>
              <w:marTop w:val="0"/>
              <w:marBottom w:val="0"/>
              <w:divBdr>
                <w:top w:val="none" w:sz="0" w:space="0" w:color="auto"/>
                <w:left w:val="none" w:sz="0" w:space="0" w:color="auto"/>
                <w:bottom w:val="none" w:sz="0" w:space="0" w:color="auto"/>
                <w:right w:val="none" w:sz="0" w:space="0" w:color="auto"/>
              </w:divBdr>
            </w:div>
            <w:div w:id="1166362569">
              <w:marLeft w:val="0"/>
              <w:marRight w:val="0"/>
              <w:marTop w:val="0"/>
              <w:marBottom w:val="0"/>
              <w:divBdr>
                <w:top w:val="none" w:sz="0" w:space="0" w:color="auto"/>
                <w:left w:val="none" w:sz="0" w:space="0" w:color="auto"/>
                <w:bottom w:val="none" w:sz="0" w:space="0" w:color="auto"/>
                <w:right w:val="none" w:sz="0" w:space="0" w:color="auto"/>
              </w:divBdr>
            </w:div>
            <w:div w:id="1950160615">
              <w:marLeft w:val="0"/>
              <w:marRight w:val="0"/>
              <w:marTop w:val="0"/>
              <w:marBottom w:val="0"/>
              <w:divBdr>
                <w:top w:val="none" w:sz="0" w:space="0" w:color="auto"/>
                <w:left w:val="none" w:sz="0" w:space="0" w:color="auto"/>
                <w:bottom w:val="none" w:sz="0" w:space="0" w:color="auto"/>
                <w:right w:val="none" w:sz="0" w:space="0" w:color="auto"/>
              </w:divBdr>
            </w:div>
            <w:div w:id="826359439">
              <w:marLeft w:val="0"/>
              <w:marRight w:val="0"/>
              <w:marTop w:val="0"/>
              <w:marBottom w:val="0"/>
              <w:divBdr>
                <w:top w:val="none" w:sz="0" w:space="0" w:color="auto"/>
                <w:left w:val="none" w:sz="0" w:space="0" w:color="auto"/>
                <w:bottom w:val="none" w:sz="0" w:space="0" w:color="auto"/>
                <w:right w:val="none" w:sz="0" w:space="0" w:color="auto"/>
              </w:divBdr>
            </w:div>
            <w:div w:id="9719133">
              <w:marLeft w:val="0"/>
              <w:marRight w:val="0"/>
              <w:marTop w:val="0"/>
              <w:marBottom w:val="0"/>
              <w:divBdr>
                <w:top w:val="none" w:sz="0" w:space="0" w:color="auto"/>
                <w:left w:val="none" w:sz="0" w:space="0" w:color="auto"/>
                <w:bottom w:val="none" w:sz="0" w:space="0" w:color="auto"/>
                <w:right w:val="none" w:sz="0" w:space="0" w:color="auto"/>
              </w:divBdr>
            </w:div>
            <w:div w:id="407313811">
              <w:marLeft w:val="0"/>
              <w:marRight w:val="0"/>
              <w:marTop w:val="0"/>
              <w:marBottom w:val="0"/>
              <w:divBdr>
                <w:top w:val="none" w:sz="0" w:space="0" w:color="auto"/>
                <w:left w:val="none" w:sz="0" w:space="0" w:color="auto"/>
                <w:bottom w:val="none" w:sz="0" w:space="0" w:color="auto"/>
                <w:right w:val="none" w:sz="0" w:space="0" w:color="auto"/>
              </w:divBdr>
            </w:div>
            <w:div w:id="266738936">
              <w:marLeft w:val="0"/>
              <w:marRight w:val="0"/>
              <w:marTop w:val="0"/>
              <w:marBottom w:val="0"/>
              <w:divBdr>
                <w:top w:val="none" w:sz="0" w:space="0" w:color="auto"/>
                <w:left w:val="none" w:sz="0" w:space="0" w:color="auto"/>
                <w:bottom w:val="none" w:sz="0" w:space="0" w:color="auto"/>
                <w:right w:val="none" w:sz="0" w:space="0" w:color="auto"/>
              </w:divBdr>
            </w:div>
            <w:div w:id="1484855688">
              <w:marLeft w:val="0"/>
              <w:marRight w:val="0"/>
              <w:marTop w:val="0"/>
              <w:marBottom w:val="0"/>
              <w:divBdr>
                <w:top w:val="none" w:sz="0" w:space="0" w:color="auto"/>
                <w:left w:val="none" w:sz="0" w:space="0" w:color="auto"/>
                <w:bottom w:val="none" w:sz="0" w:space="0" w:color="auto"/>
                <w:right w:val="none" w:sz="0" w:space="0" w:color="auto"/>
              </w:divBdr>
            </w:div>
            <w:div w:id="2011716194">
              <w:marLeft w:val="0"/>
              <w:marRight w:val="0"/>
              <w:marTop w:val="0"/>
              <w:marBottom w:val="0"/>
              <w:divBdr>
                <w:top w:val="none" w:sz="0" w:space="0" w:color="auto"/>
                <w:left w:val="none" w:sz="0" w:space="0" w:color="auto"/>
                <w:bottom w:val="none" w:sz="0" w:space="0" w:color="auto"/>
                <w:right w:val="none" w:sz="0" w:space="0" w:color="auto"/>
              </w:divBdr>
            </w:div>
            <w:div w:id="324478567">
              <w:marLeft w:val="0"/>
              <w:marRight w:val="0"/>
              <w:marTop w:val="0"/>
              <w:marBottom w:val="0"/>
              <w:divBdr>
                <w:top w:val="none" w:sz="0" w:space="0" w:color="auto"/>
                <w:left w:val="none" w:sz="0" w:space="0" w:color="auto"/>
                <w:bottom w:val="none" w:sz="0" w:space="0" w:color="auto"/>
                <w:right w:val="none" w:sz="0" w:space="0" w:color="auto"/>
              </w:divBdr>
            </w:div>
            <w:div w:id="1213151589">
              <w:marLeft w:val="0"/>
              <w:marRight w:val="0"/>
              <w:marTop w:val="0"/>
              <w:marBottom w:val="0"/>
              <w:divBdr>
                <w:top w:val="none" w:sz="0" w:space="0" w:color="auto"/>
                <w:left w:val="none" w:sz="0" w:space="0" w:color="auto"/>
                <w:bottom w:val="none" w:sz="0" w:space="0" w:color="auto"/>
                <w:right w:val="none" w:sz="0" w:space="0" w:color="auto"/>
              </w:divBdr>
            </w:div>
            <w:div w:id="2009821361">
              <w:marLeft w:val="0"/>
              <w:marRight w:val="0"/>
              <w:marTop w:val="0"/>
              <w:marBottom w:val="0"/>
              <w:divBdr>
                <w:top w:val="none" w:sz="0" w:space="0" w:color="auto"/>
                <w:left w:val="none" w:sz="0" w:space="0" w:color="auto"/>
                <w:bottom w:val="none" w:sz="0" w:space="0" w:color="auto"/>
                <w:right w:val="none" w:sz="0" w:space="0" w:color="auto"/>
              </w:divBdr>
            </w:div>
            <w:div w:id="1391266175">
              <w:marLeft w:val="0"/>
              <w:marRight w:val="0"/>
              <w:marTop w:val="0"/>
              <w:marBottom w:val="0"/>
              <w:divBdr>
                <w:top w:val="none" w:sz="0" w:space="0" w:color="auto"/>
                <w:left w:val="none" w:sz="0" w:space="0" w:color="auto"/>
                <w:bottom w:val="none" w:sz="0" w:space="0" w:color="auto"/>
                <w:right w:val="none" w:sz="0" w:space="0" w:color="auto"/>
              </w:divBdr>
            </w:div>
            <w:div w:id="1478760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70483">
      <w:bodyDiv w:val="1"/>
      <w:marLeft w:val="0"/>
      <w:marRight w:val="0"/>
      <w:marTop w:val="0"/>
      <w:marBottom w:val="0"/>
      <w:divBdr>
        <w:top w:val="none" w:sz="0" w:space="0" w:color="auto"/>
        <w:left w:val="none" w:sz="0" w:space="0" w:color="auto"/>
        <w:bottom w:val="none" w:sz="0" w:space="0" w:color="auto"/>
        <w:right w:val="none" w:sz="0" w:space="0" w:color="auto"/>
      </w:divBdr>
    </w:div>
    <w:div w:id="1528719592">
      <w:bodyDiv w:val="1"/>
      <w:marLeft w:val="0"/>
      <w:marRight w:val="0"/>
      <w:marTop w:val="0"/>
      <w:marBottom w:val="0"/>
      <w:divBdr>
        <w:top w:val="none" w:sz="0" w:space="0" w:color="auto"/>
        <w:left w:val="none" w:sz="0" w:space="0" w:color="auto"/>
        <w:bottom w:val="none" w:sz="0" w:space="0" w:color="auto"/>
        <w:right w:val="none" w:sz="0" w:space="0" w:color="auto"/>
      </w:divBdr>
    </w:div>
    <w:div w:id="1528986553">
      <w:bodyDiv w:val="1"/>
      <w:marLeft w:val="0"/>
      <w:marRight w:val="0"/>
      <w:marTop w:val="0"/>
      <w:marBottom w:val="0"/>
      <w:divBdr>
        <w:top w:val="none" w:sz="0" w:space="0" w:color="auto"/>
        <w:left w:val="none" w:sz="0" w:space="0" w:color="auto"/>
        <w:bottom w:val="none" w:sz="0" w:space="0" w:color="auto"/>
        <w:right w:val="none" w:sz="0" w:space="0" w:color="auto"/>
      </w:divBdr>
    </w:div>
    <w:div w:id="1532917392">
      <w:bodyDiv w:val="1"/>
      <w:marLeft w:val="0"/>
      <w:marRight w:val="0"/>
      <w:marTop w:val="0"/>
      <w:marBottom w:val="0"/>
      <w:divBdr>
        <w:top w:val="none" w:sz="0" w:space="0" w:color="auto"/>
        <w:left w:val="none" w:sz="0" w:space="0" w:color="auto"/>
        <w:bottom w:val="none" w:sz="0" w:space="0" w:color="auto"/>
        <w:right w:val="none" w:sz="0" w:space="0" w:color="auto"/>
      </w:divBdr>
      <w:divsChild>
        <w:div w:id="25720574">
          <w:marLeft w:val="0"/>
          <w:marRight w:val="0"/>
          <w:marTop w:val="0"/>
          <w:marBottom w:val="0"/>
          <w:divBdr>
            <w:top w:val="none" w:sz="0" w:space="0" w:color="auto"/>
            <w:left w:val="none" w:sz="0" w:space="0" w:color="auto"/>
            <w:bottom w:val="none" w:sz="0" w:space="0" w:color="auto"/>
            <w:right w:val="none" w:sz="0" w:space="0" w:color="auto"/>
          </w:divBdr>
        </w:div>
        <w:div w:id="270280132">
          <w:marLeft w:val="0"/>
          <w:marRight w:val="0"/>
          <w:marTop w:val="0"/>
          <w:marBottom w:val="0"/>
          <w:divBdr>
            <w:top w:val="none" w:sz="0" w:space="0" w:color="auto"/>
            <w:left w:val="none" w:sz="0" w:space="0" w:color="auto"/>
            <w:bottom w:val="none" w:sz="0" w:space="0" w:color="auto"/>
            <w:right w:val="none" w:sz="0" w:space="0" w:color="auto"/>
          </w:divBdr>
        </w:div>
        <w:div w:id="401801271">
          <w:marLeft w:val="0"/>
          <w:marRight w:val="0"/>
          <w:marTop w:val="0"/>
          <w:marBottom w:val="0"/>
          <w:divBdr>
            <w:top w:val="none" w:sz="0" w:space="0" w:color="auto"/>
            <w:left w:val="none" w:sz="0" w:space="0" w:color="auto"/>
            <w:bottom w:val="none" w:sz="0" w:space="0" w:color="auto"/>
            <w:right w:val="none" w:sz="0" w:space="0" w:color="auto"/>
          </w:divBdr>
        </w:div>
        <w:div w:id="403723916">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634795014">
          <w:marLeft w:val="0"/>
          <w:marRight w:val="0"/>
          <w:marTop w:val="0"/>
          <w:marBottom w:val="0"/>
          <w:divBdr>
            <w:top w:val="none" w:sz="0" w:space="0" w:color="auto"/>
            <w:left w:val="none" w:sz="0" w:space="0" w:color="auto"/>
            <w:bottom w:val="none" w:sz="0" w:space="0" w:color="auto"/>
            <w:right w:val="none" w:sz="0" w:space="0" w:color="auto"/>
          </w:divBdr>
        </w:div>
        <w:div w:id="887227900">
          <w:marLeft w:val="0"/>
          <w:marRight w:val="0"/>
          <w:marTop w:val="0"/>
          <w:marBottom w:val="0"/>
          <w:divBdr>
            <w:top w:val="none" w:sz="0" w:space="0" w:color="auto"/>
            <w:left w:val="none" w:sz="0" w:space="0" w:color="auto"/>
            <w:bottom w:val="none" w:sz="0" w:space="0" w:color="auto"/>
            <w:right w:val="none" w:sz="0" w:space="0" w:color="auto"/>
          </w:divBdr>
        </w:div>
        <w:div w:id="912203501">
          <w:marLeft w:val="0"/>
          <w:marRight w:val="0"/>
          <w:marTop w:val="0"/>
          <w:marBottom w:val="0"/>
          <w:divBdr>
            <w:top w:val="none" w:sz="0" w:space="0" w:color="auto"/>
            <w:left w:val="none" w:sz="0" w:space="0" w:color="auto"/>
            <w:bottom w:val="none" w:sz="0" w:space="0" w:color="auto"/>
            <w:right w:val="none" w:sz="0" w:space="0" w:color="auto"/>
          </w:divBdr>
        </w:div>
        <w:div w:id="923609841">
          <w:marLeft w:val="0"/>
          <w:marRight w:val="0"/>
          <w:marTop w:val="0"/>
          <w:marBottom w:val="0"/>
          <w:divBdr>
            <w:top w:val="none" w:sz="0" w:space="0" w:color="auto"/>
            <w:left w:val="none" w:sz="0" w:space="0" w:color="auto"/>
            <w:bottom w:val="none" w:sz="0" w:space="0" w:color="auto"/>
            <w:right w:val="none" w:sz="0" w:space="0" w:color="auto"/>
          </w:divBdr>
        </w:div>
        <w:div w:id="936209650">
          <w:marLeft w:val="0"/>
          <w:marRight w:val="0"/>
          <w:marTop w:val="0"/>
          <w:marBottom w:val="0"/>
          <w:divBdr>
            <w:top w:val="none" w:sz="0" w:space="0" w:color="auto"/>
            <w:left w:val="none" w:sz="0" w:space="0" w:color="auto"/>
            <w:bottom w:val="none" w:sz="0" w:space="0" w:color="auto"/>
            <w:right w:val="none" w:sz="0" w:space="0" w:color="auto"/>
          </w:divBdr>
        </w:div>
        <w:div w:id="969432943">
          <w:marLeft w:val="0"/>
          <w:marRight w:val="0"/>
          <w:marTop w:val="0"/>
          <w:marBottom w:val="0"/>
          <w:divBdr>
            <w:top w:val="none" w:sz="0" w:space="0" w:color="auto"/>
            <w:left w:val="none" w:sz="0" w:space="0" w:color="auto"/>
            <w:bottom w:val="none" w:sz="0" w:space="0" w:color="auto"/>
            <w:right w:val="none" w:sz="0" w:space="0" w:color="auto"/>
          </w:divBdr>
        </w:div>
        <w:div w:id="979458913">
          <w:marLeft w:val="0"/>
          <w:marRight w:val="0"/>
          <w:marTop w:val="0"/>
          <w:marBottom w:val="0"/>
          <w:divBdr>
            <w:top w:val="none" w:sz="0" w:space="0" w:color="auto"/>
            <w:left w:val="none" w:sz="0" w:space="0" w:color="auto"/>
            <w:bottom w:val="none" w:sz="0" w:space="0" w:color="auto"/>
            <w:right w:val="none" w:sz="0" w:space="0" w:color="auto"/>
          </w:divBdr>
        </w:div>
        <w:div w:id="1146436927">
          <w:marLeft w:val="0"/>
          <w:marRight w:val="0"/>
          <w:marTop w:val="0"/>
          <w:marBottom w:val="0"/>
          <w:divBdr>
            <w:top w:val="none" w:sz="0" w:space="0" w:color="auto"/>
            <w:left w:val="none" w:sz="0" w:space="0" w:color="auto"/>
            <w:bottom w:val="none" w:sz="0" w:space="0" w:color="auto"/>
            <w:right w:val="none" w:sz="0" w:space="0" w:color="auto"/>
          </w:divBdr>
        </w:div>
        <w:div w:id="1306937497">
          <w:marLeft w:val="0"/>
          <w:marRight w:val="0"/>
          <w:marTop w:val="0"/>
          <w:marBottom w:val="0"/>
          <w:divBdr>
            <w:top w:val="none" w:sz="0" w:space="0" w:color="auto"/>
            <w:left w:val="none" w:sz="0" w:space="0" w:color="auto"/>
            <w:bottom w:val="none" w:sz="0" w:space="0" w:color="auto"/>
            <w:right w:val="none" w:sz="0" w:space="0" w:color="auto"/>
          </w:divBdr>
        </w:div>
        <w:div w:id="1392079196">
          <w:marLeft w:val="0"/>
          <w:marRight w:val="0"/>
          <w:marTop w:val="0"/>
          <w:marBottom w:val="0"/>
          <w:divBdr>
            <w:top w:val="none" w:sz="0" w:space="0" w:color="auto"/>
            <w:left w:val="none" w:sz="0" w:space="0" w:color="auto"/>
            <w:bottom w:val="none" w:sz="0" w:space="0" w:color="auto"/>
            <w:right w:val="none" w:sz="0" w:space="0" w:color="auto"/>
          </w:divBdr>
        </w:div>
        <w:div w:id="1664553384">
          <w:marLeft w:val="0"/>
          <w:marRight w:val="0"/>
          <w:marTop w:val="0"/>
          <w:marBottom w:val="0"/>
          <w:divBdr>
            <w:top w:val="none" w:sz="0" w:space="0" w:color="auto"/>
            <w:left w:val="none" w:sz="0" w:space="0" w:color="auto"/>
            <w:bottom w:val="none" w:sz="0" w:space="0" w:color="auto"/>
            <w:right w:val="none" w:sz="0" w:space="0" w:color="auto"/>
          </w:divBdr>
        </w:div>
        <w:div w:id="1669823177">
          <w:marLeft w:val="0"/>
          <w:marRight w:val="0"/>
          <w:marTop w:val="0"/>
          <w:marBottom w:val="0"/>
          <w:divBdr>
            <w:top w:val="none" w:sz="0" w:space="0" w:color="auto"/>
            <w:left w:val="none" w:sz="0" w:space="0" w:color="auto"/>
            <w:bottom w:val="none" w:sz="0" w:space="0" w:color="auto"/>
            <w:right w:val="none" w:sz="0" w:space="0" w:color="auto"/>
          </w:divBdr>
        </w:div>
        <w:div w:id="1866358635">
          <w:marLeft w:val="0"/>
          <w:marRight w:val="0"/>
          <w:marTop w:val="0"/>
          <w:marBottom w:val="0"/>
          <w:divBdr>
            <w:top w:val="none" w:sz="0" w:space="0" w:color="auto"/>
            <w:left w:val="none" w:sz="0" w:space="0" w:color="auto"/>
            <w:bottom w:val="none" w:sz="0" w:space="0" w:color="auto"/>
            <w:right w:val="none" w:sz="0" w:space="0" w:color="auto"/>
          </w:divBdr>
        </w:div>
        <w:div w:id="1906262477">
          <w:marLeft w:val="0"/>
          <w:marRight w:val="0"/>
          <w:marTop w:val="0"/>
          <w:marBottom w:val="0"/>
          <w:divBdr>
            <w:top w:val="none" w:sz="0" w:space="0" w:color="auto"/>
            <w:left w:val="none" w:sz="0" w:space="0" w:color="auto"/>
            <w:bottom w:val="none" w:sz="0" w:space="0" w:color="auto"/>
            <w:right w:val="none" w:sz="0" w:space="0" w:color="auto"/>
          </w:divBdr>
        </w:div>
        <w:div w:id="1938978375">
          <w:marLeft w:val="0"/>
          <w:marRight w:val="0"/>
          <w:marTop w:val="0"/>
          <w:marBottom w:val="0"/>
          <w:divBdr>
            <w:top w:val="none" w:sz="0" w:space="0" w:color="auto"/>
            <w:left w:val="none" w:sz="0" w:space="0" w:color="auto"/>
            <w:bottom w:val="none" w:sz="0" w:space="0" w:color="auto"/>
            <w:right w:val="none" w:sz="0" w:space="0" w:color="auto"/>
          </w:divBdr>
        </w:div>
        <w:div w:id="1940213564">
          <w:marLeft w:val="0"/>
          <w:marRight w:val="0"/>
          <w:marTop w:val="0"/>
          <w:marBottom w:val="0"/>
          <w:divBdr>
            <w:top w:val="none" w:sz="0" w:space="0" w:color="auto"/>
            <w:left w:val="none" w:sz="0" w:space="0" w:color="auto"/>
            <w:bottom w:val="none" w:sz="0" w:space="0" w:color="auto"/>
            <w:right w:val="none" w:sz="0" w:space="0" w:color="auto"/>
          </w:divBdr>
        </w:div>
        <w:div w:id="2036468160">
          <w:marLeft w:val="0"/>
          <w:marRight w:val="0"/>
          <w:marTop w:val="0"/>
          <w:marBottom w:val="0"/>
          <w:divBdr>
            <w:top w:val="none" w:sz="0" w:space="0" w:color="auto"/>
            <w:left w:val="none" w:sz="0" w:space="0" w:color="auto"/>
            <w:bottom w:val="none" w:sz="0" w:space="0" w:color="auto"/>
            <w:right w:val="none" w:sz="0" w:space="0" w:color="auto"/>
          </w:divBdr>
        </w:div>
      </w:divsChild>
    </w:div>
    <w:div w:id="1538009093">
      <w:bodyDiv w:val="1"/>
      <w:marLeft w:val="0"/>
      <w:marRight w:val="0"/>
      <w:marTop w:val="0"/>
      <w:marBottom w:val="0"/>
      <w:divBdr>
        <w:top w:val="none" w:sz="0" w:space="0" w:color="auto"/>
        <w:left w:val="none" w:sz="0" w:space="0" w:color="auto"/>
        <w:bottom w:val="none" w:sz="0" w:space="0" w:color="auto"/>
        <w:right w:val="none" w:sz="0" w:space="0" w:color="auto"/>
      </w:divBdr>
    </w:div>
    <w:div w:id="1542282563">
      <w:bodyDiv w:val="1"/>
      <w:marLeft w:val="0"/>
      <w:marRight w:val="0"/>
      <w:marTop w:val="0"/>
      <w:marBottom w:val="0"/>
      <w:divBdr>
        <w:top w:val="none" w:sz="0" w:space="0" w:color="auto"/>
        <w:left w:val="none" w:sz="0" w:space="0" w:color="auto"/>
        <w:bottom w:val="none" w:sz="0" w:space="0" w:color="auto"/>
        <w:right w:val="none" w:sz="0" w:space="0" w:color="auto"/>
      </w:divBdr>
    </w:div>
    <w:div w:id="1542327221">
      <w:bodyDiv w:val="1"/>
      <w:marLeft w:val="0"/>
      <w:marRight w:val="0"/>
      <w:marTop w:val="0"/>
      <w:marBottom w:val="0"/>
      <w:divBdr>
        <w:top w:val="none" w:sz="0" w:space="0" w:color="auto"/>
        <w:left w:val="none" w:sz="0" w:space="0" w:color="auto"/>
        <w:bottom w:val="none" w:sz="0" w:space="0" w:color="auto"/>
        <w:right w:val="none" w:sz="0" w:space="0" w:color="auto"/>
      </w:divBdr>
    </w:div>
    <w:div w:id="1562787093">
      <w:bodyDiv w:val="1"/>
      <w:marLeft w:val="0"/>
      <w:marRight w:val="0"/>
      <w:marTop w:val="0"/>
      <w:marBottom w:val="0"/>
      <w:divBdr>
        <w:top w:val="none" w:sz="0" w:space="0" w:color="auto"/>
        <w:left w:val="none" w:sz="0" w:space="0" w:color="auto"/>
        <w:bottom w:val="none" w:sz="0" w:space="0" w:color="auto"/>
        <w:right w:val="none" w:sz="0" w:space="0" w:color="auto"/>
      </w:divBdr>
    </w:div>
    <w:div w:id="1564441975">
      <w:bodyDiv w:val="1"/>
      <w:marLeft w:val="0"/>
      <w:marRight w:val="0"/>
      <w:marTop w:val="0"/>
      <w:marBottom w:val="0"/>
      <w:divBdr>
        <w:top w:val="none" w:sz="0" w:space="0" w:color="auto"/>
        <w:left w:val="none" w:sz="0" w:space="0" w:color="auto"/>
        <w:bottom w:val="none" w:sz="0" w:space="0" w:color="auto"/>
        <w:right w:val="none" w:sz="0" w:space="0" w:color="auto"/>
      </w:divBdr>
    </w:div>
    <w:div w:id="1568421448">
      <w:bodyDiv w:val="1"/>
      <w:marLeft w:val="0"/>
      <w:marRight w:val="0"/>
      <w:marTop w:val="0"/>
      <w:marBottom w:val="0"/>
      <w:divBdr>
        <w:top w:val="none" w:sz="0" w:space="0" w:color="auto"/>
        <w:left w:val="none" w:sz="0" w:space="0" w:color="auto"/>
        <w:bottom w:val="none" w:sz="0" w:space="0" w:color="auto"/>
        <w:right w:val="none" w:sz="0" w:space="0" w:color="auto"/>
      </w:divBdr>
    </w:div>
    <w:div w:id="1578705192">
      <w:bodyDiv w:val="1"/>
      <w:marLeft w:val="0"/>
      <w:marRight w:val="0"/>
      <w:marTop w:val="0"/>
      <w:marBottom w:val="0"/>
      <w:divBdr>
        <w:top w:val="none" w:sz="0" w:space="0" w:color="auto"/>
        <w:left w:val="none" w:sz="0" w:space="0" w:color="auto"/>
        <w:bottom w:val="none" w:sz="0" w:space="0" w:color="auto"/>
        <w:right w:val="none" w:sz="0" w:space="0" w:color="auto"/>
      </w:divBdr>
    </w:div>
    <w:div w:id="1578905433">
      <w:bodyDiv w:val="1"/>
      <w:marLeft w:val="0"/>
      <w:marRight w:val="0"/>
      <w:marTop w:val="0"/>
      <w:marBottom w:val="0"/>
      <w:divBdr>
        <w:top w:val="none" w:sz="0" w:space="0" w:color="auto"/>
        <w:left w:val="none" w:sz="0" w:space="0" w:color="auto"/>
        <w:bottom w:val="none" w:sz="0" w:space="0" w:color="auto"/>
        <w:right w:val="none" w:sz="0" w:space="0" w:color="auto"/>
      </w:divBdr>
      <w:divsChild>
        <w:div w:id="79134013">
          <w:marLeft w:val="0"/>
          <w:marRight w:val="0"/>
          <w:marTop w:val="0"/>
          <w:marBottom w:val="0"/>
          <w:divBdr>
            <w:top w:val="none" w:sz="0" w:space="0" w:color="auto"/>
            <w:left w:val="none" w:sz="0" w:space="0" w:color="auto"/>
            <w:bottom w:val="none" w:sz="0" w:space="0" w:color="auto"/>
            <w:right w:val="none" w:sz="0" w:space="0" w:color="auto"/>
          </w:divBdr>
        </w:div>
        <w:div w:id="104540123">
          <w:marLeft w:val="0"/>
          <w:marRight w:val="0"/>
          <w:marTop w:val="0"/>
          <w:marBottom w:val="0"/>
          <w:divBdr>
            <w:top w:val="none" w:sz="0" w:space="0" w:color="auto"/>
            <w:left w:val="none" w:sz="0" w:space="0" w:color="auto"/>
            <w:bottom w:val="none" w:sz="0" w:space="0" w:color="auto"/>
            <w:right w:val="none" w:sz="0" w:space="0" w:color="auto"/>
          </w:divBdr>
        </w:div>
        <w:div w:id="134373027">
          <w:marLeft w:val="0"/>
          <w:marRight w:val="0"/>
          <w:marTop w:val="0"/>
          <w:marBottom w:val="0"/>
          <w:divBdr>
            <w:top w:val="none" w:sz="0" w:space="0" w:color="auto"/>
            <w:left w:val="none" w:sz="0" w:space="0" w:color="auto"/>
            <w:bottom w:val="none" w:sz="0" w:space="0" w:color="auto"/>
            <w:right w:val="none" w:sz="0" w:space="0" w:color="auto"/>
          </w:divBdr>
        </w:div>
        <w:div w:id="203718159">
          <w:marLeft w:val="0"/>
          <w:marRight w:val="0"/>
          <w:marTop w:val="0"/>
          <w:marBottom w:val="0"/>
          <w:divBdr>
            <w:top w:val="none" w:sz="0" w:space="0" w:color="auto"/>
            <w:left w:val="none" w:sz="0" w:space="0" w:color="auto"/>
            <w:bottom w:val="none" w:sz="0" w:space="0" w:color="auto"/>
            <w:right w:val="none" w:sz="0" w:space="0" w:color="auto"/>
          </w:divBdr>
        </w:div>
        <w:div w:id="298995050">
          <w:marLeft w:val="0"/>
          <w:marRight w:val="0"/>
          <w:marTop w:val="0"/>
          <w:marBottom w:val="0"/>
          <w:divBdr>
            <w:top w:val="none" w:sz="0" w:space="0" w:color="auto"/>
            <w:left w:val="none" w:sz="0" w:space="0" w:color="auto"/>
            <w:bottom w:val="none" w:sz="0" w:space="0" w:color="auto"/>
            <w:right w:val="none" w:sz="0" w:space="0" w:color="auto"/>
          </w:divBdr>
        </w:div>
        <w:div w:id="399712495">
          <w:marLeft w:val="0"/>
          <w:marRight w:val="0"/>
          <w:marTop w:val="0"/>
          <w:marBottom w:val="0"/>
          <w:divBdr>
            <w:top w:val="none" w:sz="0" w:space="0" w:color="auto"/>
            <w:left w:val="none" w:sz="0" w:space="0" w:color="auto"/>
            <w:bottom w:val="none" w:sz="0" w:space="0" w:color="auto"/>
            <w:right w:val="none" w:sz="0" w:space="0" w:color="auto"/>
          </w:divBdr>
        </w:div>
        <w:div w:id="582370844">
          <w:marLeft w:val="0"/>
          <w:marRight w:val="0"/>
          <w:marTop w:val="0"/>
          <w:marBottom w:val="0"/>
          <w:divBdr>
            <w:top w:val="none" w:sz="0" w:space="0" w:color="auto"/>
            <w:left w:val="none" w:sz="0" w:space="0" w:color="auto"/>
            <w:bottom w:val="none" w:sz="0" w:space="0" w:color="auto"/>
            <w:right w:val="none" w:sz="0" w:space="0" w:color="auto"/>
          </w:divBdr>
        </w:div>
        <w:div w:id="602491330">
          <w:marLeft w:val="0"/>
          <w:marRight w:val="0"/>
          <w:marTop w:val="0"/>
          <w:marBottom w:val="0"/>
          <w:divBdr>
            <w:top w:val="none" w:sz="0" w:space="0" w:color="auto"/>
            <w:left w:val="none" w:sz="0" w:space="0" w:color="auto"/>
            <w:bottom w:val="none" w:sz="0" w:space="0" w:color="auto"/>
            <w:right w:val="none" w:sz="0" w:space="0" w:color="auto"/>
          </w:divBdr>
        </w:div>
        <w:div w:id="685979015">
          <w:marLeft w:val="0"/>
          <w:marRight w:val="0"/>
          <w:marTop w:val="0"/>
          <w:marBottom w:val="0"/>
          <w:divBdr>
            <w:top w:val="none" w:sz="0" w:space="0" w:color="auto"/>
            <w:left w:val="none" w:sz="0" w:space="0" w:color="auto"/>
            <w:bottom w:val="none" w:sz="0" w:space="0" w:color="auto"/>
            <w:right w:val="none" w:sz="0" w:space="0" w:color="auto"/>
          </w:divBdr>
        </w:div>
        <w:div w:id="697972224">
          <w:marLeft w:val="0"/>
          <w:marRight w:val="0"/>
          <w:marTop w:val="0"/>
          <w:marBottom w:val="0"/>
          <w:divBdr>
            <w:top w:val="none" w:sz="0" w:space="0" w:color="auto"/>
            <w:left w:val="none" w:sz="0" w:space="0" w:color="auto"/>
            <w:bottom w:val="none" w:sz="0" w:space="0" w:color="auto"/>
            <w:right w:val="none" w:sz="0" w:space="0" w:color="auto"/>
          </w:divBdr>
        </w:div>
        <w:div w:id="771556078">
          <w:marLeft w:val="0"/>
          <w:marRight w:val="0"/>
          <w:marTop w:val="0"/>
          <w:marBottom w:val="0"/>
          <w:divBdr>
            <w:top w:val="none" w:sz="0" w:space="0" w:color="auto"/>
            <w:left w:val="none" w:sz="0" w:space="0" w:color="auto"/>
            <w:bottom w:val="none" w:sz="0" w:space="0" w:color="auto"/>
            <w:right w:val="none" w:sz="0" w:space="0" w:color="auto"/>
          </w:divBdr>
        </w:div>
        <w:div w:id="783615891">
          <w:marLeft w:val="0"/>
          <w:marRight w:val="0"/>
          <w:marTop w:val="0"/>
          <w:marBottom w:val="0"/>
          <w:divBdr>
            <w:top w:val="none" w:sz="0" w:space="0" w:color="auto"/>
            <w:left w:val="none" w:sz="0" w:space="0" w:color="auto"/>
            <w:bottom w:val="none" w:sz="0" w:space="0" w:color="auto"/>
            <w:right w:val="none" w:sz="0" w:space="0" w:color="auto"/>
          </w:divBdr>
        </w:div>
        <w:div w:id="1052729281">
          <w:marLeft w:val="0"/>
          <w:marRight w:val="0"/>
          <w:marTop w:val="0"/>
          <w:marBottom w:val="0"/>
          <w:divBdr>
            <w:top w:val="none" w:sz="0" w:space="0" w:color="auto"/>
            <w:left w:val="none" w:sz="0" w:space="0" w:color="auto"/>
            <w:bottom w:val="none" w:sz="0" w:space="0" w:color="auto"/>
            <w:right w:val="none" w:sz="0" w:space="0" w:color="auto"/>
          </w:divBdr>
        </w:div>
        <w:div w:id="1137331946">
          <w:marLeft w:val="0"/>
          <w:marRight w:val="0"/>
          <w:marTop w:val="0"/>
          <w:marBottom w:val="0"/>
          <w:divBdr>
            <w:top w:val="none" w:sz="0" w:space="0" w:color="auto"/>
            <w:left w:val="none" w:sz="0" w:space="0" w:color="auto"/>
            <w:bottom w:val="none" w:sz="0" w:space="0" w:color="auto"/>
            <w:right w:val="none" w:sz="0" w:space="0" w:color="auto"/>
          </w:divBdr>
        </w:div>
        <w:div w:id="1147893523">
          <w:marLeft w:val="0"/>
          <w:marRight w:val="0"/>
          <w:marTop w:val="0"/>
          <w:marBottom w:val="0"/>
          <w:divBdr>
            <w:top w:val="none" w:sz="0" w:space="0" w:color="auto"/>
            <w:left w:val="none" w:sz="0" w:space="0" w:color="auto"/>
            <w:bottom w:val="none" w:sz="0" w:space="0" w:color="auto"/>
            <w:right w:val="none" w:sz="0" w:space="0" w:color="auto"/>
          </w:divBdr>
        </w:div>
        <w:div w:id="1231692681">
          <w:marLeft w:val="0"/>
          <w:marRight w:val="0"/>
          <w:marTop w:val="0"/>
          <w:marBottom w:val="0"/>
          <w:divBdr>
            <w:top w:val="none" w:sz="0" w:space="0" w:color="auto"/>
            <w:left w:val="none" w:sz="0" w:space="0" w:color="auto"/>
            <w:bottom w:val="none" w:sz="0" w:space="0" w:color="auto"/>
            <w:right w:val="none" w:sz="0" w:space="0" w:color="auto"/>
          </w:divBdr>
        </w:div>
        <w:div w:id="1411737514">
          <w:marLeft w:val="0"/>
          <w:marRight w:val="0"/>
          <w:marTop w:val="0"/>
          <w:marBottom w:val="0"/>
          <w:divBdr>
            <w:top w:val="none" w:sz="0" w:space="0" w:color="auto"/>
            <w:left w:val="none" w:sz="0" w:space="0" w:color="auto"/>
            <w:bottom w:val="none" w:sz="0" w:space="0" w:color="auto"/>
            <w:right w:val="none" w:sz="0" w:space="0" w:color="auto"/>
          </w:divBdr>
        </w:div>
        <w:div w:id="1528255410">
          <w:marLeft w:val="0"/>
          <w:marRight w:val="0"/>
          <w:marTop w:val="0"/>
          <w:marBottom w:val="0"/>
          <w:divBdr>
            <w:top w:val="none" w:sz="0" w:space="0" w:color="auto"/>
            <w:left w:val="none" w:sz="0" w:space="0" w:color="auto"/>
            <w:bottom w:val="none" w:sz="0" w:space="0" w:color="auto"/>
            <w:right w:val="none" w:sz="0" w:space="0" w:color="auto"/>
          </w:divBdr>
        </w:div>
        <w:div w:id="1789927712">
          <w:marLeft w:val="0"/>
          <w:marRight w:val="0"/>
          <w:marTop w:val="0"/>
          <w:marBottom w:val="0"/>
          <w:divBdr>
            <w:top w:val="none" w:sz="0" w:space="0" w:color="auto"/>
            <w:left w:val="none" w:sz="0" w:space="0" w:color="auto"/>
            <w:bottom w:val="none" w:sz="0" w:space="0" w:color="auto"/>
            <w:right w:val="none" w:sz="0" w:space="0" w:color="auto"/>
          </w:divBdr>
        </w:div>
        <w:div w:id="1853641606">
          <w:marLeft w:val="0"/>
          <w:marRight w:val="0"/>
          <w:marTop w:val="0"/>
          <w:marBottom w:val="0"/>
          <w:divBdr>
            <w:top w:val="none" w:sz="0" w:space="0" w:color="auto"/>
            <w:left w:val="none" w:sz="0" w:space="0" w:color="auto"/>
            <w:bottom w:val="none" w:sz="0" w:space="0" w:color="auto"/>
            <w:right w:val="none" w:sz="0" w:space="0" w:color="auto"/>
          </w:divBdr>
        </w:div>
        <w:div w:id="2058313172">
          <w:marLeft w:val="0"/>
          <w:marRight w:val="0"/>
          <w:marTop w:val="0"/>
          <w:marBottom w:val="0"/>
          <w:divBdr>
            <w:top w:val="none" w:sz="0" w:space="0" w:color="auto"/>
            <w:left w:val="none" w:sz="0" w:space="0" w:color="auto"/>
            <w:bottom w:val="none" w:sz="0" w:space="0" w:color="auto"/>
            <w:right w:val="none" w:sz="0" w:space="0" w:color="auto"/>
          </w:divBdr>
        </w:div>
        <w:div w:id="2124304482">
          <w:marLeft w:val="0"/>
          <w:marRight w:val="0"/>
          <w:marTop w:val="0"/>
          <w:marBottom w:val="0"/>
          <w:divBdr>
            <w:top w:val="none" w:sz="0" w:space="0" w:color="auto"/>
            <w:left w:val="none" w:sz="0" w:space="0" w:color="auto"/>
            <w:bottom w:val="none" w:sz="0" w:space="0" w:color="auto"/>
            <w:right w:val="none" w:sz="0" w:space="0" w:color="auto"/>
          </w:divBdr>
        </w:div>
      </w:divsChild>
    </w:div>
    <w:div w:id="1579244922">
      <w:bodyDiv w:val="1"/>
      <w:marLeft w:val="0"/>
      <w:marRight w:val="0"/>
      <w:marTop w:val="0"/>
      <w:marBottom w:val="0"/>
      <w:divBdr>
        <w:top w:val="none" w:sz="0" w:space="0" w:color="auto"/>
        <w:left w:val="none" w:sz="0" w:space="0" w:color="auto"/>
        <w:bottom w:val="none" w:sz="0" w:space="0" w:color="auto"/>
        <w:right w:val="none" w:sz="0" w:space="0" w:color="auto"/>
      </w:divBdr>
    </w:div>
    <w:div w:id="1582594835">
      <w:bodyDiv w:val="1"/>
      <w:marLeft w:val="0"/>
      <w:marRight w:val="0"/>
      <w:marTop w:val="0"/>
      <w:marBottom w:val="0"/>
      <w:divBdr>
        <w:top w:val="none" w:sz="0" w:space="0" w:color="auto"/>
        <w:left w:val="none" w:sz="0" w:space="0" w:color="auto"/>
        <w:bottom w:val="none" w:sz="0" w:space="0" w:color="auto"/>
        <w:right w:val="none" w:sz="0" w:space="0" w:color="auto"/>
      </w:divBdr>
      <w:divsChild>
        <w:div w:id="72355299">
          <w:marLeft w:val="0"/>
          <w:marRight w:val="0"/>
          <w:marTop w:val="0"/>
          <w:marBottom w:val="0"/>
          <w:divBdr>
            <w:top w:val="none" w:sz="0" w:space="0" w:color="auto"/>
            <w:left w:val="none" w:sz="0" w:space="0" w:color="auto"/>
            <w:bottom w:val="none" w:sz="0" w:space="0" w:color="auto"/>
            <w:right w:val="none" w:sz="0" w:space="0" w:color="auto"/>
          </w:divBdr>
        </w:div>
        <w:div w:id="252712702">
          <w:marLeft w:val="0"/>
          <w:marRight w:val="0"/>
          <w:marTop w:val="0"/>
          <w:marBottom w:val="0"/>
          <w:divBdr>
            <w:top w:val="none" w:sz="0" w:space="0" w:color="auto"/>
            <w:left w:val="none" w:sz="0" w:space="0" w:color="auto"/>
            <w:bottom w:val="none" w:sz="0" w:space="0" w:color="auto"/>
            <w:right w:val="none" w:sz="0" w:space="0" w:color="auto"/>
          </w:divBdr>
        </w:div>
        <w:div w:id="256448655">
          <w:marLeft w:val="0"/>
          <w:marRight w:val="0"/>
          <w:marTop w:val="0"/>
          <w:marBottom w:val="0"/>
          <w:divBdr>
            <w:top w:val="none" w:sz="0" w:space="0" w:color="auto"/>
            <w:left w:val="none" w:sz="0" w:space="0" w:color="auto"/>
            <w:bottom w:val="none" w:sz="0" w:space="0" w:color="auto"/>
            <w:right w:val="none" w:sz="0" w:space="0" w:color="auto"/>
          </w:divBdr>
        </w:div>
        <w:div w:id="438069427">
          <w:marLeft w:val="0"/>
          <w:marRight w:val="0"/>
          <w:marTop w:val="0"/>
          <w:marBottom w:val="0"/>
          <w:divBdr>
            <w:top w:val="none" w:sz="0" w:space="0" w:color="auto"/>
            <w:left w:val="none" w:sz="0" w:space="0" w:color="auto"/>
            <w:bottom w:val="none" w:sz="0" w:space="0" w:color="auto"/>
            <w:right w:val="none" w:sz="0" w:space="0" w:color="auto"/>
          </w:divBdr>
        </w:div>
        <w:div w:id="467088704">
          <w:marLeft w:val="0"/>
          <w:marRight w:val="0"/>
          <w:marTop w:val="0"/>
          <w:marBottom w:val="0"/>
          <w:divBdr>
            <w:top w:val="none" w:sz="0" w:space="0" w:color="auto"/>
            <w:left w:val="none" w:sz="0" w:space="0" w:color="auto"/>
            <w:bottom w:val="none" w:sz="0" w:space="0" w:color="auto"/>
            <w:right w:val="none" w:sz="0" w:space="0" w:color="auto"/>
          </w:divBdr>
        </w:div>
        <w:div w:id="693195504">
          <w:marLeft w:val="0"/>
          <w:marRight w:val="0"/>
          <w:marTop w:val="0"/>
          <w:marBottom w:val="0"/>
          <w:divBdr>
            <w:top w:val="none" w:sz="0" w:space="0" w:color="auto"/>
            <w:left w:val="none" w:sz="0" w:space="0" w:color="auto"/>
            <w:bottom w:val="none" w:sz="0" w:space="0" w:color="auto"/>
            <w:right w:val="none" w:sz="0" w:space="0" w:color="auto"/>
          </w:divBdr>
        </w:div>
        <w:div w:id="719093154">
          <w:marLeft w:val="0"/>
          <w:marRight w:val="0"/>
          <w:marTop w:val="0"/>
          <w:marBottom w:val="0"/>
          <w:divBdr>
            <w:top w:val="none" w:sz="0" w:space="0" w:color="auto"/>
            <w:left w:val="none" w:sz="0" w:space="0" w:color="auto"/>
            <w:bottom w:val="none" w:sz="0" w:space="0" w:color="auto"/>
            <w:right w:val="none" w:sz="0" w:space="0" w:color="auto"/>
          </w:divBdr>
        </w:div>
        <w:div w:id="819928126">
          <w:marLeft w:val="0"/>
          <w:marRight w:val="0"/>
          <w:marTop w:val="0"/>
          <w:marBottom w:val="0"/>
          <w:divBdr>
            <w:top w:val="none" w:sz="0" w:space="0" w:color="auto"/>
            <w:left w:val="none" w:sz="0" w:space="0" w:color="auto"/>
            <w:bottom w:val="none" w:sz="0" w:space="0" w:color="auto"/>
            <w:right w:val="none" w:sz="0" w:space="0" w:color="auto"/>
          </w:divBdr>
        </w:div>
        <w:div w:id="850727110">
          <w:marLeft w:val="0"/>
          <w:marRight w:val="0"/>
          <w:marTop w:val="0"/>
          <w:marBottom w:val="0"/>
          <w:divBdr>
            <w:top w:val="none" w:sz="0" w:space="0" w:color="auto"/>
            <w:left w:val="none" w:sz="0" w:space="0" w:color="auto"/>
            <w:bottom w:val="none" w:sz="0" w:space="0" w:color="auto"/>
            <w:right w:val="none" w:sz="0" w:space="0" w:color="auto"/>
          </w:divBdr>
        </w:div>
        <w:div w:id="937981000">
          <w:marLeft w:val="0"/>
          <w:marRight w:val="0"/>
          <w:marTop w:val="0"/>
          <w:marBottom w:val="0"/>
          <w:divBdr>
            <w:top w:val="none" w:sz="0" w:space="0" w:color="auto"/>
            <w:left w:val="none" w:sz="0" w:space="0" w:color="auto"/>
            <w:bottom w:val="none" w:sz="0" w:space="0" w:color="auto"/>
            <w:right w:val="none" w:sz="0" w:space="0" w:color="auto"/>
          </w:divBdr>
        </w:div>
        <w:div w:id="1053843819">
          <w:marLeft w:val="0"/>
          <w:marRight w:val="0"/>
          <w:marTop w:val="0"/>
          <w:marBottom w:val="0"/>
          <w:divBdr>
            <w:top w:val="none" w:sz="0" w:space="0" w:color="auto"/>
            <w:left w:val="none" w:sz="0" w:space="0" w:color="auto"/>
            <w:bottom w:val="none" w:sz="0" w:space="0" w:color="auto"/>
            <w:right w:val="none" w:sz="0" w:space="0" w:color="auto"/>
          </w:divBdr>
        </w:div>
        <w:div w:id="1093353703">
          <w:marLeft w:val="0"/>
          <w:marRight w:val="0"/>
          <w:marTop w:val="0"/>
          <w:marBottom w:val="0"/>
          <w:divBdr>
            <w:top w:val="none" w:sz="0" w:space="0" w:color="auto"/>
            <w:left w:val="none" w:sz="0" w:space="0" w:color="auto"/>
            <w:bottom w:val="none" w:sz="0" w:space="0" w:color="auto"/>
            <w:right w:val="none" w:sz="0" w:space="0" w:color="auto"/>
          </w:divBdr>
        </w:div>
        <w:div w:id="1119570554">
          <w:marLeft w:val="0"/>
          <w:marRight w:val="0"/>
          <w:marTop w:val="0"/>
          <w:marBottom w:val="0"/>
          <w:divBdr>
            <w:top w:val="none" w:sz="0" w:space="0" w:color="auto"/>
            <w:left w:val="none" w:sz="0" w:space="0" w:color="auto"/>
            <w:bottom w:val="none" w:sz="0" w:space="0" w:color="auto"/>
            <w:right w:val="none" w:sz="0" w:space="0" w:color="auto"/>
          </w:divBdr>
        </w:div>
        <w:div w:id="1315182051">
          <w:marLeft w:val="0"/>
          <w:marRight w:val="0"/>
          <w:marTop w:val="0"/>
          <w:marBottom w:val="0"/>
          <w:divBdr>
            <w:top w:val="none" w:sz="0" w:space="0" w:color="auto"/>
            <w:left w:val="none" w:sz="0" w:space="0" w:color="auto"/>
            <w:bottom w:val="none" w:sz="0" w:space="0" w:color="auto"/>
            <w:right w:val="none" w:sz="0" w:space="0" w:color="auto"/>
          </w:divBdr>
        </w:div>
        <w:div w:id="1424649029">
          <w:marLeft w:val="0"/>
          <w:marRight w:val="0"/>
          <w:marTop w:val="0"/>
          <w:marBottom w:val="0"/>
          <w:divBdr>
            <w:top w:val="none" w:sz="0" w:space="0" w:color="auto"/>
            <w:left w:val="none" w:sz="0" w:space="0" w:color="auto"/>
            <w:bottom w:val="none" w:sz="0" w:space="0" w:color="auto"/>
            <w:right w:val="none" w:sz="0" w:space="0" w:color="auto"/>
          </w:divBdr>
        </w:div>
        <w:div w:id="1493568202">
          <w:marLeft w:val="0"/>
          <w:marRight w:val="0"/>
          <w:marTop w:val="0"/>
          <w:marBottom w:val="0"/>
          <w:divBdr>
            <w:top w:val="none" w:sz="0" w:space="0" w:color="auto"/>
            <w:left w:val="none" w:sz="0" w:space="0" w:color="auto"/>
            <w:bottom w:val="none" w:sz="0" w:space="0" w:color="auto"/>
            <w:right w:val="none" w:sz="0" w:space="0" w:color="auto"/>
          </w:divBdr>
        </w:div>
        <w:div w:id="1607272424">
          <w:marLeft w:val="0"/>
          <w:marRight w:val="0"/>
          <w:marTop w:val="0"/>
          <w:marBottom w:val="0"/>
          <w:divBdr>
            <w:top w:val="none" w:sz="0" w:space="0" w:color="auto"/>
            <w:left w:val="none" w:sz="0" w:space="0" w:color="auto"/>
            <w:bottom w:val="none" w:sz="0" w:space="0" w:color="auto"/>
            <w:right w:val="none" w:sz="0" w:space="0" w:color="auto"/>
          </w:divBdr>
        </w:div>
        <w:div w:id="1639920971">
          <w:marLeft w:val="0"/>
          <w:marRight w:val="0"/>
          <w:marTop w:val="0"/>
          <w:marBottom w:val="0"/>
          <w:divBdr>
            <w:top w:val="none" w:sz="0" w:space="0" w:color="auto"/>
            <w:left w:val="none" w:sz="0" w:space="0" w:color="auto"/>
            <w:bottom w:val="none" w:sz="0" w:space="0" w:color="auto"/>
            <w:right w:val="none" w:sz="0" w:space="0" w:color="auto"/>
          </w:divBdr>
        </w:div>
        <w:div w:id="1679039691">
          <w:marLeft w:val="0"/>
          <w:marRight w:val="0"/>
          <w:marTop w:val="0"/>
          <w:marBottom w:val="0"/>
          <w:divBdr>
            <w:top w:val="none" w:sz="0" w:space="0" w:color="auto"/>
            <w:left w:val="none" w:sz="0" w:space="0" w:color="auto"/>
            <w:bottom w:val="none" w:sz="0" w:space="0" w:color="auto"/>
            <w:right w:val="none" w:sz="0" w:space="0" w:color="auto"/>
          </w:divBdr>
        </w:div>
        <w:div w:id="1771469730">
          <w:marLeft w:val="0"/>
          <w:marRight w:val="0"/>
          <w:marTop w:val="0"/>
          <w:marBottom w:val="0"/>
          <w:divBdr>
            <w:top w:val="none" w:sz="0" w:space="0" w:color="auto"/>
            <w:left w:val="none" w:sz="0" w:space="0" w:color="auto"/>
            <w:bottom w:val="none" w:sz="0" w:space="0" w:color="auto"/>
            <w:right w:val="none" w:sz="0" w:space="0" w:color="auto"/>
          </w:divBdr>
        </w:div>
        <w:div w:id="2044136780">
          <w:marLeft w:val="0"/>
          <w:marRight w:val="0"/>
          <w:marTop w:val="0"/>
          <w:marBottom w:val="0"/>
          <w:divBdr>
            <w:top w:val="none" w:sz="0" w:space="0" w:color="auto"/>
            <w:left w:val="none" w:sz="0" w:space="0" w:color="auto"/>
            <w:bottom w:val="none" w:sz="0" w:space="0" w:color="auto"/>
            <w:right w:val="none" w:sz="0" w:space="0" w:color="auto"/>
          </w:divBdr>
        </w:div>
        <w:div w:id="2140103555">
          <w:marLeft w:val="0"/>
          <w:marRight w:val="0"/>
          <w:marTop w:val="0"/>
          <w:marBottom w:val="0"/>
          <w:divBdr>
            <w:top w:val="none" w:sz="0" w:space="0" w:color="auto"/>
            <w:left w:val="none" w:sz="0" w:space="0" w:color="auto"/>
            <w:bottom w:val="none" w:sz="0" w:space="0" w:color="auto"/>
            <w:right w:val="none" w:sz="0" w:space="0" w:color="auto"/>
          </w:divBdr>
        </w:div>
      </w:divsChild>
    </w:div>
    <w:div w:id="1589076499">
      <w:bodyDiv w:val="1"/>
      <w:marLeft w:val="0"/>
      <w:marRight w:val="0"/>
      <w:marTop w:val="0"/>
      <w:marBottom w:val="0"/>
      <w:divBdr>
        <w:top w:val="none" w:sz="0" w:space="0" w:color="auto"/>
        <w:left w:val="none" w:sz="0" w:space="0" w:color="auto"/>
        <w:bottom w:val="none" w:sz="0" w:space="0" w:color="auto"/>
        <w:right w:val="none" w:sz="0" w:space="0" w:color="auto"/>
      </w:divBdr>
    </w:div>
    <w:div w:id="1589194321">
      <w:bodyDiv w:val="1"/>
      <w:marLeft w:val="0"/>
      <w:marRight w:val="0"/>
      <w:marTop w:val="0"/>
      <w:marBottom w:val="0"/>
      <w:divBdr>
        <w:top w:val="none" w:sz="0" w:space="0" w:color="auto"/>
        <w:left w:val="none" w:sz="0" w:space="0" w:color="auto"/>
        <w:bottom w:val="none" w:sz="0" w:space="0" w:color="auto"/>
        <w:right w:val="none" w:sz="0" w:space="0" w:color="auto"/>
      </w:divBdr>
    </w:div>
    <w:div w:id="1594436659">
      <w:bodyDiv w:val="1"/>
      <w:marLeft w:val="0"/>
      <w:marRight w:val="0"/>
      <w:marTop w:val="0"/>
      <w:marBottom w:val="0"/>
      <w:divBdr>
        <w:top w:val="none" w:sz="0" w:space="0" w:color="auto"/>
        <w:left w:val="none" w:sz="0" w:space="0" w:color="auto"/>
        <w:bottom w:val="none" w:sz="0" w:space="0" w:color="auto"/>
        <w:right w:val="none" w:sz="0" w:space="0" w:color="auto"/>
      </w:divBdr>
    </w:div>
    <w:div w:id="1604217160">
      <w:bodyDiv w:val="1"/>
      <w:marLeft w:val="0"/>
      <w:marRight w:val="0"/>
      <w:marTop w:val="0"/>
      <w:marBottom w:val="0"/>
      <w:divBdr>
        <w:top w:val="none" w:sz="0" w:space="0" w:color="auto"/>
        <w:left w:val="none" w:sz="0" w:space="0" w:color="auto"/>
        <w:bottom w:val="none" w:sz="0" w:space="0" w:color="auto"/>
        <w:right w:val="none" w:sz="0" w:space="0" w:color="auto"/>
      </w:divBdr>
    </w:div>
    <w:div w:id="1607152735">
      <w:bodyDiv w:val="1"/>
      <w:marLeft w:val="0"/>
      <w:marRight w:val="0"/>
      <w:marTop w:val="0"/>
      <w:marBottom w:val="0"/>
      <w:divBdr>
        <w:top w:val="none" w:sz="0" w:space="0" w:color="auto"/>
        <w:left w:val="none" w:sz="0" w:space="0" w:color="auto"/>
        <w:bottom w:val="none" w:sz="0" w:space="0" w:color="auto"/>
        <w:right w:val="none" w:sz="0" w:space="0" w:color="auto"/>
      </w:divBdr>
    </w:div>
    <w:div w:id="1612202162">
      <w:bodyDiv w:val="1"/>
      <w:marLeft w:val="0"/>
      <w:marRight w:val="0"/>
      <w:marTop w:val="0"/>
      <w:marBottom w:val="0"/>
      <w:divBdr>
        <w:top w:val="none" w:sz="0" w:space="0" w:color="auto"/>
        <w:left w:val="none" w:sz="0" w:space="0" w:color="auto"/>
        <w:bottom w:val="none" w:sz="0" w:space="0" w:color="auto"/>
        <w:right w:val="none" w:sz="0" w:space="0" w:color="auto"/>
      </w:divBdr>
    </w:div>
    <w:div w:id="1613248710">
      <w:bodyDiv w:val="1"/>
      <w:marLeft w:val="0"/>
      <w:marRight w:val="0"/>
      <w:marTop w:val="0"/>
      <w:marBottom w:val="0"/>
      <w:divBdr>
        <w:top w:val="none" w:sz="0" w:space="0" w:color="auto"/>
        <w:left w:val="none" w:sz="0" w:space="0" w:color="auto"/>
        <w:bottom w:val="none" w:sz="0" w:space="0" w:color="auto"/>
        <w:right w:val="none" w:sz="0" w:space="0" w:color="auto"/>
      </w:divBdr>
    </w:div>
    <w:div w:id="1614897091">
      <w:bodyDiv w:val="1"/>
      <w:marLeft w:val="0"/>
      <w:marRight w:val="0"/>
      <w:marTop w:val="0"/>
      <w:marBottom w:val="0"/>
      <w:divBdr>
        <w:top w:val="none" w:sz="0" w:space="0" w:color="auto"/>
        <w:left w:val="none" w:sz="0" w:space="0" w:color="auto"/>
        <w:bottom w:val="none" w:sz="0" w:space="0" w:color="auto"/>
        <w:right w:val="none" w:sz="0" w:space="0" w:color="auto"/>
      </w:divBdr>
    </w:div>
    <w:div w:id="1616594894">
      <w:bodyDiv w:val="1"/>
      <w:marLeft w:val="0"/>
      <w:marRight w:val="0"/>
      <w:marTop w:val="0"/>
      <w:marBottom w:val="0"/>
      <w:divBdr>
        <w:top w:val="none" w:sz="0" w:space="0" w:color="auto"/>
        <w:left w:val="none" w:sz="0" w:space="0" w:color="auto"/>
        <w:bottom w:val="none" w:sz="0" w:space="0" w:color="auto"/>
        <w:right w:val="none" w:sz="0" w:space="0" w:color="auto"/>
      </w:divBdr>
    </w:div>
    <w:div w:id="1636837830">
      <w:bodyDiv w:val="1"/>
      <w:marLeft w:val="0"/>
      <w:marRight w:val="0"/>
      <w:marTop w:val="0"/>
      <w:marBottom w:val="0"/>
      <w:divBdr>
        <w:top w:val="none" w:sz="0" w:space="0" w:color="auto"/>
        <w:left w:val="none" w:sz="0" w:space="0" w:color="auto"/>
        <w:bottom w:val="none" w:sz="0" w:space="0" w:color="auto"/>
        <w:right w:val="none" w:sz="0" w:space="0" w:color="auto"/>
      </w:divBdr>
    </w:div>
    <w:div w:id="1645423604">
      <w:bodyDiv w:val="1"/>
      <w:marLeft w:val="0"/>
      <w:marRight w:val="0"/>
      <w:marTop w:val="0"/>
      <w:marBottom w:val="0"/>
      <w:divBdr>
        <w:top w:val="none" w:sz="0" w:space="0" w:color="auto"/>
        <w:left w:val="none" w:sz="0" w:space="0" w:color="auto"/>
        <w:bottom w:val="none" w:sz="0" w:space="0" w:color="auto"/>
        <w:right w:val="none" w:sz="0" w:space="0" w:color="auto"/>
      </w:divBdr>
    </w:div>
    <w:div w:id="1653293775">
      <w:bodyDiv w:val="1"/>
      <w:marLeft w:val="0"/>
      <w:marRight w:val="0"/>
      <w:marTop w:val="0"/>
      <w:marBottom w:val="0"/>
      <w:divBdr>
        <w:top w:val="none" w:sz="0" w:space="0" w:color="auto"/>
        <w:left w:val="none" w:sz="0" w:space="0" w:color="auto"/>
        <w:bottom w:val="none" w:sz="0" w:space="0" w:color="auto"/>
        <w:right w:val="none" w:sz="0" w:space="0" w:color="auto"/>
      </w:divBdr>
    </w:div>
    <w:div w:id="1654292274">
      <w:bodyDiv w:val="1"/>
      <w:marLeft w:val="0"/>
      <w:marRight w:val="0"/>
      <w:marTop w:val="0"/>
      <w:marBottom w:val="0"/>
      <w:divBdr>
        <w:top w:val="none" w:sz="0" w:space="0" w:color="auto"/>
        <w:left w:val="none" w:sz="0" w:space="0" w:color="auto"/>
        <w:bottom w:val="none" w:sz="0" w:space="0" w:color="auto"/>
        <w:right w:val="none" w:sz="0" w:space="0" w:color="auto"/>
      </w:divBdr>
      <w:divsChild>
        <w:div w:id="34742397">
          <w:marLeft w:val="0"/>
          <w:marRight w:val="0"/>
          <w:marTop w:val="0"/>
          <w:marBottom w:val="0"/>
          <w:divBdr>
            <w:top w:val="none" w:sz="0" w:space="0" w:color="auto"/>
            <w:left w:val="none" w:sz="0" w:space="0" w:color="auto"/>
            <w:bottom w:val="none" w:sz="0" w:space="0" w:color="auto"/>
            <w:right w:val="none" w:sz="0" w:space="0" w:color="auto"/>
          </w:divBdr>
        </w:div>
        <w:div w:id="221597923">
          <w:marLeft w:val="0"/>
          <w:marRight w:val="0"/>
          <w:marTop w:val="0"/>
          <w:marBottom w:val="0"/>
          <w:divBdr>
            <w:top w:val="none" w:sz="0" w:space="0" w:color="auto"/>
            <w:left w:val="none" w:sz="0" w:space="0" w:color="auto"/>
            <w:bottom w:val="none" w:sz="0" w:space="0" w:color="auto"/>
            <w:right w:val="none" w:sz="0" w:space="0" w:color="auto"/>
          </w:divBdr>
        </w:div>
        <w:div w:id="223640371">
          <w:marLeft w:val="0"/>
          <w:marRight w:val="0"/>
          <w:marTop w:val="0"/>
          <w:marBottom w:val="0"/>
          <w:divBdr>
            <w:top w:val="none" w:sz="0" w:space="0" w:color="auto"/>
            <w:left w:val="none" w:sz="0" w:space="0" w:color="auto"/>
            <w:bottom w:val="none" w:sz="0" w:space="0" w:color="auto"/>
            <w:right w:val="none" w:sz="0" w:space="0" w:color="auto"/>
          </w:divBdr>
        </w:div>
        <w:div w:id="274681538">
          <w:marLeft w:val="0"/>
          <w:marRight w:val="0"/>
          <w:marTop w:val="0"/>
          <w:marBottom w:val="0"/>
          <w:divBdr>
            <w:top w:val="none" w:sz="0" w:space="0" w:color="auto"/>
            <w:left w:val="none" w:sz="0" w:space="0" w:color="auto"/>
            <w:bottom w:val="none" w:sz="0" w:space="0" w:color="auto"/>
            <w:right w:val="none" w:sz="0" w:space="0" w:color="auto"/>
          </w:divBdr>
        </w:div>
        <w:div w:id="278611686">
          <w:marLeft w:val="0"/>
          <w:marRight w:val="0"/>
          <w:marTop w:val="0"/>
          <w:marBottom w:val="0"/>
          <w:divBdr>
            <w:top w:val="none" w:sz="0" w:space="0" w:color="auto"/>
            <w:left w:val="none" w:sz="0" w:space="0" w:color="auto"/>
            <w:bottom w:val="none" w:sz="0" w:space="0" w:color="auto"/>
            <w:right w:val="none" w:sz="0" w:space="0" w:color="auto"/>
          </w:divBdr>
        </w:div>
        <w:div w:id="282541930">
          <w:marLeft w:val="0"/>
          <w:marRight w:val="0"/>
          <w:marTop w:val="0"/>
          <w:marBottom w:val="0"/>
          <w:divBdr>
            <w:top w:val="none" w:sz="0" w:space="0" w:color="auto"/>
            <w:left w:val="none" w:sz="0" w:space="0" w:color="auto"/>
            <w:bottom w:val="none" w:sz="0" w:space="0" w:color="auto"/>
            <w:right w:val="none" w:sz="0" w:space="0" w:color="auto"/>
          </w:divBdr>
        </w:div>
        <w:div w:id="333849397">
          <w:marLeft w:val="0"/>
          <w:marRight w:val="0"/>
          <w:marTop w:val="0"/>
          <w:marBottom w:val="0"/>
          <w:divBdr>
            <w:top w:val="none" w:sz="0" w:space="0" w:color="auto"/>
            <w:left w:val="none" w:sz="0" w:space="0" w:color="auto"/>
            <w:bottom w:val="none" w:sz="0" w:space="0" w:color="auto"/>
            <w:right w:val="none" w:sz="0" w:space="0" w:color="auto"/>
          </w:divBdr>
        </w:div>
        <w:div w:id="436482678">
          <w:marLeft w:val="0"/>
          <w:marRight w:val="0"/>
          <w:marTop w:val="0"/>
          <w:marBottom w:val="0"/>
          <w:divBdr>
            <w:top w:val="none" w:sz="0" w:space="0" w:color="auto"/>
            <w:left w:val="none" w:sz="0" w:space="0" w:color="auto"/>
            <w:bottom w:val="none" w:sz="0" w:space="0" w:color="auto"/>
            <w:right w:val="none" w:sz="0" w:space="0" w:color="auto"/>
          </w:divBdr>
        </w:div>
        <w:div w:id="501358106">
          <w:marLeft w:val="0"/>
          <w:marRight w:val="0"/>
          <w:marTop w:val="0"/>
          <w:marBottom w:val="0"/>
          <w:divBdr>
            <w:top w:val="none" w:sz="0" w:space="0" w:color="auto"/>
            <w:left w:val="none" w:sz="0" w:space="0" w:color="auto"/>
            <w:bottom w:val="none" w:sz="0" w:space="0" w:color="auto"/>
            <w:right w:val="none" w:sz="0" w:space="0" w:color="auto"/>
          </w:divBdr>
        </w:div>
        <w:div w:id="803811601">
          <w:marLeft w:val="0"/>
          <w:marRight w:val="0"/>
          <w:marTop w:val="0"/>
          <w:marBottom w:val="0"/>
          <w:divBdr>
            <w:top w:val="none" w:sz="0" w:space="0" w:color="auto"/>
            <w:left w:val="none" w:sz="0" w:space="0" w:color="auto"/>
            <w:bottom w:val="none" w:sz="0" w:space="0" w:color="auto"/>
            <w:right w:val="none" w:sz="0" w:space="0" w:color="auto"/>
          </w:divBdr>
        </w:div>
        <w:div w:id="898980042">
          <w:marLeft w:val="0"/>
          <w:marRight w:val="0"/>
          <w:marTop w:val="0"/>
          <w:marBottom w:val="0"/>
          <w:divBdr>
            <w:top w:val="none" w:sz="0" w:space="0" w:color="auto"/>
            <w:left w:val="none" w:sz="0" w:space="0" w:color="auto"/>
            <w:bottom w:val="none" w:sz="0" w:space="0" w:color="auto"/>
            <w:right w:val="none" w:sz="0" w:space="0" w:color="auto"/>
          </w:divBdr>
        </w:div>
        <w:div w:id="1096436785">
          <w:marLeft w:val="0"/>
          <w:marRight w:val="0"/>
          <w:marTop w:val="0"/>
          <w:marBottom w:val="0"/>
          <w:divBdr>
            <w:top w:val="none" w:sz="0" w:space="0" w:color="auto"/>
            <w:left w:val="none" w:sz="0" w:space="0" w:color="auto"/>
            <w:bottom w:val="none" w:sz="0" w:space="0" w:color="auto"/>
            <w:right w:val="none" w:sz="0" w:space="0" w:color="auto"/>
          </w:divBdr>
        </w:div>
        <w:div w:id="1343968148">
          <w:marLeft w:val="0"/>
          <w:marRight w:val="0"/>
          <w:marTop w:val="0"/>
          <w:marBottom w:val="0"/>
          <w:divBdr>
            <w:top w:val="none" w:sz="0" w:space="0" w:color="auto"/>
            <w:left w:val="none" w:sz="0" w:space="0" w:color="auto"/>
            <w:bottom w:val="none" w:sz="0" w:space="0" w:color="auto"/>
            <w:right w:val="none" w:sz="0" w:space="0" w:color="auto"/>
          </w:divBdr>
        </w:div>
        <w:div w:id="1580871359">
          <w:marLeft w:val="0"/>
          <w:marRight w:val="0"/>
          <w:marTop w:val="0"/>
          <w:marBottom w:val="0"/>
          <w:divBdr>
            <w:top w:val="none" w:sz="0" w:space="0" w:color="auto"/>
            <w:left w:val="none" w:sz="0" w:space="0" w:color="auto"/>
            <w:bottom w:val="none" w:sz="0" w:space="0" w:color="auto"/>
            <w:right w:val="none" w:sz="0" w:space="0" w:color="auto"/>
          </w:divBdr>
        </w:div>
        <w:div w:id="1607074309">
          <w:marLeft w:val="0"/>
          <w:marRight w:val="0"/>
          <w:marTop w:val="0"/>
          <w:marBottom w:val="0"/>
          <w:divBdr>
            <w:top w:val="none" w:sz="0" w:space="0" w:color="auto"/>
            <w:left w:val="none" w:sz="0" w:space="0" w:color="auto"/>
            <w:bottom w:val="none" w:sz="0" w:space="0" w:color="auto"/>
            <w:right w:val="none" w:sz="0" w:space="0" w:color="auto"/>
          </w:divBdr>
        </w:div>
        <w:div w:id="1611934283">
          <w:marLeft w:val="0"/>
          <w:marRight w:val="0"/>
          <w:marTop w:val="0"/>
          <w:marBottom w:val="0"/>
          <w:divBdr>
            <w:top w:val="none" w:sz="0" w:space="0" w:color="auto"/>
            <w:left w:val="none" w:sz="0" w:space="0" w:color="auto"/>
            <w:bottom w:val="none" w:sz="0" w:space="0" w:color="auto"/>
            <w:right w:val="none" w:sz="0" w:space="0" w:color="auto"/>
          </w:divBdr>
        </w:div>
        <w:div w:id="1762066843">
          <w:marLeft w:val="0"/>
          <w:marRight w:val="0"/>
          <w:marTop w:val="0"/>
          <w:marBottom w:val="0"/>
          <w:divBdr>
            <w:top w:val="none" w:sz="0" w:space="0" w:color="auto"/>
            <w:left w:val="none" w:sz="0" w:space="0" w:color="auto"/>
            <w:bottom w:val="none" w:sz="0" w:space="0" w:color="auto"/>
            <w:right w:val="none" w:sz="0" w:space="0" w:color="auto"/>
          </w:divBdr>
        </w:div>
        <w:div w:id="1806964447">
          <w:marLeft w:val="0"/>
          <w:marRight w:val="0"/>
          <w:marTop w:val="0"/>
          <w:marBottom w:val="0"/>
          <w:divBdr>
            <w:top w:val="none" w:sz="0" w:space="0" w:color="auto"/>
            <w:left w:val="none" w:sz="0" w:space="0" w:color="auto"/>
            <w:bottom w:val="none" w:sz="0" w:space="0" w:color="auto"/>
            <w:right w:val="none" w:sz="0" w:space="0" w:color="auto"/>
          </w:divBdr>
        </w:div>
        <w:div w:id="1851331821">
          <w:marLeft w:val="0"/>
          <w:marRight w:val="0"/>
          <w:marTop w:val="0"/>
          <w:marBottom w:val="0"/>
          <w:divBdr>
            <w:top w:val="none" w:sz="0" w:space="0" w:color="auto"/>
            <w:left w:val="none" w:sz="0" w:space="0" w:color="auto"/>
            <w:bottom w:val="none" w:sz="0" w:space="0" w:color="auto"/>
            <w:right w:val="none" w:sz="0" w:space="0" w:color="auto"/>
          </w:divBdr>
        </w:div>
        <w:div w:id="1899827882">
          <w:marLeft w:val="0"/>
          <w:marRight w:val="0"/>
          <w:marTop w:val="0"/>
          <w:marBottom w:val="0"/>
          <w:divBdr>
            <w:top w:val="none" w:sz="0" w:space="0" w:color="auto"/>
            <w:left w:val="none" w:sz="0" w:space="0" w:color="auto"/>
            <w:bottom w:val="none" w:sz="0" w:space="0" w:color="auto"/>
            <w:right w:val="none" w:sz="0" w:space="0" w:color="auto"/>
          </w:divBdr>
        </w:div>
        <w:div w:id="1916622262">
          <w:marLeft w:val="0"/>
          <w:marRight w:val="0"/>
          <w:marTop w:val="0"/>
          <w:marBottom w:val="0"/>
          <w:divBdr>
            <w:top w:val="none" w:sz="0" w:space="0" w:color="auto"/>
            <w:left w:val="none" w:sz="0" w:space="0" w:color="auto"/>
            <w:bottom w:val="none" w:sz="0" w:space="0" w:color="auto"/>
            <w:right w:val="none" w:sz="0" w:space="0" w:color="auto"/>
          </w:divBdr>
        </w:div>
        <w:div w:id="2106882083">
          <w:marLeft w:val="0"/>
          <w:marRight w:val="0"/>
          <w:marTop w:val="0"/>
          <w:marBottom w:val="0"/>
          <w:divBdr>
            <w:top w:val="none" w:sz="0" w:space="0" w:color="auto"/>
            <w:left w:val="none" w:sz="0" w:space="0" w:color="auto"/>
            <w:bottom w:val="none" w:sz="0" w:space="0" w:color="auto"/>
            <w:right w:val="none" w:sz="0" w:space="0" w:color="auto"/>
          </w:divBdr>
        </w:div>
      </w:divsChild>
    </w:div>
    <w:div w:id="1662732153">
      <w:bodyDiv w:val="1"/>
      <w:marLeft w:val="0"/>
      <w:marRight w:val="0"/>
      <w:marTop w:val="0"/>
      <w:marBottom w:val="0"/>
      <w:divBdr>
        <w:top w:val="none" w:sz="0" w:space="0" w:color="auto"/>
        <w:left w:val="none" w:sz="0" w:space="0" w:color="auto"/>
        <w:bottom w:val="none" w:sz="0" w:space="0" w:color="auto"/>
        <w:right w:val="none" w:sz="0" w:space="0" w:color="auto"/>
      </w:divBdr>
    </w:div>
    <w:div w:id="1668821066">
      <w:bodyDiv w:val="1"/>
      <w:marLeft w:val="0"/>
      <w:marRight w:val="0"/>
      <w:marTop w:val="0"/>
      <w:marBottom w:val="0"/>
      <w:divBdr>
        <w:top w:val="none" w:sz="0" w:space="0" w:color="auto"/>
        <w:left w:val="none" w:sz="0" w:space="0" w:color="auto"/>
        <w:bottom w:val="none" w:sz="0" w:space="0" w:color="auto"/>
        <w:right w:val="none" w:sz="0" w:space="0" w:color="auto"/>
      </w:divBdr>
    </w:div>
    <w:div w:id="1669164992">
      <w:bodyDiv w:val="1"/>
      <w:marLeft w:val="0"/>
      <w:marRight w:val="0"/>
      <w:marTop w:val="0"/>
      <w:marBottom w:val="0"/>
      <w:divBdr>
        <w:top w:val="none" w:sz="0" w:space="0" w:color="auto"/>
        <w:left w:val="none" w:sz="0" w:space="0" w:color="auto"/>
        <w:bottom w:val="none" w:sz="0" w:space="0" w:color="auto"/>
        <w:right w:val="none" w:sz="0" w:space="0" w:color="auto"/>
      </w:divBdr>
    </w:div>
    <w:div w:id="1669557364">
      <w:bodyDiv w:val="1"/>
      <w:marLeft w:val="0"/>
      <w:marRight w:val="0"/>
      <w:marTop w:val="0"/>
      <w:marBottom w:val="0"/>
      <w:divBdr>
        <w:top w:val="none" w:sz="0" w:space="0" w:color="auto"/>
        <w:left w:val="none" w:sz="0" w:space="0" w:color="auto"/>
        <w:bottom w:val="none" w:sz="0" w:space="0" w:color="auto"/>
        <w:right w:val="none" w:sz="0" w:space="0" w:color="auto"/>
      </w:divBdr>
    </w:div>
    <w:div w:id="1672489662">
      <w:bodyDiv w:val="1"/>
      <w:marLeft w:val="0"/>
      <w:marRight w:val="0"/>
      <w:marTop w:val="0"/>
      <w:marBottom w:val="0"/>
      <w:divBdr>
        <w:top w:val="none" w:sz="0" w:space="0" w:color="auto"/>
        <w:left w:val="none" w:sz="0" w:space="0" w:color="auto"/>
        <w:bottom w:val="none" w:sz="0" w:space="0" w:color="auto"/>
        <w:right w:val="none" w:sz="0" w:space="0" w:color="auto"/>
      </w:divBdr>
      <w:divsChild>
        <w:div w:id="570777786">
          <w:marLeft w:val="0"/>
          <w:marRight w:val="0"/>
          <w:marTop w:val="0"/>
          <w:marBottom w:val="0"/>
          <w:divBdr>
            <w:top w:val="none" w:sz="0" w:space="0" w:color="auto"/>
            <w:left w:val="none" w:sz="0" w:space="0" w:color="auto"/>
            <w:bottom w:val="none" w:sz="0" w:space="0" w:color="auto"/>
            <w:right w:val="none" w:sz="0" w:space="0" w:color="auto"/>
          </w:divBdr>
        </w:div>
      </w:divsChild>
    </w:div>
    <w:div w:id="1676759845">
      <w:bodyDiv w:val="1"/>
      <w:marLeft w:val="0"/>
      <w:marRight w:val="0"/>
      <w:marTop w:val="0"/>
      <w:marBottom w:val="0"/>
      <w:divBdr>
        <w:top w:val="none" w:sz="0" w:space="0" w:color="auto"/>
        <w:left w:val="none" w:sz="0" w:space="0" w:color="auto"/>
        <w:bottom w:val="none" w:sz="0" w:space="0" w:color="auto"/>
        <w:right w:val="none" w:sz="0" w:space="0" w:color="auto"/>
      </w:divBdr>
    </w:div>
    <w:div w:id="1682662011">
      <w:bodyDiv w:val="1"/>
      <w:marLeft w:val="0"/>
      <w:marRight w:val="0"/>
      <w:marTop w:val="0"/>
      <w:marBottom w:val="0"/>
      <w:divBdr>
        <w:top w:val="none" w:sz="0" w:space="0" w:color="auto"/>
        <w:left w:val="none" w:sz="0" w:space="0" w:color="auto"/>
        <w:bottom w:val="none" w:sz="0" w:space="0" w:color="auto"/>
        <w:right w:val="none" w:sz="0" w:space="0" w:color="auto"/>
      </w:divBdr>
    </w:div>
    <w:div w:id="1687368090">
      <w:bodyDiv w:val="1"/>
      <w:marLeft w:val="0"/>
      <w:marRight w:val="0"/>
      <w:marTop w:val="0"/>
      <w:marBottom w:val="0"/>
      <w:divBdr>
        <w:top w:val="none" w:sz="0" w:space="0" w:color="auto"/>
        <w:left w:val="none" w:sz="0" w:space="0" w:color="auto"/>
        <w:bottom w:val="none" w:sz="0" w:space="0" w:color="auto"/>
        <w:right w:val="none" w:sz="0" w:space="0" w:color="auto"/>
      </w:divBdr>
    </w:div>
    <w:div w:id="1689718828">
      <w:bodyDiv w:val="1"/>
      <w:marLeft w:val="0"/>
      <w:marRight w:val="0"/>
      <w:marTop w:val="0"/>
      <w:marBottom w:val="0"/>
      <w:divBdr>
        <w:top w:val="none" w:sz="0" w:space="0" w:color="auto"/>
        <w:left w:val="none" w:sz="0" w:space="0" w:color="auto"/>
        <w:bottom w:val="none" w:sz="0" w:space="0" w:color="auto"/>
        <w:right w:val="none" w:sz="0" w:space="0" w:color="auto"/>
      </w:divBdr>
    </w:div>
    <w:div w:id="1699887960">
      <w:bodyDiv w:val="1"/>
      <w:marLeft w:val="0"/>
      <w:marRight w:val="0"/>
      <w:marTop w:val="0"/>
      <w:marBottom w:val="0"/>
      <w:divBdr>
        <w:top w:val="none" w:sz="0" w:space="0" w:color="auto"/>
        <w:left w:val="none" w:sz="0" w:space="0" w:color="auto"/>
        <w:bottom w:val="none" w:sz="0" w:space="0" w:color="auto"/>
        <w:right w:val="none" w:sz="0" w:space="0" w:color="auto"/>
      </w:divBdr>
    </w:div>
    <w:div w:id="1714574647">
      <w:bodyDiv w:val="1"/>
      <w:marLeft w:val="0"/>
      <w:marRight w:val="0"/>
      <w:marTop w:val="0"/>
      <w:marBottom w:val="0"/>
      <w:divBdr>
        <w:top w:val="none" w:sz="0" w:space="0" w:color="auto"/>
        <w:left w:val="none" w:sz="0" w:space="0" w:color="auto"/>
        <w:bottom w:val="none" w:sz="0" w:space="0" w:color="auto"/>
        <w:right w:val="none" w:sz="0" w:space="0" w:color="auto"/>
      </w:divBdr>
    </w:div>
    <w:div w:id="1714574931">
      <w:bodyDiv w:val="1"/>
      <w:marLeft w:val="0"/>
      <w:marRight w:val="0"/>
      <w:marTop w:val="0"/>
      <w:marBottom w:val="0"/>
      <w:divBdr>
        <w:top w:val="none" w:sz="0" w:space="0" w:color="auto"/>
        <w:left w:val="none" w:sz="0" w:space="0" w:color="auto"/>
        <w:bottom w:val="none" w:sz="0" w:space="0" w:color="auto"/>
        <w:right w:val="none" w:sz="0" w:space="0" w:color="auto"/>
      </w:divBdr>
    </w:div>
    <w:div w:id="1716080181">
      <w:bodyDiv w:val="1"/>
      <w:marLeft w:val="0"/>
      <w:marRight w:val="0"/>
      <w:marTop w:val="0"/>
      <w:marBottom w:val="0"/>
      <w:divBdr>
        <w:top w:val="none" w:sz="0" w:space="0" w:color="auto"/>
        <w:left w:val="none" w:sz="0" w:space="0" w:color="auto"/>
        <w:bottom w:val="none" w:sz="0" w:space="0" w:color="auto"/>
        <w:right w:val="none" w:sz="0" w:space="0" w:color="auto"/>
      </w:divBdr>
    </w:div>
    <w:div w:id="1732193018">
      <w:bodyDiv w:val="1"/>
      <w:marLeft w:val="0"/>
      <w:marRight w:val="0"/>
      <w:marTop w:val="0"/>
      <w:marBottom w:val="0"/>
      <w:divBdr>
        <w:top w:val="none" w:sz="0" w:space="0" w:color="auto"/>
        <w:left w:val="none" w:sz="0" w:space="0" w:color="auto"/>
        <w:bottom w:val="none" w:sz="0" w:space="0" w:color="auto"/>
        <w:right w:val="none" w:sz="0" w:space="0" w:color="auto"/>
      </w:divBdr>
    </w:div>
    <w:div w:id="1742605295">
      <w:bodyDiv w:val="1"/>
      <w:marLeft w:val="0"/>
      <w:marRight w:val="0"/>
      <w:marTop w:val="0"/>
      <w:marBottom w:val="0"/>
      <w:divBdr>
        <w:top w:val="none" w:sz="0" w:space="0" w:color="auto"/>
        <w:left w:val="none" w:sz="0" w:space="0" w:color="auto"/>
        <w:bottom w:val="none" w:sz="0" w:space="0" w:color="auto"/>
        <w:right w:val="none" w:sz="0" w:space="0" w:color="auto"/>
      </w:divBdr>
    </w:div>
    <w:div w:id="1744909121">
      <w:bodyDiv w:val="1"/>
      <w:marLeft w:val="0"/>
      <w:marRight w:val="0"/>
      <w:marTop w:val="0"/>
      <w:marBottom w:val="0"/>
      <w:divBdr>
        <w:top w:val="none" w:sz="0" w:space="0" w:color="auto"/>
        <w:left w:val="none" w:sz="0" w:space="0" w:color="auto"/>
        <w:bottom w:val="none" w:sz="0" w:space="0" w:color="auto"/>
        <w:right w:val="none" w:sz="0" w:space="0" w:color="auto"/>
      </w:divBdr>
    </w:div>
    <w:div w:id="1747144424">
      <w:bodyDiv w:val="1"/>
      <w:marLeft w:val="0"/>
      <w:marRight w:val="0"/>
      <w:marTop w:val="0"/>
      <w:marBottom w:val="0"/>
      <w:divBdr>
        <w:top w:val="none" w:sz="0" w:space="0" w:color="auto"/>
        <w:left w:val="none" w:sz="0" w:space="0" w:color="auto"/>
        <w:bottom w:val="none" w:sz="0" w:space="0" w:color="auto"/>
        <w:right w:val="none" w:sz="0" w:space="0" w:color="auto"/>
      </w:divBdr>
    </w:div>
    <w:div w:id="1750999971">
      <w:bodyDiv w:val="1"/>
      <w:marLeft w:val="0"/>
      <w:marRight w:val="0"/>
      <w:marTop w:val="0"/>
      <w:marBottom w:val="0"/>
      <w:divBdr>
        <w:top w:val="none" w:sz="0" w:space="0" w:color="auto"/>
        <w:left w:val="none" w:sz="0" w:space="0" w:color="auto"/>
        <w:bottom w:val="none" w:sz="0" w:space="0" w:color="auto"/>
        <w:right w:val="none" w:sz="0" w:space="0" w:color="auto"/>
      </w:divBdr>
    </w:div>
    <w:div w:id="1759519509">
      <w:bodyDiv w:val="1"/>
      <w:marLeft w:val="0"/>
      <w:marRight w:val="0"/>
      <w:marTop w:val="0"/>
      <w:marBottom w:val="0"/>
      <w:divBdr>
        <w:top w:val="none" w:sz="0" w:space="0" w:color="auto"/>
        <w:left w:val="none" w:sz="0" w:space="0" w:color="auto"/>
        <w:bottom w:val="none" w:sz="0" w:space="0" w:color="auto"/>
        <w:right w:val="none" w:sz="0" w:space="0" w:color="auto"/>
      </w:divBdr>
      <w:divsChild>
        <w:div w:id="255525740">
          <w:marLeft w:val="0"/>
          <w:marRight w:val="0"/>
          <w:marTop w:val="0"/>
          <w:marBottom w:val="0"/>
          <w:divBdr>
            <w:top w:val="none" w:sz="0" w:space="0" w:color="auto"/>
            <w:left w:val="none" w:sz="0" w:space="0" w:color="auto"/>
            <w:bottom w:val="none" w:sz="0" w:space="0" w:color="auto"/>
            <w:right w:val="none" w:sz="0" w:space="0" w:color="auto"/>
          </w:divBdr>
        </w:div>
        <w:div w:id="390275551">
          <w:marLeft w:val="0"/>
          <w:marRight w:val="0"/>
          <w:marTop w:val="0"/>
          <w:marBottom w:val="0"/>
          <w:divBdr>
            <w:top w:val="none" w:sz="0" w:space="0" w:color="auto"/>
            <w:left w:val="none" w:sz="0" w:space="0" w:color="auto"/>
            <w:bottom w:val="none" w:sz="0" w:space="0" w:color="auto"/>
            <w:right w:val="none" w:sz="0" w:space="0" w:color="auto"/>
          </w:divBdr>
        </w:div>
        <w:div w:id="416824522">
          <w:marLeft w:val="0"/>
          <w:marRight w:val="0"/>
          <w:marTop w:val="0"/>
          <w:marBottom w:val="0"/>
          <w:divBdr>
            <w:top w:val="none" w:sz="0" w:space="0" w:color="auto"/>
            <w:left w:val="none" w:sz="0" w:space="0" w:color="auto"/>
            <w:bottom w:val="none" w:sz="0" w:space="0" w:color="auto"/>
            <w:right w:val="none" w:sz="0" w:space="0" w:color="auto"/>
          </w:divBdr>
        </w:div>
        <w:div w:id="523861817">
          <w:marLeft w:val="0"/>
          <w:marRight w:val="0"/>
          <w:marTop w:val="0"/>
          <w:marBottom w:val="0"/>
          <w:divBdr>
            <w:top w:val="none" w:sz="0" w:space="0" w:color="auto"/>
            <w:left w:val="none" w:sz="0" w:space="0" w:color="auto"/>
            <w:bottom w:val="none" w:sz="0" w:space="0" w:color="auto"/>
            <w:right w:val="none" w:sz="0" w:space="0" w:color="auto"/>
          </w:divBdr>
        </w:div>
        <w:div w:id="535581224">
          <w:marLeft w:val="0"/>
          <w:marRight w:val="0"/>
          <w:marTop w:val="0"/>
          <w:marBottom w:val="0"/>
          <w:divBdr>
            <w:top w:val="none" w:sz="0" w:space="0" w:color="auto"/>
            <w:left w:val="none" w:sz="0" w:space="0" w:color="auto"/>
            <w:bottom w:val="none" w:sz="0" w:space="0" w:color="auto"/>
            <w:right w:val="none" w:sz="0" w:space="0" w:color="auto"/>
          </w:divBdr>
        </w:div>
        <w:div w:id="544370801">
          <w:marLeft w:val="0"/>
          <w:marRight w:val="0"/>
          <w:marTop w:val="0"/>
          <w:marBottom w:val="0"/>
          <w:divBdr>
            <w:top w:val="none" w:sz="0" w:space="0" w:color="auto"/>
            <w:left w:val="none" w:sz="0" w:space="0" w:color="auto"/>
            <w:bottom w:val="none" w:sz="0" w:space="0" w:color="auto"/>
            <w:right w:val="none" w:sz="0" w:space="0" w:color="auto"/>
          </w:divBdr>
        </w:div>
        <w:div w:id="592011528">
          <w:marLeft w:val="0"/>
          <w:marRight w:val="0"/>
          <w:marTop w:val="0"/>
          <w:marBottom w:val="0"/>
          <w:divBdr>
            <w:top w:val="none" w:sz="0" w:space="0" w:color="auto"/>
            <w:left w:val="none" w:sz="0" w:space="0" w:color="auto"/>
            <w:bottom w:val="none" w:sz="0" w:space="0" w:color="auto"/>
            <w:right w:val="none" w:sz="0" w:space="0" w:color="auto"/>
          </w:divBdr>
        </w:div>
        <w:div w:id="832646600">
          <w:marLeft w:val="0"/>
          <w:marRight w:val="0"/>
          <w:marTop w:val="0"/>
          <w:marBottom w:val="0"/>
          <w:divBdr>
            <w:top w:val="none" w:sz="0" w:space="0" w:color="auto"/>
            <w:left w:val="none" w:sz="0" w:space="0" w:color="auto"/>
            <w:bottom w:val="none" w:sz="0" w:space="0" w:color="auto"/>
            <w:right w:val="none" w:sz="0" w:space="0" w:color="auto"/>
          </w:divBdr>
        </w:div>
        <w:div w:id="879903039">
          <w:marLeft w:val="0"/>
          <w:marRight w:val="0"/>
          <w:marTop w:val="0"/>
          <w:marBottom w:val="0"/>
          <w:divBdr>
            <w:top w:val="none" w:sz="0" w:space="0" w:color="auto"/>
            <w:left w:val="none" w:sz="0" w:space="0" w:color="auto"/>
            <w:bottom w:val="none" w:sz="0" w:space="0" w:color="auto"/>
            <w:right w:val="none" w:sz="0" w:space="0" w:color="auto"/>
          </w:divBdr>
        </w:div>
        <w:div w:id="1094937431">
          <w:marLeft w:val="0"/>
          <w:marRight w:val="0"/>
          <w:marTop w:val="0"/>
          <w:marBottom w:val="0"/>
          <w:divBdr>
            <w:top w:val="none" w:sz="0" w:space="0" w:color="auto"/>
            <w:left w:val="none" w:sz="0" w:space="0" w:color="auto"/>
            <w:bottom w:val="none" w:sz="0" w:space="0" w:color="auto"/>
            <w:right w:val="none" w:sz="0" w:space="0" w:color="auto"/>
          </w:divBdr>
        </w:div>
        <w:div w:id="1190070939">
          <w:marLeft w:val="0"/>
          <w:marRight w:val="0"/>
          <w:marTop w:val="0"/>
          <w:marBottom w:val="0"/>
          <w:divBdr>
            <w:top w:val="none" w:sz="0" w:space="0" w:color="auto"/>
            <w:left w:val="none" w:sz="0" w:space="0" w:color="auto"/>
            <w:bottom w:val="none" w:sz="0" w:space="0" w:color="auto"/>
            <w:right w:val="none" w:sz="0" w:space="0" w:color="auto"/>
          </w:divBdr>
        </w:div>
        <w:div w:id="1391003196">
          <w:marLeft w:val="0"/>
          <w:marRight w:val="0"/>
          <w:marTop w:val="0"/>
          <w:marBottom w:val="0"/>
          <w:divBdr>
            <w:top w:val="none" w:sz="0" w:space="0" w:color="auto"/>
            <w:left w:val="none" w:sz="0" w:space="0" w:color="auto"/>
            <w:bottom w:val="none" w:sz="0" w:space="0" w:color="auto"/>
            <w:right w:val="none" w:sz="0" w:space="0" w:color="auto"/>
          </w:divBdr>
        </w:div>
        <w:div w:id="1429623125">
          <w:marLeft w:val="0"/>
          <w:marRight w:val="0"/>
          <w:marTop w:val="0"/>
          <w:marBottom w:val="0"/>
          <w:divBdr>
            <w:top w:val="none" w:sz="0" w:space="0" w:color="auto"/>
            <w:left w:val="none" w:sz="0" w:space="0" w:color="auto"/>
            <w:bottom w:val="none" w:sz="0" w:space="0" w:color="auto"/>
            <w:right w:val="none" w:sz="0" w:space="0" w:color="auto"/>
          </w:divBdr>
        </w:div>
        <w:div w:id="1479883996">
          <w:marLeft w:val="0"/>
          <w:marRight w:val="0"/>
          <w:marTop w:val="0"/>
          <w:marBottom w:val="0"/>
          <w:divBdr>
            <w:top w:val="none" w:sz="0" w:space="0" w:color="auto"/>
            <w:left w:val="none" w:sz="0" w:space="0" w:color="auto"/>
            <w:bottom w:val="none" w:sz="0" w:space="0" w:color="auto"/>
            <w:right w:val="none" w:sz="0" w:space="0" w:color="auto"/>
          </w:divBdr>
        </w:div>
        <w:div w:id="1514682982">
          <w:marLeft w:val="0"/>
          <w:marRight w:val="0"/>
          <w:marTop w:val="0"/>
          <w:marBottom w:val="0"/>
          <w:divBdr>
            <w:top w:val="none" w:sz="0" w:space="0" w:color="auto"/>
            <w:left w:val="none" w:sz="0" w:space="0" w:color="auto"/>
            <w:bottom w:val="none" w:sz="0" w:space="0" w:color="auto"/>
            <w:right w:val="none" w:sz="0" w:space="0" w:color="auto"/>
          </w:divBdr>
        </w:div>
        <w:div w:id="1516770329">
          <w:marLeft w:val="0"/>
          <w:marRight w:val="0"/>
          <w:marTop w:val="0"/>
          <w:marBottom w:val="0"/>
          <w:divBdr>
            <w:top w:val="none" w:sz="0" w:space="0" w:color="auto"/>
            <w:left w:val="none" w:sz="0" w:space="0" w:color="auto"/>
            <w:bottom w:val="none" w:sz="0" w:space="0" w:color="auto"/>
            <w:right w:val="none" w:sz="0" w:space="0" w:color="auto"/>
          </w:divBdr>
        </w:div>
        <w:div w:id="1716586307">
          <w:marLeft w:val="0"/>
          <w:marRight w:val="0"/>
          <w:marTop w:val="0"/>
          <w:marBottom w:val="0"/>
          <w:divBdr>
            <w:top w:val="none" w:sz="0" w:space="0" w:color="auto"/>
            <w:left w:val="none" w:sz="0" w:space="0" w:color="auto"/>
            <w:bottom w:val="none" w:sz="0" w:space="0" w:color="auto"/>
            <w:right w:val="none" w:sz="0" w:space="0" w:color="auto"/>
          </w:divBdr>
        </w:div>
        <w:div w:id="1771511503">
          <w:marLeft w:val="0"/>
          <w:marRight w:val="0"/>
          <w:marTop w:val="0"/>
          <w:marBottom w:val="0"/>
          <w:divBdr>
            <w:top w:val="none" w:sz="0" w:space="0" w:color="auto"/>
            <w:left w:val="none" w:sz="0" w:space="0" w:color="auto"/>
            <w:bottom w:val="none" w:sz="0" w:space="0" w:color="auto"/>
            <w:right w:val="none" w:sz="0" w:space="0" w:color="auto"/>
          </w:divBdr>
        </w:div>
        <w:div w:id="1799952815">
          <w:marLeft w:val="0"/>
          <w:marRight w:val="0"/>
          <w:marTop w:val="0"/>
          <w:marBottom w:val="0"/>
          <w:divBdr>
            <w:top w:val="none" w:sz="0" w:space="0" w:color="auto"/>
            <w:left w:val="none" w:sz="0" w:space="0" w:color="auto"/>
            <w:bottom w:val="none" w:sz="0" w:space="0" w:color="auto"/>
            <w:right w:val="none" w:sz="0" w:space="0" w:color="auto"/>
          </w:divBdr>
        </w:div>
        <w:div w:id="1811556519">
          <w:marLeft w:val="0"/>
          <w:marRight w:val="0"/>
          <w:marTop w:val="0"/>
          <w:marBottom w:val="0"/>
          <w:divBdr>
            <w:top w:val="none" w:sz="0" w:space="0" w:color="auto"/>
            <w:left w:val="none" w:sz="0" w:space="0" w:color="auto"/>
            <w:bottom w:val="none" w:sz="0" w:space="0" w:color="auto"/>
            <w:right w:val="none" w:sz="0" w:space="0" w:color="auto"/>
          </w:divBdr>
        </w:div>
        <w:div w:id="1858612229">
          <w:marLeft w:val="0"/>
          <w:marRight w:val="0"/>
          <w:marTop w:val="0"/>
          <w:marBottom w:val="0"/>
          <w:divBdr>
            <w:top w:val="none" w:sz="0" w:space="0" w:color="auto"/>
            <w:left w:val="none" w:sz="0" w:space="0" w:color="auto"/>
            <w:bottom w:val="none" w:sz="0" w:space="0" w:color="auto"/>
            <w:right w:val="none" w:sz="0" w:space="0" w:color="auto"/>
          </w:divBdr>
        </w:div>
        <w:div w:id="1861510929">
          <w:marLeft w:val="0"/>
          <w:marRight w:val="0"/>
          <w:marTop w:val="0"/>
          <w:marBottom w:val="0"/>
          <w:divBdr>
            <w:top w:val="none" w:sz="0" w:space="0" w:color="auto"/>
            <w:left w:val="none" w:sz="0" w:space="0" w:color="auto"/>
            <w:bottom w:val="none" w:sz="0" w:space="0" w:color="auto"/>
            <w:right w:val="none" w:sz="0" w:space="0" w:color="auto"/>
          </w:divBdr>
        </w:div>
      </w:divsChild>
    </w:div>
    <w:div w:id="1760641410">
      <w:bodyDiv w:val="1"/>
      <w:marLeft w:val="0"/>
      <w:marRight w:val="0"/>
      <w:marTop w:val="0"/>
      <w:marBottom w:val="0"/>
      <w:divBdr>
        <w:top w:val="none" w:sz="0" w:space="0" w:color="auto"/>
        <w:left w:val="none" w:sz="0" w:space="0" w:color="auto"/>
        <w:bottom w:val="none" w:sz="0" w:space="0" w:color="auto"/>
        <w:right w:val="none" w:sz="0" w:space="0" w:color="auto"/>
      </w:divBdr>
    </w:div>
    <w:div w:id="1767538620">
      <w:bodyDiv w:val="1"/>
      <w:marLeft w:val="0"/>
      <w:marRight w:val="0"/>
      <w:marTop w:val="0"/>
      <w:marBottom w:val="0"/>
      <w:divBdr>
        <w:top w:val="none" w:sz="0" w:space="0" w:color="auto"/>
        <w:left w:val="none" w:sz="0" w:space="0" w:color="auto"/>
        <w:bottom w:val="none" w:sz="0" w:space="0" w:color="auto"/>
        <w:right w:val="none" w:sz="0" w:space="0" w:color="auto"/>
      </w:divBdr>
    </w:div>
    <w:div w:id="1774129238">
      <w:bodyDiv w:val="1"/>
      <w:marLeft w:val="0"/>
      <w:marRight w:val="0"/>
      <w:marTop w:val="0"/>
      <w:marBottom w:val="0"/>
      <w:divBdr>
        <w:top w:val="none" w:sz="0" w:space="0" w:color="auto"/>
        <w:left w:val="none" w:sz="0" w:space="0" w:color="auto"/>
        <w:bottom w:val="none" w:sz="0" w:space="0" w:color="auto"/>
        <w:right w:val="none" w:sz="0" w:space="0" w:color="auto"/>
      </w:divBdr>
    </w:div>
    <w:div w:id="1774780569">
      <w:bodyDiv w:val="1"/>
      <w:marLeft w:val="0"/>
      <w:marRight w:val="0"/>
      <w:marTop w:val="0"/>
      <w:marBottom w:val="0"/>
      <w:divBdr>
        <w:top w:val="none" w:sz="0" w:space="0" w:color="auto"/>
        <w:left w:val="none" w:sz="0" w:space="0" w:color="auto"/>
        <w:bottom w:val="none" w:sz="0" w:space="0" w:color="auto"/>
        <w:right w:val="none" w:sz="0" w:space="0" w:color="auto"/>
      </w:divBdr>
    </w:div>
    <w:div w:id="1777169565">
      <w:bodyDiv w:val="1"/>
      <w:marLeft w:val="0"/>
      <w:marRight w:val="0"/>
      <w:marTop w:val="0"/>
      <w:marBottom w:val="0"/>
      <w:divBdr>
        <w:top w:val="none" w:sz="0" w:space="0" w:color="auto"/>
        <w:left w:val="none" w:sz="0" w:space="0" w:color="auto"/>
        <w:bottom w:val="none" w:sz="0" w:space="0" w:color="auto"/>
        <w:right w:val="none" w:sz="0" w:space="0" w:color="auto"/>
      </w:divBdr>
    </w:div>
    <w:div w:id="1778599085">
      <w:bodyDiv w:val="1"/>
      <w:marLeft w:val="0"/>
      <w:marRight w:val="0"/>
      <w:marTop w:val="0"/>
      <w:marBottom w:val="0"/>
      <w:divBdr>
        <w:top w:val="none" w:sz="0" w:space="0" w:color="auto"/>
        <w:left w:val="none" w:sz="0" w:space="0" w:color="auto"/>
        <w:bottom w:val="none" w:sz="0" w:space="0" w:color="auto"/>
        <w:right w:val="none" w:sz="0" w:space="0" w:color="auto"/>
      </w:divBdr>
    </w:div>
    <w:div w:id="1779790247">
      <w:bodyDiv w:val="1"/>
      <w:marLeft w:val="0"/>
      <w:marRight w:val="0"/>
      <w:marTop w:val="0"/>
      <w:marBottom w:val="0"/>
      <w:divBdr>
        <w:top w:val="none" w:sz="0" w:space="0" w:color="auto"/>
        <w:left w:val="none" w:sz="0" w:space="0" w:color="auto"/>
        <w:bottom w:val="none" w:sz="0" w:space="0" w:color="auto"/>
        <w:right w:val="none" w:sz="0" w:space="0" w:color="auto"/>
      </w:divBdr>
    </w:div>
    <w:div w:id="1781100837">
      <w:bodyDiv w:val="1"/>
      <w:marLeft w:val="0"/>
      <w:marRight w:val="0"/>
      <w:marTop w:val="0"/>
      <w:marBottom w:val="0"/>
      <w:divBdr>
        <w:top w:val="none" w:sz="0" w:space="0" w:color="auto"/>
        <w:left w:val="none" w:sz="0" w:space="0" w:color="auto"/>
        <w:bottom w:val="none" w:sz="0" w:space="0" w:color="auto"/>
        <w:right w:val="none" w:sz="0" w:space="0" w:color="auto"/>
      </w:divBdr>
      <w:divsChild>
        <w:div w:id="114956736">
          <w:marLeft w:val="0"/>
          <w:marRight w:val="0"/>
          <w:marTop w:val="0"/>
          <w:marBottom w:val="0"/>
          <w:divBdr>
            <w:top w:val="none" w:sz="0" w:space="0" w:color="auto"/>
            <w:left w:val="none" w:sz="0" w:space="0" w:color="auto"/>
            <w:bottom w:val="none" w:sz="0" w:space="0" w:color="auto"/>
            <w:right w:val="none" w:sz="0" w:space="0" w:color="auto"/>
          </w:divBdr>
          <w:divsChild>
            <w:div w:id="30828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2520">
      <w:bodyDiv w:val="1"/>
      <w:marLeft w:val="0"/>
      <w:marRight w:val="0"/>
      <w:marTop w:val="0"/>
      <w:marBottom w:val="0"/>
      <w:divBdr>
        <w:top w:val="none" w:sz="0" w:space="0" w:color="auto"/>
        <w:left w:val="none" w:sz="0" w:space="0" w:color="auto"/>
        <w:bottom w:val="none" w:sz="0" w:space="0" w:color="auto"/>
        <w:right w:val="none" w:sz="0" w:space="0" w:color="auto"/>
      </w:divBdr>
    </w:div>
    <w:div w:id="1801655022">
      <w:bodyDiv w:val="1"/>
      <w:marLeft w:val="0"/>
      <w:marRight w:val="0"/>
      <w:marTop w:val="0"/>
      <w:marBottom w:val="0"/>
      <w:divBdr>
        <w:top w:val="none" w:sz="0" w:space="0" w:color="auto"/>
        <w:left w:val="none" w:sz="0" w:space="0" w:color="auto"/>
        <w:bottom w:val="none" w:sz="0" w:space="0" w:color="auto"/>
        <w:right w:val="none" w:sz="0" w:space="0" w:color="auto"/>
      </w:divBdr>
    </w:div>
    <w:div w:id="1802305778">
      <w:bodyDiv w:val="1"/>
      <w:marLeft w:val="0"/>
      <w:marRight w:val="0"/>
      <w:marTop w:val="0"/>
      <w:marBottom w:val="0"/>
      <w:divBdr>
        <w:top w:val="none" w:sz="0" w:space="0" w:color="auto"/>
        <w:left w:val="none" w:sz="0" w:space="0" w:color="auto"/>
        <w:bottom w:val="none" w:sz="0" w:space="0" w:color="auto"/>
        <w:right w:val="none" w:sz="0" w:space="0" w:color="auto"/>
      </w:divBdr>
      <w:divsChild>
        <w:div w:id="61145539">
          <w:marLeft w:val="0"/>
          <w:marRight w:val="0"/>
          <w:marTop w:val="0"/>
          <w:marBottom w:val="0"/>
          <w:divBdr>
            <w:top w:val="none" w:sz="0" w:space="0" w:color="auto"/>
            <w:left w:val="none" w:sz="0" w:space="0" w:color="auto"/>
            <w:bottom w:val="none" w:sz="0" w:space="0" w:color="auto"/>
            <w:right w:val="none" w:sz="0" w:space="0" w:color="auto"/>
          </w:divBdr>
        </w:div>
        <w:div w:id="70009774">
          <w:marLeft w:val="0"/>
          <w:marRight w:val="0"/>
          <w:marTop w:val="0"/>
          <w:marBottom w:val="0"/>
          <w:divBdr>
            <w:top w:val="none" w:sz="0" w:space="0" w:color="auto"/>
            <w:left w:val="none" w:sz="0" w:space="0" w:color="auto"/>
            <w:bottom w:val="none" w:sz="0" w:space="0" w:color="auto"/>
            <w:right w:val="none" w:sz="0" w:space="0" w:color="auto"/>
          </w:divBdr>
        </w:div>
        <w:div w:id="70854621">
          <w:marLeft w:val="0"/>
          <w:marRight w:val="0"/>
          <w:marTop w:val="0"/>
          <w:marBottom w:val="0"/>
          <w:divBdr>
            <w:top w:val="none" w:sz="0" w:space="0" w:color="auto"/>
            <w:left w:val="none" w:sz="0" w:space="0" w:color="auto"/>
            <w:bottom w:val="none" w:sz="0" w:space="0" w:color="auto"/>
            <w:right w:val="none" w:sz="0" w:space="0" w:color="auto"/>
          </w:divBdr>
        </w:div>
        <w:div w:id="154803142">
          <w:marLeft w:val="0"/>
          <w:marRight w:val="0"/>
          <w:marTop w:val="0"/>
          <w:marBottom w:val="0"/>
          <w:divBdr>
            <w:top w:val="none" w:sz="0" w:space="0" w:color="auto"/>
            <w:left w:val="none" w:sz="0" w:space="0" w:color="auto"/>
            <w:bottom w:val="none" w:sz="0" w:space="0" w:color="auto"/>
            <w:right w:val="none" w:sz="0" w:space="0" w:color="auto"/>
          </w:divBdr>
        </w:div>
        <w:div w:id="163321850">
          <w:marLeft w:val="0"/>
          <w:marRight w:val="0"/>
          <w:marTop w:val="0"/>
          <w:marBottom w:val="0"/>
          <w:divBdr>
            <w:top w:val="none" w:sz="0" w:space="0" w:color="auto"/>
            <w:left w:val="none" w:sz="0" w:space="0" w:color="auto"/>
            <w:bottom w:val="none" w:sz="0" w:space="0" w:color="auto"/>
            <w:right w:val="none" w:sz="0" w:space="0" w:color="auto"/>
          </w:divBdr>
        </w:div>
        <w:div w:id="242836170">
          <w:marLeft w:val="0"/>
          <w:marRight w:val="0"/>
          <w:marTop w:val="0"/>
          <w:marBottom w:val="0"/>
          <w:divBdr>
            <w:top w:val="none" w:sz="0" w:space="0" w:color="auto"/>
            <w:left w:val="none" w:sz="0" w:space="0" w:color="auto"/>
            <w:bottom w:val="none" w:sz="0" w:space="0" w:color="auto"/>
            <w:right w:val="none" w:sz="0" w:space="0" w:color="auto"/>
          </w:divBdr>
        </w:div>
        <w:div w:id="382020690">
          <w:marLeft w:val="0"/>
          <w:marRight w:val="0"/>
          <w:marTop w:val="0"/>
          <w:marBottom w:val="0"/>
          <w:divBdr>
            <w:top w:val="none" w:sz="0" w:space="0" w:color="auto"/>
            <w:left w:val="none" w:sz="0" w:space="0" w:color="auto"/>
            <w:bottom w:val="none" w:sz="0" w:space="0" w:color="auto"/>
            <w:right w:val="none" w:sz="0" w:space="0" w:color="auto"/>
          </w:divBdr>
        </w:div>
        <w:div w:id="777989963">
          <w:marLeft w:val="0"/>
          <w:marRight w:val="0"/>
          <w:marTop w:val="0"/>
          <w:marBottom w:val="0"/>
          <w:divBdr>
            <w:top w:val="none" w:sz="0" w:space="0" w:color="auto"/>
            <w:left w:val="none" w:sz="0" w:space="0" w:color="auto"/>
            <w:bottom w:val="none" w:sz="0" w:space="0" w:color="auto"/>
            <w:right w:val="none" w:sz="0" w:space="0" w:color="auto"/>
          </w:divBdr>
        </w:div>
        <w:div w:id="941375758">
          <w:marLeft w:val="0"/>
          <w:marRight w:val="0"/>
          <w:marTop w:val="0"/>
          <w:marBottom w:val="0"/>
          <w:divBdr>
            <w:top w:val="none" w:sz="0" w:space="0" w:color="auto"/>
            <w:left w:val="none" w:sz="0" w:space="0" w:color="auto"/>
            <w:bottom w:val="none" w:sz="0" w:space="0" w:color="auto"/>
            <w:right w:val="none" w:sz="0" w:space="0" w:color="auto"/>
          </w:divBdr>
        </w:div>
        <w:div w:id="1021668737">
          <w:marLeft w:val="0"/>
          <w:marRight w:val="0"/>
          <w:marTop w:val="0"/>
          <w:marBottom w:val="0"/>
          <w:divBdr>
            <w:top w:val="none" w:sz="0" w:space="0" w:color="auto"/>
            <w:left w:val="none" w:sz="0" w:space="0" w:color="auto"/>
            <w:bottom w:val="none" w:sz="0" w:space="0" w:color="auto"/>
            <w:right w:val="none" w:sz="0" w:space="0" w:color="auto"/>
          </w:divBdr>
        </w:div>
        <w:div w:id="1206404266">
          <w:marLeft w:val="0"/>
          <w:marRight w:val="0"/>
          <w:marTop w:val="0"/>
          <w:marBottom w:val="0"/>
          <w:divBdr>
            <w:top w:val="none" w:sz="0" w:space="0" w:color="auto"/>
            <w:left w:val="none" w:sz="0" w:space="0" w:color="auto"/>
            <w:bottom w:val="none" w:sz="0" w:space="0" w:color="auto"/>
            <w:right w:val="none" w:sz="0" w:space="0" w:color="auto"/>
          </w:divBdr>
        </w:div>
        <w:div w:id="1503280043">
          <w:marLeft w:val="0"/>
          <w:marRight w:val="0"/>
          <w:marTop w:val="0"/>
          <w:marBottom w:val="0"/>
          <w:divBdr>
            <w:top w:val="none" w:sz="0" w:space="0" w:color="auto"/>
            <w:left w:val="none" w:sz="0" w:space="0" w:color="auto"/>
            <w:bottom w:val="none" w:sz="0" w:space="0" w:color="auto"/>
            <w:right w:val="none" w:sz="0" w:space="0" w:color="auto"/>
          </w:divBdr>
        </w:div>
        <w:div w:id="1514372722">
          <w:marLeft w:val="0"/>
          <w:marRight w:val="0"/>
          <w:marTop w:val="0"/>
          <w:marBottom w:val="0"/>
          <w:divBdr>
            <w:top w:val="none" w:sz="0" w:space="0" w:color="auto"/>
            <w:left w:val="none" w:sz="0" w:space="0" w:color="auto"/>
            <w:bottom w:val="none" w:sz="0" w:space="0" w:color="auto"/>
            <w:right w:val="none" w:sz="0" w:space="0" w:color="auto"/>
          </w:divBdr>
        </w:div>
        <w:div w:id="1550608200">
          <w:marLeft w:val="0"/>
          <w:marRight w:val="0"/>
          <w:marTop w:val="0"/>
          <w:marBottom w:val="0"/>
          <w:divBdr>
            <w:top w:val="none" w:sz="0" w:space="0" w:color="auto"/>
            <w:left w:val="none" w:sz="0" w:space="0" w:color="auto"/>
            <w:bottom w:val="none" w:sz="0" w:space="0" w:color="auto"/>
            <w:right w:val="none" w:sz="0" w:space="0" w:color="auto"/>
          </w:divBdr>
        </w:div>
        <w:div w:id="1568803156">
          <w:marLeft w:val="0"/>
          <w:marRight w:val="0"/>
          <w:marTop w:val="0"/>
          <w:marBottom w:val="0"/>
          <w:divBdr>
            <w:top w:val="none" w:sz="0" w:space="0" w:color="auto"/>
            <w:left w:val="none" w:sz="0" w:space="0" w:color="auto"/>
            <w:bottom w:val="none" w:sz="0" w:space="0" w:color="auto"/>
            <w:right w:val="none" w:sz="0" w:space="0" w:color="auto"/>
          </w:divBdr>
        </w:div>
        <w:div w:id="1698120635">
          <w:marLeft w:val="0"/>
          <w:marRight w:val="0"/>
          <w:marTop w:val="0"/>
          <w:marBottom w:val="0"/>
          <w:divBdr>
            <w:top w:val="none" w:sz="0" w:space="0" w:color="auto"/>
            <w:left w:val="none" w:sz="0" w:space="0" w:color="auto"/>
            <w:bottom w:val="none" w:sz="0" w:space="0" w:color="auto"/>
            <w:right w:val="none" w:sz="0" w:space="0" w:color="auto"/>
          </w:divBdr>
        </w:div>
        <w:div w:id="1746950637">
          <w:marLeft w:val="0"/>
          <w:marRight w:val="0"/>
          <w:marTop w:val="0"/>
          <w:marBottom w:val="0"/>
          <w:divBdr>
            <w:top w:val="none" w:sz="0" w:space="0" w:color="auto"/>
            <w:left w:val="none" w:sz="0" w:space="0" w:color="auto"/>
            <w:bottom w:val="none" w:sz="0" w:space="0" w:color="auto"/>
            <w:right w:val="none" w:sz="0" w:space="0" w:color="auto"/>
          </w:divBdr>
        </w:div>
        <w:div w:id="1798329043">
          <w:marLeft w:val="0"/>
          <w:marRight w:val="0"/>
          <w:marTop w:val="0"/>
          <w:marBottom w:val="0"/>
          <w:divBdr>
            <w:top w:val="none" w:sz="0" w:space="0" w:color="auto"/>
            <w:left w:val="none" w:sz="0" w:space="0" w:color="auto"/>
            <w:bottom w:val="none" w:sz="0" w:space="0" w:color="auto"/>
            <w:right w:val="none" w:sz="0" w:space="0" w:color="auto"/>
          </w:divBdr>
        </w:div>
        <w:div w:id="1813447867">
          <w:marLeft w:val="0"/>
          <w:marRight w:val="0"/>
          <w:marTop w:val="0"/>
          <w:marBottom w:val="0"/>
          <w:divBdr>
            <w:top w:val="none" w:sz="0" w:space="0" w:color="auto"/>
            <w:left w:val="none" w:sz="0" w:space="0" w:color="auto"/>
            <w:bottom w:val="none" w:sz="0" w:space="0" w:color="auto"/>
            <w:right w:val="none" w:sz="0" w:space="0" w:color="auto"/>
          </w:divBdr>
        </w:div>
        <w:div w:id="1879705060">
          <w:marLeft w:val="0"/>
          <w:marRight w:val="0"/>
          <w:marTop w:val="0"/>
          <w:marBottom w:val="0"/>
          <w:divBdr>
            <w:top w:val="none" w:sz="0" w:space="0" w:color="auto"/>
            <w:left w:val="none" w:sz="0" w:space="0" w:color="auto"/>
            <w:bottom w:val="none" w:sz="0" w:space="0" w:color="auto"/>
            <w:right w:val="none" w:sz="0" w:space="0" w:color="auto"/>
          </w:divBdr>
        </w:div>
        <w:div w:id="2064325172">
          <w:marLeft w:val="0"/>
          <w:marRight w:val="0"/>
          <w:marTop w:val="0"/>
          <w:marBottom w:val="0"/>
          <w:divBdr>
            <w:top w:val="none" w:sz="0" w:space="0" w:color="auto"/>
            <w:left w:val="none" w:sz="0" w:space="0" w:color="auto"/>
            <w:bottom w:val="none" w:sz="0" w:space="0" w:color="auto"/>
            <w:right w:val="none" w:sz="0" w:space="0" w:color="auto"/>
          </w:divBdr>
        </w:div>
        <w:div w:id="2144689451">
          <w:marLeft w:val="0"/>
          <w:marRight w:val="0"/>
          <w:marTop w:val="0"/>
          <w:marBottom w:val="0"/>
          <w:divBdr>
            <w:top w:val="none" w:sz="0" w:space="0" w:color="auto"/>
            <w:left w:val="none" w:sz="0" w:space="0" w:color="auto"/>
            <w:bottom w:val="none" w:sz="0" w:space="0" w:color="auto"/>
            <w:right w:val="none" w:sz="0" w:space="0" w:color="auto"/>
          </w:divBdr>
        </w:div>
      </w:divsChild>
    </w:div>
    <w:div w:id="1826049596">
      <w:bodyDiv w:val="1"/>
      <w:marLeft w:val="0"/>
      <w:marRight w:val="0"/>
      <w:marTop w:val="0"/>
      <w:marBottom w:val="0"/>
      <w:divBdr>
        <w:top w:val="none" w:sz="0" w:space="0" w:color="auto"/>
        <w:left w:val="none" w:sz="0" w:space="0" w:color="auto"/>
        <w:bottom w:val="none" w:sz="0" w:space="0" w:color="auto"/>
        <w:right w:val="none" w:sz="0" w:space="0" w:color="auto"/>
      </w:divBdr>
    </w:div>
    <w:div w:id="1827278794">
      <w:bodyDiv w:val="1"/>
      <w:marLeft w:val="0"/>
      <w:marRight w:val="0"/>
      <w:marTop w:val="0"/>
      <w:marBottom w:val="0"/>
      <w:divBdr>
        <w:top w:val="none" w:sz="0" w:space="0" w:color="auto"/>
        <w:left w:val="none" w:sz="0" w:space="0" w:color="auto"/>
        <w:bottom w:val="none" w:sz="0" w:space="0" w:color="auto"/>
        <w:right w:val="none" w:sz="0" w:space="0" w:color="auto"/>
      </w:divBdr>
    </w:div>
    <w:div w:id="1828935148">
      <w:bodyDiv w:val="1"/>
      <w:marLeft w:val="0"/>
      <w:marRight w:val="0"/>
      <w:marTop w:val="0"/>
      <w:marBottom w:val="0"/>
      <w:divBdr>
        <w:top w:val="none" w:sz="0" w:space="0" w:color="auto"/>
        <w:left w:val="none" w:sz="0" w:space="0" w:color="auto"/>
        <w:bottom w:val="none" w:sz="0" w:space="0" w:color="auto"/>
        <w:right w:val="none" w:sz="0" w:space="0" w:color="auto"/>
      </w:divBdr>
    </w:div>
    <w:div w:id="1829056876">
      <w:bodyDiv w:val="1"/>
      <w:marLeft w:val="0"/>
      <w:marRight w:val="0"/>
      <w:marTop w:val="0"/>
      <w:marBottom w:val="0"/>
      <w:divBdr>
        <w:top w:val="none" w:sz="0" w:space="0" w:color="auto"/>
        <w:left w:val="none" w:sz="0" w:space="0" w:color="auto"/>
        <w:bottom w:val="none" w:sz="0" w:space="0" w:color="auto"/>
        <w:right w:val="none" w:sz="0" w:space="0" w:color="auto"/>
      </w:divBdr>
    </w:div>
    <w:div w:id="1834681437">
      <w:bodyDiv w:val="1"/>
      <w:marLeft w:val="0"/>
      <w:marRight w:val="0"/>
      <w:marTop w:val="0"/>
      <w:marBottom w:val="0"/>
      <w:divBdr>
        <w:top w:val="none" w:sz="0" w:space="0" w:color="auto"/>
        <w:left w:val="none" w:sz="0" w:space="0" w:color="auto"/>
        <w:bottom w:val="none" w:sz="0" w:space="0" w:color="auto"/>
        <w:right w:val="none" w:sz="0" w:space="0" w:color="auto"/>
      </w:divBdr>
    </w:div>
    <w:div w:id="1836073516">
      <w:bodyDiv w:val="1"/>
      <w:marLeft w:val="0"/>
      <w:marRight w:val="0"/>
      <w:marTop w:val="0"/>
      <w:marBottom w:val="0"/>
      <w:divBdr>
        <w:top w:val="none" w:sz="0" w:space="0" w:color="auto"/>
        <w:left w:val="none" w:sz="0" w:space="0" w:color="auto"/>
        <w:bottom w:val="none" w:sz="0" w:space="0" w:color="auto"/>
        <w:right w:val="none" w:sz="0" w:space="0" w:color="auto"/>
      </w:divBdr>
    </w:div>
    <w:div w:id="1841654007">
      <w:bodyDiv w:val="1"/>
      <w:marLeft w:val="0"/>
      <w:marRight w:val="0"/>
      <w:marTop w:val="0"/>
      <w:marBottom w:val="0"/>
      <w:divBdr>
        <w:top w:val="none" w:sz="0" w:space="0" w:color="auto"/>
        <w:left w:val="none" w:sz="0" w:space="0" w:color="auto"/>
        <w:bottom w:val="none" w:sz="0" w:space="0" w:color="auto"/>
        <w:right w:val="none" w:sz="0" w:space="0" w:color="auto"/>
      </w:divBdr>
    </w:div>
    <w:div w:id="1847013861">
      <w:bodyDiv w:val="1"/>
      <w:marLeft w:val="0"/>
      <w:marRight w:val="0"/>
      <w:marTop w:val="0"/>
      <w:marBottom w:val="0"/>
      <w:divBdr>
        <w:top w:val="none" w:sz="0" w:space="0" w:color="auto"/>
        <w:left w:val="none" w:sz="0" w:space="0" w:color="auto"/>
        <w:bottom w:val="none" w:sz="0" w:space="0" w:color="auto"/>
        <w:right w:val="none" w:sz="0" w:space="0" w:color="auto"/>
      </w:divBdr>
    </w:div>
    <w:div w:id="1857040110">
      <w:bodyDiv w:val="1"/>
      <w:marLeft w:val="0"/>
      <w:marRight w:val="0"/>
      <w:marTop w:val="0"/>
      <w:marBottom w:val="0"/>
      <w:divBdr>
        <w:top w:val="none" w:sz="0" w:space="0" w:color="auto"/>
        <w:left w:val="none" w:sz="0" w:space="0" w:color="auto"/>
        <w:bottom w:val="none" w:sz="0" w:space="0" w:color="auto"/>
        <w:right w:val="none" w:sz="0" w:space="0" w:color="auto"/>
      </w:divBdr>
    </w:div>
    <w:div w:id="1899897243">
      <w:bodyDiv w:val="1"/>
      <w:marLeft w:val="0"/>
      <w:marRight w:val="0"/>
      <w:marTop w:val="0"/>
      <w:marBottom w:val="0"/>
      <w:divBdr>
        <w:top w:val="none" w:sz="0" w:space="0" w:color="auto"/>
        <w:left w:val="none" w:sz="0" w:space="0" w:color="auto"/>
        <w:bottom w:val="none" w:sz="0" w:space="0" w:color="auto"/>
        <w:right w:val="none" w:sz="0" w:space="0" w:color="auto"/>
      </w:divBdr>
    </w:div>
    <w:div w:id="1910336545">
      <w:bodyDiv w:val="1"/>
      <w:marLeft w:val="0"/>
      <w:marRight w:val="0"/>
      <w:marTop w:val="0"/>
      <w:marBottom w:val="0"/>
      <w:divBdr>
        <w:top w:val="none" w:sz="0" w:space="0" w:color="auto"/>
        <w:left w:val="none" w:sz="0" w:space="0" w:color="auto"/>
        <w:bottom w:val="none" w:sz="0" w:space="0" w:color="auto"/>
        <w:right w:val="none" w:sz="0" w:space="0" w:color="auto"/>
      </w:divBdr>
    </w:div>
    <w:div w:id="1921136436">
      <w:bodyDiv w:val="1"/>
      <w:marLeft w:val="0"/>
      <w:marRight w:val="0"/>
      <w:marTop w:val="0"/>
      <w:marBottom w:val="0"/>
      <w:divBdr>
        <w:top w:val="none" w:sz="0" w:space="0" w:color="auto"/>
        <w:left w:val="none" w:sz="0" w:space="0" w:color="auto"/>
        <w:bottom w:val="none" w:sz="0" w:space="0" w:color="auto"/>
        <w:right w:val="none" w:sz="0" w:space="0" w:color="auto"/>
      </w:divBdr>
    </w:div>
    <w:div w:id="1921211090">
      <w:bodyDiv w:val="1"/>
      <w:marLeft w:val="0"/>
      <w:marRight w:val="0"/>
      <w:marTop w:val="0"/>
      <w:marBottom w:val="0"/>
      <w:divBdr>
        <w:top w:val="none" w:sz="0" w:space="0" w:color="auto"/>
        <w:left w:val="none" w:sz="0" w:space="0" w:color="auto"/>
        <w:bottom w:val="none" w:sz="0" w:space="0" w:color="auto"/>
        <w:right w:val="none" w:sz="0" w:space="0" w:color="auto"/>
      </w:divBdr>
    </w:div>
    <w:div w:id="1924798633">
      <w:bodyDiv w:val="1"/>
      <w:marLeft w:val="0"/>
      <w:marRight w:val="0"/>
      <w:marTop w:val="0"/>
      <w:marBottom w:val="0"/>
      <w:divBdr>
        <w:top w:val="none" w:sz="0" w:space="0" w:color="auto"/>
        <w:left w:val="none" w:sz="0" w:space="0" w:color="auto"/>
        <w:bottom w:val="none" w:sz="0" w:space="0" w:color="auto"/>
        <w:right w:val="none" w:sz="0" w:space="0" w:color="auto"/>
      </w:divBdr>
    </w:div>
    <w:div w:id="1940983498">
      <w:bodyDiv w:val="1"/>
      <w:marLeft w:val="0"/>
      <w:marRight w:val="0"/>
      <w:marTop w:val="0"/>
      <w:marBottom w:val="0"/>
      <w:divBdr>
        <w:top w:val="none" w:sz="0" w:space="0" w:color="auto"/>
        <w:left w:val="none" w:sz="0" w:space="0" w:color="auto"/>
        <w:bottom w:val="none" w:sz="0" w:space="0" w:color="auto"/>
        <w:right w:val="none" w:sz="0" w:space="0" w:color="auto"/>
      </w:divBdr>
    </w:div>
    <w:div w:id="1945964411">
      <w:bodyDiv w:val="1"/>
      <w:marLeft w:val="0"/>
      <w:marRight w:val="0"/>
      <w:marTop w:val="0"/>
      <w:marBottom w:val="0"/>
      <w:divBdr>
        <w:top w:val="none" w:sz="0" w:space="0" w:color="auto"/>
        <w:left w:val="none" w:sz="0" w:space="0" w:color="auto"/>
        <w:bottom w:val="none" w:sz="0" w:space="0" w:color="auto"/>
        <w:right w:val="none" w:sz="0" w:space="0" w:color="auto"/>
      </w:divBdr>
      <w:divsChild>
        <w:div w:id="303438920">
          <w:marLeft w:val="0"/>
          <w:marRight w:val="0"/>
          <w:marTop w:val="0"/>
          <w:marBottom w:val="0"/>
          <w:divBdr>
            <w:top w:val="none" w:sz="0" w:space="0" w:color="auto"/>
            <w:left w:val="none" w:sz="0" w:space="0" w:color="auto"/>
            <w:bottom w:val="none" w:sz="0" w:space="0" w:color="auto"/>
            <w:right w:val="none" w:sz="0" w:space="0" w:color="auto"/>
          </w:divBdr>
        </w:div>
      </w:divsChild>
    </w:div>
    <w:div w:id="1950120809">
      <w:bodyDiv w:val="1"/>
      <w:marLeft w:val="0"/>
      <w:marRight w:val="0"/>
      <w:marTop w:val="0"/>
      <w:marBottom w:val="0"/>
      <w:divBdr>
        <w:top w:val="none" w:sz="0" w:space="0" w:color="auto"/>
        <w:left w:val="none" w:sz="0" w:space="0" w:color="auto"/>
        <w:bottom w:val="none" w:sz="0" w:space="0" w:color="auto"/>
        <w:right w:val="none" w:sz="0" w:space="0" w:color="auto"/>
      </w:divBdr>
    </w:div>
    <w:div w:id="1950550893">
      <w:bodyDiv w:val="1"/>
      <w:marLeft w:val="0"/>
      <w:marRight w:val="0"/>
      <w:marTop w:val="0"/>
      <w:marBottom w:val="0"/>
      <w:divBdr>
        <w:top w:val="none" w:sz="0" w:space="0" w:color="auto"/>
        <w:left w:val="none" w:sz="0" w:space="0" w:color="auto"/>
        <w:bottom w:val="none" w:sz="0" w:space="0" w:color="auto"/>
        <w:right w:val="none" w:sz="0" w:space="0" w:color="auto"/>
      </w:divBdr>
    </w:div>
    <w:div w:id="1953590219">
      <w:bodyDiv w:val="1"/>
      <w:marLeft w:val="0"/>
      <w:marRight w:val="0"/>
      <w:marTop w:val="0"/>
      <w:marBottom w:val="0"/>
      <w:divBdr>
        <w:top w:val="none" w:sz="0" w:space="0" w:color="auto"/>
        <w:left w:val="none" w:sz="0" w:space="0" w:color="auto"/>
        <w:bottom w:val="none" w:sz="0" w:space="0" w:color="auto"/>
        <w:right w:val="none" w:sz="0" w:space="0" w:color="auto"/>
      </w:divBdr>
    </w:div>
    <w:div w:id="1958680731">
      <w:bodyDiv w:val="1"/>
      <w:marLeft w:val="0"/>
      <w:marRight w:val="0"/>
      <w:marTop w:val="0"/>
      <w:marBottom w:val="0"/>
      <w:divBdr>
        <w:top w:val="none" w:sz="0" w:space="0" w:color="auto"/>
        <w:left w:val="none" w:sz="0" w:space="0" w:color="auto"/>
        <w:bottom w:val="none" w:sz="0" w:space="0" w:color="auto"/>
        <w:right w:val="none" w:sz="0" w:space="0" w:color="auto"/>
      </w:divBdr>
    </w:div>
    <w:div w:id="1959295046">
      <w:bodyDiv w:val="1"/>
      <w:marLeft w:val="0"/>
      <w:marRight w:val="0"/>
      <w:marTop w:val="0"/>
      <w:marBottom w:val="0"/>
      <w:divBdr>
        <w:top w:val="none" w:sz="0" w:space="0" w:color="auto"/>
        <w:left w:val="none" w:sz="0" w:space="0" w:color="auto"/>
        <w:bottom w:val="none" w:sz="0" w:space="0" w:color="auto"/>
        <w:right w:val="none" w:sz="0" w:space="0" w:color="auto"/>
      </w:divBdr>
    </w:div>
    <w:div w:id="1969311096">
      <w:bodyDiv w:val="1"/>
      <w:marLeft w:val="0"/>
      <w:marRight w:val="0"/>
      <w:marTop w:val="0"/>
      <w:marBottom w:val="0"/>
      <w:divBdr>
        <w:top w:val="none" w:sz="0" w:space="0" w:color="auto"/>
        <w:left w:val="none" w:sz="0" w:space="0" w:color="auto"/>
        <w:bottom w:val="none" w:sz="0" w:space="0" w:color="auto"/>
        <w:right w:val="none" w:sz="0" w:space="0" w:color="auto"/>
      </w:divBdr>
      <w:divsChild>
        <w:div w:id="115023710">
          <w:marLeft w:val="1166"/>
          <w:marRight w:val="0"/>
          <w:marTop w:val="168"/>
          <w:marBottom w:val="0"/>
          <w:divBdr>
            <w:top w:val="none" w:sz="0" w:space="0" w:color="auto"/>
            <w:left w:val="none" w:sz="0" w:space="0" w:color="auto"/>
            <w:bottom w:val="none" w:sz="0" w:space="0" w:color="auto"/>
            <w:right w:val="none" w:sz="0" w:space="0" w:color="auto"/>
          </w:divBdr>
        </w:div>
      </w:divsChild>
    </w:div>
    <w:div w:id="1976837885">
      <w:bodyDiv w:val="1"/>
      <w:marLeft w:val="0"/>
      <w:marRight w:val="0"/>
      <w:marTop w:val="0"/>
      <w:marBottom w:val="0"/>
      <w:divBdr>
        <w:top w:val="none" w:sz="0" w:space="0" w:color="auto"/>
        <w:left w:val="none" w:sz="0" w:space="0" w:color="auto"/>
        <w:bottom w:val="none" w:sz="0" w:space="0" w:color="auto"/>
        <w:right w:val="none" w:sz="0" w:space="0" w:color="auto"/>
      </w:divBdr>
    </w:div>
    <w:div w:id="1983340312">
      <w:bodyDiv w:val="1"/>
      <w:marLeft w:val="0"/>
      <w:marRight w:val="0"/>
      <w:marTop w:val="0"/>
      <w:marBottom w:val="0"/>
      <w:divBdr>
        <w:top w:val="none" w:sz="0" w:space="0" w:color="auto"/>
        <w:left w:val="none" w:sz="0" w:space="0" w:color="auto"/>
        <w:bottom w:val="none" w:sz="0" w:space="0" w:color="auto"/>
        <w:right w:val="none" w:sz="0" w:space="0" w:color="auto"/>
      </w:divBdr>
    </w:div>
    <w:div w:id="1988977658">
      <w:bodyDiv w:val="1"/>
      <w:marLeft w:val="0"/>
      <w:marRight w:val="0"/>
      <w:marTop w:val="0"/>
      <w:marBottom w:val="0"/>
      <w:divBdr>
        <w:top w:val="none" w:sz="0" w:space="0" w:color="auto"/>
        <w:left w:val="none" w:sz="0" w:space="0" w:color="auto"/>
        <w:bottom w:val="none" w:sz="0" w:space="0" w:color="auto"/>
        <w:right w:val="none" w:sz="0" w:space="0" w:color="auto"/>
      </w:divBdr>
    </w:div>
    <w:div w:id="1993680023">
      <w:bodyDiv w:val="1"/>
      <w:marLeft w:val="0"/>
      <w:marRight w:val="0"/>
      <w:marTop w:val="0"/>
      <w:marBottom w:val="0"/>
      <w:divBdr>
        <w:top w:val="none" w:sz="0" w:space="0" w:color="auto"/>
        <w:left w:val="none" w:sz="0" w:space="0" w:color="auto"/>
        <w:bottom w:val="none" w:sz="0" w:space="0" w:color="auto"/>
        <w:right w:val="none" w:sz="0" w:space="0" w:color="auto"/>
      </w:divBdr>
      <w:divsChild>
        <w:div w:id="1403525038">
          <w:marLeft w:val="0"/>
          <w:marRight w:val="0"/>
          <w:marTop w:val="0"/>
          <w:marBottom w:val="0"/>
          <w:divBdr>
            <w:top w:val="none" w:sz="0" w:space="0" w:color="auto"/>
            <w:left w:val="none" w:sz="0" w:space="0" w:color="auto"/>
            <w:bottom w:val="none" w:sz="0" w:space="0" w:color="auto"/>
            <w:right w:val="none" w:sz="0" w:space="0" w:color="auto"/>
          </w:divBdr>
          <w:divsChild>
            <w:div w:id="104329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374817">
      <w:bodyDiv w:val="1"/>
      <w:marLeft w:val="0"/>
      <w:marRight w:val="0"/>
      <w:marTop w:val="0"/>
      <w:marBottom w:val="0"/>
      <w:divBdr>
        <w:top w:val="none" w:sz="0" w:space="0" w:color="auto"/>
        <w:left w:val="none" w:sz="0" w:space="0" w:color="auto"/>
        <w:bottom w:val="none" w:sz="0" w:space="0" w:color="auto"/>
        <w:right w:val="none" w:sz="0" w:space="0" w:color="auto"/>
      </w:divBdr>
      <w:divsChild>
        <w:div w:id="26609030">
          <w:marLeft w:val="0"/>
          <w:marRight w:val="0"/>
          <w:marTop w:val="0"/>
          <w:marBottom w:val="0"/>
          <w:divBdr>
            <w:top w:val="none" w:sz="0" w:space="0" w:color="auto"/>
            <w:left w:val="none" w:sz="0" w:space="0" w:color="auto"/>
            <w:bottom w:val="none" w:sz="0" w:space="0" w:color="auto"/>
            <w:right w:val="none" w:sz="0" w:space="0" w:color="auto"/>
          </w:divBdr>
        </w:div>
        <w:div w:id="88816296">
          <w:marLeft w:val="0"/>
          <w:marRight w:val="0"/>
          <w:marTop w:val="0"/>
          <w:marBottom w:val="0"/>
          <w:divBdr>
            <w:top w:val="none" w:sz="0" w:space="0" w:color="auto"/>
            <w:left w:val="none" w:sz="0" w:space="0" w:color="auto"/>
            <w:bottom w:val="none" w:sz="0" w:space="0" w:color="auto"/>
            <w:right w:val="none" w:sz="0" w:space="0" w:color="auto"/>
          </w:divBdr>
        </w:div>
        <w:div w:id="199829471">
          <w:marLeft w:val="0"/>
          <w:marRight w:val="0"/>
          <w:marTop w:val="0"/>
          <w:marBottom w:val="0"/>
          <w:divBdr>
            <w:top w:val="none" w:sz="0" w:space="0" w:color="auto"/>
            <w:left w:val="none" w:sz="0" w:space="0" w:color="auto"/>
            <w:bottom w:val="none" w:sz="0" w:space="0" w:color="auto"/>
            <w:right w:val="none" w:sz="0" w:space="0" w:color="auto"/>
          </w:divBdr>
        </w:div>
        <w:div w:id="379132329">
          <w:marLeft w:val="0"/>
          <w:marRight w:val="0"/>
          <w:marTop w:val="0"/>
          <w:marBottom w:val="0"/>
          <w:divBdr>
            <w:top w:val="none" w:sz="0" w:space="0" w:color="auto"/>
            <w:left w:val="none" w:sz="0" w:space="0" w:color="auto"/>
            <w:bottom w:val="none" w:sz="0" w:space="0" w:color="auto"/>
            <w:right w:val="none" w:sz="0" w:space="0" w:color="auto"/>
          </w:divBdr>
        </w:div>
        <w:div w:id="418872799">
          <w:marLeft w:val="0"/>
          <w:marRight w:val="0"/>
          <w:marTop w:val="0"/>
          <w:marBottom w:val="0"/>
          <w:divBdr>
            <w:top w:val="none" w:sz="0" w:space="0" w:color="auto"/>
            <w:left w:val="none" w:sz="0" w:space="0" w:color="auto"/>
            <w:bottom w:val="none" w:sz="0" w:space="0" w:color="auto"/>
            <w:right w:val="none" w:sz="0" w:space="0" w:color="auto"/>
          </w:divBdr>
        </w:div>
        <w:div w:id="455415052">
          <w:marLeft w:val="0"/>
          <w:marRight w:val="0"/>
          <w:marTop w:val="0"/>
          <w:marBottom w:val="0"/>
          <w:divBdr>
            <w:top w:val="none" w:sz="0" w:space="0" w:color="auto"/>
            <w:left w:val="none" w:sz="0" w:space="0" w:color="auto"/>
            <w:bottom w:val="none" w:sz="0" w:space="0" w:color="auto"/>
            <w:right w:val="none" w:sz="0" w:space="0" w:color="auto"/>
          </w:divBdr>
        </w:div>
        <w:div w:id="456030791">
          <w:marLeft w:val="0"/>
          <w:marRight w:val="0"/>
          <w:marTop w:val="0"/>
          <w:marBottom w:val="0"/>
          <w:divBdr>
            <w:top w:val="none" w:sz="0" w:space="0" w:color="auto"/>
            <w:left w:val="none" w:sz="0" w:space="0" w:color="auto"/>
            <w:bottom w:val="none" w:sz="0" w:space="0" w:color="auto"/>
            <w:right w:val="none" w:sz="0" w:space="0" w:color="auto"/>
          </w:divBdr>
        </w:div>
        <w:div w:id="490948831">
          <w:marLeft w:val="0"/>
          <w:marRight w:val="0"/>
          <w:marTop w:val="0"/>
          <w:marBottom w:val="0"/>
          <w:divBdr>
            <w:top w:val="none" w:sz="0" w:space="0" w:color="auto"/>
            <w:left w:val="none" w:sz="0" w:space="0" w:color="auto"/>
            <w:bottom w:val="none" w:sz="0" w:space="0" w:color="auto"/>
            <w:right w:val="none" w:sz="0" w:space="0" w:color="auto"/>
          </w:divBdr>
        </w:div>
        <w:div w:id="593323780">
          <w:marLeft w:val="0"/>
          <w:marRight w:val="0"/>
          <w:marTop w:val="0"/>
          <w:marBottom w:val="0"/>
          <w:divBdr>
            <w:top w:val="none" w:sz="0" w:space="0" w:color="auto"/>
            <w:left w:val="none" w:sz="0" w:space="0" w:color="auto"/>
            <w:bottom w:val="none" w:sz="0" w:space="0" w:color="auto"/>
            <w:right w:val="none" w:sz="0" w:space="0" w:color="auto"/>
          </w:divBdr>
        </w:div>
        <w:div w:id="623317975">
          <w:marLeft w:val="0"/>
          <w:marRight w:val="0"/>
          <w:marTop w:val="0"/>
          <w:marBottom w:val="0"/>
          <w:divBdr>
            <w:top w:val="none" w:sz="0" w:space="0" w:color="auto"/>
            <w:left w:val="none" w:sz="0" w:space="0" w:color="auto"/>
            <w:bottom w:val="none" w:sz="0" w:space="0" w:color="auto"/>
            <w:right w:val="none" w:sz="0" w:space="0" w:color="auto"/>
          </w:divBdr>
        </w:div>
        <w:div w:id="792748368">
          <w:marLeft w:val="0"/>
          <w:marRight w:val="0"/>
          <w:marTop w:val="0"/>
          <w:marBottom w:val="0"/>
          <w:divBdr>
            <w:top w:val="none" w:sz="0" w:space="0" w:color="auto"/>
            <w:left w:val="none" w:sz="0" w:space="0" w:color="auto"/>
            <w:bottom w:val="none" w:sz="0" w:space="0" w:color="auto"/>
            <w:right w:val="none" w:sz="0" w:space="0" w:color="auto"/>
          </w:divBdr>
        </w:div>
        <w:div w:id="873153262">
          <w:marLeft w:val="0"/>
          <w:marRight w:val="0"/>
          <w:marTop w:val="0"/>
          <w:marBottom w:val="0"/>
          <w:divBdr>
            <w:top w:val="none" w:sz="0" w:space="0" w:color="auto"/>
            <w:left w:val="none" w:sz="0" w:space="0" w:color="auto"/>
            <w:bottom w:val="none" w:sz="0" w:space="0" w:color="auto"/>
            <w:right w:val="none" w:sz="0" w:space="0" w:color="auto"/>
          </w:divBdr>
        </w:div>
        <w:div w:id="881526062">
          <w:marLeft w:val="0"/>
          <w:marRight w:val="0"/>
          <w:marTop w:val="0"/>
          <w:marBottom w:val="0"/>
          <w:divBdr>
            <w:top w:val="none" w:sz="0" w:space="0" w:color="auto"/>
            <w:left w:val="none" w:sz="0" w:space="0" w:color="auto"/>
            <w:bottom w:val="none" w:sz="0" w:space="0" w:color="auto"/>
            <w:right w:val="none" w:sz="0" w:space="0" w:color="auto"/>
          </w:divBdr>
        </w:div>
        <w:div w:id="908854353">
          <w:marLeft w:val="0"/>
          <w:marRight w:val="0"/>
          <w:marTop w:val="0"/>
          <w:marBottom w:val="0"/>
          <w:divBdr>
            <w:top w:val="none" w:sz="0" w:space="0" w:color="auto"/>
            <w:left w:val="none" w:sz="0" w:space="0" w:color="auto"/>
            <w:bottom w:val="none" w:sz="0" w:space="0" w:color="auto"/>
            <w:right w:val="none" w:sz="0" w:space="0" w:color="auto"/>
          </w:divBdr>
        </w:div>
        <w:div w:id="1038899696">
          <w:marLeft w:val="0"/>
          <w:marRight w:val="0"/>
          <w:marTop w:val="0"/>
          <w:marBottom w:val="0"/>
          <w:divBdr>
            <w:top w:val="none" w:sz="0" w:space="0" w:color="auto"/>
            <w:left w:val="none" w:sz="0" w:space="0" w:color="auto"/>
            <w:bottom w:val="none" w:sz="0" w:space="0" w:color="auto"/>
            <w:right w:val="none" w:sz="0" w:space="0" w:color="auto"/>
          </w:divBdr>
        </w:div>
        <w:div w:id="1635332583">
          <w:marLeft w:val="0"/>
          <w:marRight w:val="0"/>
          <w:marTop w:val="0"/>
          <w:marBottom w:val="0"/>
          <w:divBdr>
            <w:top w:val="none" w:sz="0" w:space="0" w:color="auto"/>
            <w:left w:val="none" w:sz="0" w:space="0" w:color="auto"/>
            <w:bottom w:val="none" w:sz="0" w:space="0" w:color="auto"/>
            <w:right w:val="none" w:sz="0" w:space="0" w:color="auto"/>
          </w:divBdr>
        </w:div>
        <w:div w:id="1779331560">
          <w:marLeft w:val="0"/>
          <w:marRight w:val="0"/>
          <w:marTop w:val="0"/>
          <w:marBottom w:val="0"/>
          <w:divBdr>
            <w:top w:val="none" w:sz="0" w:space="0" w:color="auto"/>
            <w:left w:val="none" w:sz="0" w:space="0" w:color="auto"/>
            <w:bottom w:val="none" w:sz="0" w:space="0" w:color="auto"/>
            <w:right w:val="none" w:sz="0" w:space="0" w:color="auto"/>
          </w:divBdr>
        </w:div>
        <w:div w:id="1821380577">
          <w:marLeft w:val="0"/>
          <w:marRight w:val="0"/>
          <w:marTop w:val="0"/>
          <w:marBottom w:val="0"/>
          <w:divBdr>
            <w:top w:val="none" w:sz="0" w:space="0" w:color="auto"/>
            <w:left w:val="none" w:sz="0" w:space="0" w:color="auto"/>
            <w:bottom w:val="none" w:sz="0" w:space="0" w:color="auto"/>
            <w:right w:val="none" w:sz="0" w:space="0" w:color="auto"/>
          </w:divBdr>
        </w:div>
        <w:div w:id="2007315524">
          <w:marLeft w:val="0"/>
          <w:marRight w:val="0"/>
          <w:marTop w:val="0"/>
          <w:marBottom w:val="0"/>
          <w:divBdr>
            <w:top w:val="none" w:sz="0" w:space="0" w:color="auto"/>
            <w:left w:val="none" w:sz="0" w:space="0" w:color="auto"/>
            <w:bottom w:val="none" w:sz="0" w:space="0" w:color="auto"/>
            <w:right w:val="none" w:sz="0" w:space="0" w:color="auto"/>
          </w:divBdr>
        </w:div>
        <w:div w:id="2015912006">
          <w:marLeft w:val="0"/>
          <w:marRight w:val="0"/>
          <w:marTop w:val="0"/>
          <w:marBottom w:val="0"/>
          <w:divBdr>
            <w:top w:val="none" w:sz="0" w:space="0" w:color="auto"/>
            <w:left w:val="none" w:sz="0" w:space="0" w:color="auto"/>
            <w:bottom w:val="none" w:sz="0" w:space="0" w:color="auto"/>
            <w:right w:val="none" w:sz="0" w:space="0" w:color="auto"/>
          </w:divBdr>
        </w:div>
        <w:div w:id="2028094749">
          <w:marLeft w:val="0"/>
          <w:marRight w:val="0"/>
          <w:marTop w:val="0"/>
          <w:marBottom w:val="0"/>
          <w:divBdr>
            <w:top w:val="none" w:sz="0" w:space="0" w:color="auto"/>
            <w:left w:val="none" w:sz="0" w:space="0" w:color="auto"/>
            <w:bottom w:val="none" w:sz="0" w:space="0" w:color="auto"/>
            <w:right w:val="none" w:sz="0" w:space="0" w:color="auto"/>
          </w:divBdr>
        </w:div>
        <w:div w:id="2131430647">
          <w:marLeft w:val="0"/>
          <w:marRight w:val="0"/>
          <w:marTop w:val="0"/>
          <w:marBottom w:val="0"/>
          <w:divBdr>
            <w:top w:val="none" w:sz="0" w:space="0" w:color="auto"/>
            <w:left w:val="none" w:sz="0" w:space="0" w:color="auto"/>
            <w:bottom w:val="none" w:sz="0" w:space="0" w:color="auto"/>
            <w:right w:val="none" w:sz="0" w:space="0" w:color="auto"/>
          </w:divBdr>
        </w:div>
      </w:divsChild>
    </w:div>
    <w:div w:id="2005861641">
      <w:bodyDiv w:val="1"/>
      <w:marLeft w:val="0"/>
      <w:marRight w:val="0"/>
      <w:marTop w:val="0"/>
      <w:marBottom w:val="0"/>
      <w:divBdr>
        <w:top w:val="none" w:sz="0" w:space="0" w:color="auto"/>
        <w:left w:val="none" w:sz="0" w:space="0" w:color="auto"/>
        <w:bottom w:val="none" w:sz="0" w:space="0" w:color="auto"/>
        <w:right w:val="none" w:sz="0" w:space="0" w:color="auto"/>
      </w:divBdr>
    </w:div>
    <w:div w:id="2007203119">
      <w:bodyDiv w:val="1"/>
      <w:marLeft w:val="0"/>
      <w:marRight w:val="0"/>
      <w:marTop w:val="0"/>
      <w:marBottom w:val="0"/>
      <w:divBdr>
        <w:top w:val="none" w:sz="0" w:space="0" w:color="auto"/>
        <w:left w:val="none" w:sz="0" w:space="0" w:color="auto"/>
        <w:bottom w:val="none" w:sz="0" w:space="0" w:color="auto"/>
        <w:right w:val="none" w:sz="0" w:space="0" w:color="auto"/>
      </w:divBdr>
    </w:div>
    <w:div w:id="2007392258">
      <w:bodyDiv w:val="1"/>
      <w:marLeft w:val="0"/>
      <w:marRight w:val="0"/>
      <w:marTop w:val="0"/>
      <w:marBottom w:val="0"/>
      <w:divBdr>
        <w:top w:val="none" w:sz="0" w:space="0" w:color="auto"/>
        <w:left w:val="none" w:sz="0" w:space="0" w:color="auto"/>
        <w:bottom w:val="none" w:sz="0" w:space="0" w:color="auto"/>
        <w:right w:val="none" w:sz="0" w:space="0" w:color="auto"/>
      </w:divBdr>
    </w:div>
    <w:div w:id="2009357558">
      <w:bodyDiv w:val="1"/>
      <w:marLeft w:val="0"/>
      <w:marRight w:val="0"/>
      <w:marTop w:val="0"/>
      <w:marBottom w:val="0"/>
      <w:divBdr>
        <w:top w:val="none" w:sz="0" w:space="0" w:color="auto"/>
        <w:left w:val="none" w:sz="0" w:space="0" w:color="auto"/>
        <w:bottom w:val="none" w:sz="0" w:space="0" w:color="auto"/>
        <w:right w:val="none" w:sz="0" w:space="0" w:color="auto"/>
      </w:divBdr>
    </w:div>
    <w:div w:id="2013490485">
      <w:bodyDiv w:val="1"/>
      <w:marLeft w:val="0"/>
      <w:marRight w:val="0"/>
      <w:marTop w:val="0"/>
      <w:marBottom w:val="0"/>
      <w:divBdr>
        <w:top w:val="none" w:sz="0" w:space="0" w:color="auto"/>
        <w:left w:val="none" w:sz="0" w:space="0" w:color="auto"/>
        <w:bottom w:val="none" w:sz="0" w:space="0" w:color="auto"/>
        <w:right w:val="none" w:sz="0" w:space="0" w:color="auto"/>
      </w:divBdr>
    </w:div>
    <w:div w:id="2013946474">
      <w:bodyDiv w:val="1"/>
      <w:marLeft w:val="0"/>
      <w:marRight w:val="0"/>
      <w:marTop w:val="0"/>
      <w:marBottom w:val="0"/>
      <w:divBdr>
        <w:top w:val="none" w:sz="0" w:space="0" w:color="auto"/>
        <w:left w:val="none" w:sz="0" w:space="0" w:color="auto"/>
        <w:bottom w:val="none" w:sz="0" w:space="0" w:color="auto"/>
        <w:right w:val="none" w:sz="0" w:space="0" w:color="auto"/>
      </w:divBdr>
    </w:div>
    <w:div w:id="2018848338">
      <w:bodyDiv w:val="1"/>
      <w:marLeft w:val="0"/>
      <w:marRight w:val="0"/>
      <w:marTop w:val="0"/>
      <w:marBottom w:val="0"/>
      <w:divBdr>
        <w:top w:val="none" w:sz="0" w:space="0" w:color="auto"/>
        <w:left w:val="none" w:sz="0" w:space="0" w:color="auto"/>
        <w:bottom w:val="none" w:sz="0" w:space="0" w:color="auto"/>
        <w:right w:val="none" w:sz="0" w:space="0" w:color="auto"/>
      </w:divBdr>
    </w:div>
    <w:div w:id="2019774308">
      <w:bodyDiv w:val="1"/>
      <w:marLeft w:val="0"/>
      <w:marRight w:val="0"/>
      <w:marTop w:val="0"/>
      <w:marBottom w:val="0"/>
      <w:divBdr>
        <w:top w:val="none" w:sz="0" w:space="0" w:color="auto"/>
        <w:left w:val="none" w:sz="0" w:space="0" w:color="auto"/>
        <w:bottom w:val="none" w:sz="0" w:space="0" w:color="auto"/>
        <w:right w:val="none" w:sz="0" w:space="0" w:color="auto"/>
      </w:divBdr>
    </w:div>
    <w:div w:id="2021538149">
      <w:bodyDiv w:val="1"/>
      <w:marLeft w:val="0"/>
      <w:marRight w:val="0"/>
      <w:marTop w:val="0"/>
      <w:marBottom w:val="0"/>
      <w:divBdr>
        <w:top w:val="none" w:sz="0" w:space="0" w:color="auto"/>
        <w:left w:val="none" w:sz="0" w:space="0" w:color="auto"/>
        <w:bottom w:val="none" w:sz="0" w:space="0" w:color="auto"/>
        <w:right w:val="none" w:sz="0" w:space="0" w:color="auto"/>
      </w:divBdr>
    </w:div>
    <w:div w:id="2021660186">
      <w:bodyDiv w:val="1"/>
      <w:marLeft w:val="0"/>
      <w:marRight w:val="0"/>
      <w:marTop w:val="0"/>
      <w:marBottom w:val="0"/>
      <w:divBdr>
        <w:top w:val="none" w:sz="0" w:space="0" w:color="auto"/>
        <w:left w:val="none" w:sz="0" w:space="0" w:color="auto"/>
        <w:bottom w:val="none" w:sz="0" w:space="0" w:color="auto"/>
        <w:right w:val="none" w:sz="0" w:space="0" w:color="auto"/>
      </w:divBdr>
    </w:div>
    <w:div w:id="2027318453">
      <w:bodyDiv w:val="1"/>
      <w:marLeft w:val="0"/>
      <w:marRight w:val="0"/>
      <w:marTop w:val="0"/>
      <w:marBottom w:val="0"/>
      <w:divBdr>
        <w:top w:val="none" w:sz="0" w:space="0" w:color="auto"/>
        <w:left w:val="none" w:sz="0" w:space="0" w:color="auto"/>
        <w:bottom w:val="none" w:sz="0" w:space="0" w:color="auto"/>
        <w:right w:val="none" w:sz="0" w:space="0" w:color="auto"/>
      </w:divBdr>
    </w:div>
    <w:div w:id="2034303523">
      <w:bodyDiv w:val="1"/>
      <w:marLeft w:val="0"/>
      <w:marRight w:val="0"/>
      <w:marTop w:val="0"/>
      <w:marBottom w:val="0"/>
      <w:divBdr>
        <w:top w:val="none" w:sz="0" w:space="0" w:color="auto"/>
        <w:left w:val="none" w:sz="0" w:space="0" w:color="auto"/>
        <w:bottom w:val="none" w:sz="0" w:space="0" w:color="auto"/>
        <w:right w:val="none" w:sz="0" w:space="0" w:color="auto"/>
      </w:divBdr>
    </w:div>
    <w:div w:id="2036149957">
      <w:bodyDiv w:val="1"/>
      <w:marLeft w:val="0"/>
      <w:marRight w:val="0"/>
      <w:marTop w:val="0"/>
      <w:marBottom w:val="0"/>
      <w:divBdr>
        <w:top w:val="none" w:sz="0" w:space="0" w:color="auto"/>
        <w:left w:val="none" w:sz="0" w:space="0" w:color="auto"/>
        <w:bottom w:val="none" w:sz="0" w:space="0" w:color="auto"/>
        <w:right w:val="none" w:sz="0" w:space="0" w:color="auto"/>
      </w:divBdr>
    </w:div>
    <w:div w:id="2048219888">
      <w:bodyDiv w:val="1"/>
      <w:marLeft w:val="0"/>
      <w:marRight w:val="0"/>
      <w:marTop w:val="0"/>
      <w:marBottom w:val="0"/>
      <w:divBdr>
        <w:top w:val="none" w:sz="0" w:space="0" w:color="auto"/>
        <w:left w:val="none" w:sz="0" w:space="0" w:color="auto"/>
        <w:bottom w:val="none" w:sz="0" w:space="0" w:color="auto"/>
        <w:right w:val="none" w:sz="0" w:space="0" w:color="auto"/>
      </w:divBdr>
    </w:div>
    <w:div w:id="2054038520">
      <w:bodyDiv w:val="1"/>
      <w:marLeft w:val="0"/>
      <w:marRight w:val="0"/>
      <w:marTop w:val="0"/>
      <w:marBottom w:val="0"/>
      <w:divBdr>
        <w:top w:val="none" w:sz="0" w:space="0" w:color="auto"/>
        <w:left w:val="none" w:sz="0" w:space="0" w:color="auto"/>
        <w:bottom w:val="none" w:sz="0" w:space="0" w:color="auto"/>
        <w:right w:val="none" w:sz="0" w:space="0" w:color="auto"/>
      </w:divBdr>
    </w:div>
    <w:div w:id="2054960429">
      <w:bodyDiv w:val="1"/>
      <w:marLeft w:val="0"/>
      <w:marRight w:val="0"/>
      <w:marTop w:val="0"/>
      <w:marBottom w:val="0"/>
      <w:divBdr>
        <w:top w:val="none" w:sz="0" w:space="0" w:color="auto"/>
        <w:left w:val="none" w:sz="0" w:space="0" w:color="auto"/>
        <w:bottom w:val="none" w:sz="0" w:space="0" w:color="auto"/>
        <w:right w:val="none" w:sz="0" w:space="0" w:color="auto"/>
      </w:divBdr>
    </w:div>
    <w:div w:id="2061783346">
      <w:bodyDiv w:val="1"/>
      <w:marLeft w:val="0"/>
      <w:marRight w:val="0"/>
      <w:marTop w:val="0"/>
      <w:marBottom w:val="0"/>
      <w:divBdr>
        <w:top w:val="none" w:sz="0" w:space="0" w:color="auto"/>
        <w:left w:val="none" w:sz="0" w:space="0" w:color="auto"/>
        <w:bottom w:val="none" w:sz="0" w:space="0" w:color="auto"/>
        <w:right w:val="none" w:sz="0" w:space="0" w:color="auto"/>
      </w:divBdr>
    </w:div>
    <w:div w:id="2066831981">
      <w:bodyDiv w:val="1"/>
      <w:marLeft w:val="0"/>
      <w:marRight w:val="0"/>
      <w:marTop w:val="0"/>
      <w:marBottom w:val="0"/>
      <w:divBdr>
        <w:top w:val="none" w:sz="0" w:space="0" w:color="auto"/>
        <w:left w:val="none" w:sz="0" w:space="0" w:color="auto"/>
        <w:bottom w:val="none" w:sz="0" w:space="0" w:color="auto"/>
        <w:right w:val="none" w:sz="0" w:space="0" w:color="auto"/>
      </w:divBdr>
      <w:divsChild>
        <w:div w:id="215439106">
          <w:marLeft w:val="0"/>
          <w:marRight w:val="0"/>
          <w:marTop w:val="0"/>
          <w:marBottom w:val="0"/>
          <w:divBdr>
            <w:top w:val="none" w:sz="0" w:space="0" w:color="auto"/>
            <w:left w:val="none" w:sz="0" w:space="0" w:color="auto"/>
            <w:bottom w:val="none" w:sz="0" w:space="0" w:color="auto"/>
            <w:right w:val="none" w:sz="0" w:space="0" w:color="auto"/>
          </w:divBdr>
          <w:divsChild>
            <w:div w:id="13256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98616">
      <w:bodyDiv w:val="1"/>
      <w:marLeft w:val="0"/>
      <w:marRight w:val="0"/>
      <w:marTop w:val="0"/>
      <w:marBottom w:val="0"/>
      <w:divBdr>
        <w:top w:val="none" w:sz="0" w:space="0" w:color="auto"/>
        <w:left w:val="none" w:sz="0" w:space="0" w:color="auto"/>
        <w:bottom w:val="none" w:sz="0" w:space="0" w:color="auto"/>
        <w:right w:val="none" w:sz="0" w:space="0" w:color="auto"/>
      </w:divBdr>
    </w:div>
    <w:div w:id="2080859118">
      <w:bodyDiv w:val="1"/>
      <w:marLeft w:val="0"/>
      <w:marRight w:val="0"/>
      <w:marTop w:val="0"/>
      <w:marBottom w:val="0"/>
      <w:divBdr>
        <w:top w:val="none" w:sz="0" w:space="0" w:color="auto"/>
        <w:left w:val="none" w:sz="0" w:space="0" w:color="auto"/>
        <w:bottom w:val="none" w:sz="0" w:space="0" w:color="auto"/>
        <w:right w:val="none" w:sz="0" w:space="0" w:color="auto"/>
      </w:divBdr>
    </w:div>
    <w:div w:id="2081513967">
      <w:bodyDiv w:val="1"/>
      <w:marLeft w:val="0"/>
      <w:marRight w:val="0"/>
      <w:marTop w:val="0"/>
      <w:marBottom w:val="0"/>
      <w:divBdr>
        <w:top w:val="none" w:sz="0" w:space="0" w:color="auto"/>
        <w:left w:val="none" w:sz="0" w:space="0" w:color="auto"/>
        <w:bottom w:val="none" w:sz="0" w:space="0" w:color="auto"/>
        <w:right w:val="none" w:sz="0" w:space="0" w:color="auto"/>
      </w:divBdr>
    </w:div>
    <w:div w:id="2082174480">
      <w:bodyDiv w:val="1"/>
      <w:marLeft w:val="0"/>
      <w:marRight w:val="0"/>
      <w:marTop w:val="0"/>
      <w:marBottom w:val="0"/>
      <w:divBdr>
        <w:top w:val="none" w:sz="0" w:space="0" w:color="auto"/>
        <w:left w:val="none" w:sz="0" w:space="0" w:color="auto"/>
        <w:bottom w:val="none" w:sz="0" w:space="0" w:color="auto"/>
        <w:right w:val="none" w:sz="0" w:space="0" w:color="auto"/>
      </w:divBdr>
    </w:div>
    <w:div w:id="2083864108">
      <w:bodyDiv w:val="1"/>
      <w:marLeft w:val="0"/>
      <w:marRight w:val="0"/>
      <w:marTop w:val="0"/>
      <w:marBottom w:val="0"/>
      <w:divBdr>
        <w:top w:val="none" w:sz="0" w:space="0" w:color="auto"/>
        <w:left w:val="none" w:sz="0" w:space="0" w:color="auto"/>
        <w:bottom w:val="none" w:sz="0" w:space="0" w:color="auto"/>
        <w:right w:val="none" w:sz="0" w:space="0" w:color="auto"/>
      </w:divBdr>
    </w:div>
    <w:div w:id="2088846035">
      <w:bodyDiv w:val="1"/>
      <w:marLeft w:val="0"/>
      <w:marRight w:val="0"/>
      <w:marTop w:val="0"/>
      <w:marBottom w:val="0"/>
      <w:divBdr>
        <w:top w:val="none" w:sz="0" w:space="0" w:color="auto"/>
        <w:left w:val="none" w:sz="0" w:space="0" w:color="auto"/>
        <w:bottom w:val="none" w:sz="0" w:space="0" w:color="auto"/>
        <w:right w:val="none" w:sz="0" w:space="0" w:color="auto"/>
      </w:divBdr>
    </w:div>
    <w:div w:id="2089231917">
      <w:bodyDiv w:val="1"/>
      <w:marLeft w:val="0"/>
      <w:marRight w:val="0"/>
      <w:marTop w:val="0"/>
      <w:marBottom w:val="0"/>
      <w:divBdr>
        <w:top w:val="none" w:sz="0" w:space="0" w:color="auto"/>
        <w:left w:val="none" w:sz="0" w:space="0" w:color="auto"/>
        <w:bottom w:val="none" w:sz="0" w:space="0" w:color="auto"/>
        <w:right w:val="none" w:sz="0" w:space="0" w:color="auto"/>
      </w:divBdr>
    </w:div>
    <w:div w:id="2090954050">
      <w:bodyDiv w:val="1"/>
      <w:marLeft w:val="0"/>
      <w:marRight w:val="0"/>
      <w:marTop w:val="0"/>
      <w:marBottom w:val="0"/>
      <w:divBdr>
        <w:top w:val="none" w:sz="0" w:space="0" w:color="auto"/>
        <w:left w:val="none" w:sz="0" w:space="0" w:color="auto"/>
        <w:bottom w:val="none" w:sz="0" w:space="0" w:color="auto"/>
        <w:right w:val="none" w:sz="0" w:space="0" w:color="auto"/>
      </w:divBdr>
    </w:div>
    <w:div w:id="2091266745">
      <w:bodyDiv w:val="1"/>
      <w:marLeft w:val="0"/>
      <w:marRight w:val="0"/>
      <w:marTop w:val="0"/>
      <w:marBottom w:val="0"/>
      <w:divBdr>
        <w:top w:val="none" w:sz="0" w:space="0" w:color="auto"/>
        <w:left w:val="none" w:sz="0" w:space="0" w:color="auto"/>
        <w:bottom w:val="none" w:sz="0" w:space="0" w:color="auto"/>
        <w:right w:val="none" w:sz="0" w:space="0" w:color="auto"/>
      </w:divBdr>
    </w:div>
    <w:div w:id="2096050869">
      <w:bodyDiv w:val="1"/>
      <w:marLeft w:val="0"/>
      <w:marRight w:val="0"/>
      <w:marTop w:val="0"/>
      <w:marBottom w:val="0"/>
      <w:divBdr>
        <w:top w:val="none" w:sz="0" w:space="0" w:color="auto"/>
        <w:left w:val="none" w:sz="0" w:space="0" w:color="auto"/>
        <w:bottom w:val="none" w:sz="0" w:space="0" w:color="auto"/>
        <w:right w:val="none" w:sz="0" w:space="0" w:color="auto"/>
      </w:divBdr>
    </w:div>
    <w:div w:id="2114324525">
      <w:bodyDiv w:val="1"/>
      <w:marLeft w:val="0"/>
      <w:marRight w:val="0"/>
      <w:marTop w:val="0"/>
      <w:marBottom w:val="0"/>
      <w:divBdr>
        <w:top w:val="none" w:sz="0" w:space="0" w:color="auto"/>
        <w:left w:val="none" w:sz="0" w:space="0" w:color="auto"/>
        <w:bottom w:val="none" w:sz="0" w:space="0" w:color="auto"/>
        <w:right w:val="none" w:sz="0" w:space="0" w:color="auto"/>
      </w:divBdr>
    </w:div>
    <w:div w:id="2116709097">
      <w:bodyDiv w:val="1"/>
      <w:marLeft w:val="0"/>
      <w:marRight w:val="0"/>
      <w:marTop w:val="0"/>
      <w:marBottom w:val="0"/>
      <w:divBdr>
        <w:top w:val="none" w:sz="0" w:space="0" w:color="auto"/>
        <w:left w:val="none" w:sz="0" w:space="0" w:color="auto"/>
        <w:bottom w:val="none" w:sz="0" w:space="0" w:color="auto"/>
        <w:right w:val="none" w:sz="0" w:space="0" w:color="auto"/>
      </w:divBdr>
    </w:div>
    <w:div w:id="2117946433">
      <w:bodyDiv w:val="1"/>
      <w:marLeft w:val="0"/>
      <w:marRight w:val="0"/>
      <w:marTop w:val="0"/>
      <w:marBottom w:val="0"/>
      <w:divBdr>
        <w:top w:val="none" w:sz="0" w:space="0" w:color="auto"/>
        <w:left w:val="none" w:sz="0" w:space="0" w:color="auto"/>
        <w:bottom w:val="none" w:sz="0" w:space="0" w:color="auto"/>
        <w:right w:val="none" w:sz="0" w:space="0" w:color="auto"/>
      </w:divBdr>
    </w:div>
    <w:div w:id="2123647131">
      <w:bodyDiv w:val="1"/>
      <w:marLeft w:val="0"/>
      <w:marRight w:val="0"/>
      <w:marTop w:val="0"/>
      <w:marBottom w:val="0"/>
      <w:divBdr>
        <w:top w:val="none" w:sz="0" w:space="0" w:color="auto"/>
        <w:left w:val="none" w:sz="0" w:space="0" w:color="auto"/>
        <w:bottom w:val="none" w:sz="0" w:space="0" w:color="auto"/>
        <w:right w:val="none" w:sz="0" w:space="0" w:color="auto"/>
      </w:divBdr>
    </w:div>
    <w:div w:id="2127506940">
      <w:bodyDiv w:val="1"/>
      <w:marLeft w:val="0"/>
      <w:marRight w:val="0"/>
      <w:marTop w:val="0"/>
      <w:marBottom w:val="0"/>
      <w:divBdr>
        <w:top w:val="none" w:sz="0" w:space="0" w:color="auto"/>
        <w:left w:val="none" w:sz="0" w:space="0" w:color="auto"/>
        <w:bottom w:val="none" w:sz="0" w:space="0" w:color="auto"/>
        <w:right w:val="none" w:sz="0" w:space="0" w:color="auto"/>
      </w:divBdr>
    </w:div>
    <w:div w:id="2134977622">
      <w:bodyDiv w:val="1"/>
      <w:marLeft w:val="0"/>
      <w:marRight w:val="0"/>
      <w:marTop w:val="0"/>
      <w:marBottom w:val="0"/>
      <w:divBdr>
        <w:top w:val="none" w:sz="0" w:space="0" w:color="auto"/>
        <w:left w:val="none" w:sz="0" w:space="0" w:color="auto"/>
        <w:bottom w:val="none" w:sz="0" w:space="0" w:color="auto"/>
        <w:right w:val="none" w:sz="0" w:space="0" w:color="auto"/>
      </w:divBdr>
    </w:div>
    <w:div w:id="2139373449">
      <w:bodyDiv w:val="1"/>
      <w:marLeft w:val="0"/>
      <w:marRight w:val="0"/>
      <w:marTop w:val="0"/>
      <w:marBottom w:val="0"/>
      <w:divBdr>
        <w:top w:val="none" w:sz="0" w:space="0" w:color="auto"/>
        <w:left w:val="none" w:sz="0" w:space="0" w:color="auto"/>
        <w:bottom w:val="none" w:sz="0" w:space="0" w:color="auto"/>
        <w:right w:val="none" w:sz="0" w:space="0" w:color="auto"/>
      </w:divBdr>
    </w:div>
    <w:div w:id="21434248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7.png"/><Relationship Id="rId112"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hyperlink" Target="https://web.yammer.com/main/org/ericsson.com/threads/eyJfdHlwZSI6IlRocmVhZCIsImlkIjoiMjU1MTY2NjAwMDkwNDE5MiJ9?trk_copy_link=V1" TargetMode="External"/><Relationship Id="rId11" Type="http://schemas.openxmlformats.org/officeDocument/2006/relationships/image" Target="media/image2.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hyperlink" Target="https://web.yammer.com/main/org/ericsson.com/users/eyJfdHlwZSI6IlVzZXIiLCJpZCI6IjEyODI5MjE3MjU5NTIifQ/storyline" TargetMode="External"/><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2.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theme" Target="theme/theme1.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oleObject" Target="embeddings/oleObject1.bin"/><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9.png"/><Relationship Id="rId108" Type="http://schemas.openxmlformats.org/officeDocument/2006/relationships/hyperlink" Target="https://web.yammer.com/main/org/ericsson.com/threads/eyJfdHlwZSI6IlRocmVhZCIsImlkIjoiMjYxMzA3NjM3MTU2MjQ5NiJ9?trk_copy_link=V1" TargetMode="External"/><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79.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hyperlink" Target="https://web.yammer.com/main/org/ericsson.com/threads/eyJfdHlwZSI6IlRocmVhZCIsImlkIjoiMjU1MTY2MjQ0MTExMTU1MiJ9?trk_copy_link=V1" TargetMode="External"/><Relationship Id="rId10" Type="http://schemas.openxmlformats.org/officeDocument/2006/relationships/header" Target="head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hyperlink" Target="https://web.yammer.com/main/org/ericsson.com/threads/eyJfdHlwZSI6IlRocmVhZCIsImlkIjoiMjYxMzA3NjM3MTU2MjQ5NiJ9?trk_copy_link=V1" TargetMode="External"/><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hyperlink" Target="https://web.yammer.com/main/org/ericsson.com/threads/eyJfdHlwZSI6IlRocmVhZCIsImlkIjoiMjYxNzUwMjU1ODI2NTM0NCJ9?trk_copy_link=V1" TargetMode="Externa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4.png"/><Relationship Id="rId104" Type="http://schemas.openxmlformats.org/officeDocument/2006/relationships/hyperlink" Target="https://web.yammer.com/main/org/ericsson.com/threads/eyJfdHlwZSI6IlRocmVhZCIsImlkIjoiMjUxOTc0MTc1NDI0NTEyMCJ9?trk_copy_link=V1" TargetMode="Externa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hyperlink" Target="https://web.yammer.com/main/org/ericsson.com/threads/eyJfdHlwZSI6IlRocmVhZCIsImlkIjoiMjY3NjkxMDE3NDE5OTgwOCJ9?trk_copy_link=V2" TargetMode="External"/><Relationship Id="rId110" Type="http://schemas.openxmlformats.org/officeDocument/2006/relationships/hyperlink" Target="https://web.yammer.com/main/org/ericsson.com/threads/eyJfdHlwZSI6IlRocmVhZCIsImlkIjoiMjY3NjkxMDE3NDE5OTgwOCJ9?trk_copy_link=V2" TargetMode="Externa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7.png"/><Relationship Id="rId105" Type="http://schemas.openxmlformats.org/officeDocument/2006/relationships/hyperlink" Target="https://web.yammer.com/main/org/ericsson.com/threads/eyJfdHlwZSI6IlRocmVhZCIsImlkIjoiMjU1NDY5MDI3MDgzODc4NCJ9?trk_copy_link=V1" TargetMode="External"/><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hyperlink" Target="https://www.python.org/downloads/" TargetMode="External"/><Relationship Id="rId98" Type="http://schemas.openxmlformats.org/officeDocument/2006/relationships/image" Target="media/image85.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6.png"/><Relationship Id="rId111"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nblan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2B3B-6D73-41D4-8266-F228D9D5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nblank.dot</Template>
  <TotalTime>14082</TotalTime>
  <Pages>53</Pages>
  <Words>3890</Words>
  <Characters>22179</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 Van Dinh</dc:creator>
  <cp:keywords/>
  <dc:description/>
  <cp:lastModifiedBy>Pham Van Dinh</cp:lastModifiedBy>
  <cp:revision>110</cp:revision>
  <cp:lastPrinted>2012-08-08T04:11:00Z</cp:lastPrinted>
  <dcterms:created xsi:type="dcterms:W3CDTF">2019-11-05T08:18:00Z</dcterms:created>
  <dcterms:modified xsi:type="dcterms:W3CDTF">2024-02-25T04:01:00Z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DN00188407</vt:lpwstr>
  </property>
  <property fmtid="{D5CDD505-2E9C-101B-9397-08002B2CF9AE}" pid="3" name="slevel">
    <vt:lpwstr>5</vt:lpwstr>
  </property>
  <property fmtid="{D5CDD505-2E9C-101B-9397-08002B2CF9AE}" pid="4" name="slevelui">
    <vt:lpwstr>1</vt:lpwstr>
  </property>
  <property fmtid="{D5CDD505-2E9C-101B-9397-08002B2CF9AE}" pid="5" name="KeyAssetLabel_HuaWei">
    <vt:lpwstr>{HtRGT8/JBX6pHMsO+qy/mvGdZaauG2}</vt:lpwstr>
  </property>
  <property fmtid="{D5CDD505-2E9C-101B-9397-08002B2CF9AE}" pid="6" name="_862901variable_0907_groupIDlong_2010">
    <vt:lpwstr>(2)HtRGT8/JBX6pHMsO+qy/mvGdZaauG22fR3voZOS9A0i+qs5epX4dx2CE4H95oRn8ND7e/5z3 4nvIk1ySu9RGWjOC2qxW9kIrhbB4qPfBd+2/Z02oo5700J2LyAeTgeESEVSFZ9wOQGSAsRzo 2+DaeNsN0MuG4ijH9veVbt1oMfG4Y/paaDHJBhs+Q/6L5gzQICz3fqRlxyEQ7zY41/B/bUpt 0JXhAZhMXmqUKQo9KYVJV</vt:lpwstr>
  </property>
  <property fmtid="{D5CDD505-2E9C-101B-9397-08002B2CF9AE}" pid="7" name="_862901variable_0907_groupIDlong_20101">
    <vt:lpwstr>JfUzXn+D0VwgvRfh3x7MAWQKGgR3auRxguPsoEf4E24YOQzfwNL 9z4gm7r0RKo=</vt:lpwstr>
  </property>
  <property fmtid="{D5CDD505-2E9C-101B-9397-08002B2CF9AE}" pid="8" name="_ms_pID_725343">
    <vt:lpwstr>(13)T1SzLaU59S5fZYFMCOZFrhbEHTiNvKoiwibTk+WEThdS/WJoRULbF7k4vRsG8Rin4UwZAwV5_x000d_
JfO80YnzGuObPdr4Awt314BNnonQLQP5nw80SitgJO1W+ej10le3yKsTlre4OHsSuMZGNGYD_x000d_
/bm7kMScViwr4vnuOff8YJD5PLVTppNBn8qojmUF7InpuVNGbLLtiA9eI57g97ZH8G6TTd6O_x000d_
lPGe1XNPlO1eY908z1</vt:lpwstr>
  </property>
  <property fmtid="{D5CDD505-2E9C-101B-9397-08002B2CF9AE}" pid="9" name="_ms_pID_7253431">
    <vt:lpwstr>v+HE+H0KteKsVe8+DyzmfFaBJURC8fvHQyxY2P8N2Mr2PztxjDOsBJ_x000d_
Ly5sw84wskgo1MK5vYRQOj0reyoB8IGehLGKs/pwGp2tp7Nqkzzc77pwTS6DvnpA9hVHH+Vu_x000d_
UNLagkaKqwXBnFNfOAEZVw1Wy8CJN0UDZldK/oVAsjK6h2YcdEmlldeFhEYpS0bk/95olkhP_x000d_
JHd58q61pSAivYmTvEiDyFjKrG9ceyvIUVdH</vt:lpwstr>
  </property>
  <property fmtid="{D5CDD505-2E9C-101B-9397-08002B2CF9AE}" pid="10" name="_ms_pID_7253432">
    <vt:lpwstr>TnVlls0N+v/B8BjrZ89KBlbLXp2UuOlsSTwf_x000d_
ODxGIZ2fnjvo+BIEQ6+qeutCHLdwnlE5L0ENLD4h0Pq2mciv3Y2XgHIsojV7VZFGPn1csnEe_x000d_
zMEGoAjse2NCExqiuwlmMWLTMp7H4KskjUCo+Ppjd6raUM1QoCK2RwrbWoaAmh7WjTvkSrNG_x000d_
VJb8nOb/AInlxmRWLs3Y/FmuFpL8ksYqtQ2N8bAH1WliVd88eGtrfm</vt:lpwstr>
  </property>
  <property fmtid="{D5CDD505-2E9C-101B-9397-08002B2CF9AE}" pid="11" name="_ms_pID_7253433">
    <vt:lpwstr>5BVHDZ9Ie6U43aYhVq_x000d_
4gCZDxCI+tyeIUnYMINzECjPRx64i7We2RFjBU/GcufxaSjIN0+KEzBXxKR55c+gn7gsb5zJ_x000d_
CNHznyGZwxyhbG5+y53L+FkLM8V4ZQpCU0V8DQEA0OtByeioOfEfFVX0eNM3bjMV9UaYnaeY_x000d_
Uisk2kjd8jHy2UXarv7pv3ERzZoJlXqKeD14qLxKpx60b79E1WTrywfME3DW7OIaB7UtQUH1</vt:lpwstr>
  </property>
  <property fmtid="{D5CDD505-2E9C-101B-9397-08002B2CF9AE}" pid="12" name="sflag">
    <vt:lpwstr>1339472358</vt:lpwstr>
  </property>
  <property fmtid="{D5CDD505-2E9C-101B-9397-08002B2CF9AE}" pid="13" name="_ms_pID_725343_00">
    <vt:lpwstr>_ms_pID_725343</vt:lpwstr>
  </property>
  <property fmtid="{D5CDD505-2E9C-101B-9397-08002B2CF9AE}" pid="14" name="_ms_pID_7253431_00">
    <vt:lpwstr>_ms_pID_7253431</vt:lpwstr>
  </property>
  <property fmtid="{D5CDD505-2E9C-101B-9397-08002B2CF9AE}" pid="15" name="_ms_pID_7253432_00">
    <vt:lpwstr>_ms_pID_7253432</vt:lpwstr>
  </property>
  <property fmtid="{D5CDD505-2E9C-101B-9397-08002B2CF9AE}" pid="16" name="_ms_pID_7253433_00">
    <vt:lpwstr>_ms_pID_7253433</vt:lpwstr>
  </property>
  <property fmtid="{D5CDD505-2E9C-101B-9397-08002B2CF9AE}" pid="17" name="_ms_pID_7253434">
    <vt:lpwstr>_x000d_
5ehjafyPh696XxsdFXawRv+wX5GGj4Up8NYiDjrzpNUElkQZ4si2ovumdaoxu6WADOkqgELI_x000d_
RliJpvdzqBwa5qYi1tSOkR30R9BhIdl3PalrcNnRYgbi7YTZCFSDOvI8DaAqyh7JejGgPAGV_x000d_
mpukPu3xoT17CRA+2mVDe/McdV05zKm8gnqqResKIrI1QG5Gh+BWxXhOPJYCOLkfHt4X1JcI_x000d_
GAAknYgHskd3YXjF</vt:lpwstr>
  </property>
  <property fmtid="{D5CDD505-2E9C-101B-9397-08002B2CF9AE}" pid="18" name="_ms_pID_7253434_00">
    <vt:lpwstr>_ms_pID_7253434</vt:lpwstr>
  </property>
  <property fmtid="{D5CDD505-2E9C-101B-9397-08002B2CF9AE}" pid="19" name="_ms_pID_7253435">
    <vt:lpwstr>gDTj0/he7mvqi4Qx4D9ICqgqngmmvtqSE93lhQGfrqzFgDC0t0RyfQfr_x000d_
6n8nwpDI2Rcu2oJAZiZlYCtq/afVsCYQgyj6IJrDo4gLlFZXfcg6yLZWF3C7uuyySZge0qJg_x000d_
QiYIFb5mWCwUxNa8oThiWQQfa8nOD2GgfHTQktrBW7de6rqEV1Y+kZo0IgWIP3umuFLG1Rgp_x000d_
rGB8j1q/+3PjM4ZCUZDbJOu2YQssbKmzzr</vt:lpwstr>
  </property>
  <property fmtid="{D5CDD505-2E9C-101B-9397-08002B2CF9AE}" pid="20" name="_ms_pID_7253435_00">
    <vt:lpwstr>_ms_pID_7253435</vt:lpwstr>
  </property>
  <property fmtid="{D5CDD505-2E9C-101B-9397-08002B2CF9AE}" pid="21" name="_ms_pID_7253436">
    <vt:lpwstr>dR0/aDFkQrg1Jo+BMC4Ej4nO4nuGsrZWmUIfkS_x000d_
xhd/mnRvMEGd20XE4LFPG5tkZT7Wm2+5Xfxwrl+5fcQ5K/s0C9GJ1ng1TWqjwkgAphWoWKhq_x000d_
IsxDS+Wq7HxRmP95f6apl1A8ZTK0HVU7CQpqVzQFrVe5suWh1N4miT4r+gULBb8ln/unEWgf_x000d_
CBGhNOEwcXWiAKlt03impKBoXUNeJRp5OGO2vSqmzx0ODfsRen3Y</vt:lpwstr>
  </property>
  <property fmtid="{D5CDD505-2E9C-101B-9397-08002B2CF9AE}" pid="22" name="_ms_pID_7253436_00">
    <vt:lpwstr>_ms_pID_7253436</vt:lpwstr>
  </property>
  <property fmtid="{D5CDD505-2E9C-101B-9397-08002B2CF9AE}" pid="23" name="_ms_pID_7253437">
    <vt:lpwstr>C4bxEXA9WbyRU/IBQE7Y_x000d_
kDaEYo/nnZkcvHgvMdAyq/DIDp7v7I/3IFk5MoJpwOMNoABCwNiq0hb/wHlYQ+io3F4hI8ci_x000d_
k2H1qMZxuNFkJhIjeFWy5Iwxp7fTi3KAzXDVUbNFF5oCkwLksqDCulV4LDIAOusoQ+hWKhJG_x000d_
9qsgm9arWKb0TYcsF1oALFAlwQkRL2x9X5qarnZBmcAkBH2dStx3ZdHZjruvEe1UZmXAvG</vt:lpwstr>
  </property>
  <property fmtid="{D5CDD505-2E9C-101B-9397-08002B2CF9AE}" pid="24" name="_ms_pID_7253437_00">
    <vt:lpwstr>_ms_pID_7253437</vt:lpwstr>
  </property>
  <property fmtid="{D5CDD505-2E9C-101B-9397-08002B2CF9AE}" pid="25" name="_ms_pID_7253438">
    <vt:lpwstr>Kf_x000d_
56kkW1SwfjRAr8O9p1Mfsa0MXCIIQgLK9k3gcqjII5d9Bm/2Ka0r6yZDCM55SEf1XsSbYwo3_x000d_
aK4WhtnBkzx2hS/CE5OkbMR7MDKjtTFu19BflP9gAqrDVEjPIo8SlAVTju9gU9adgzghFYU3_x000d_
FYX4kR6UQg/Tkw+UvBGc+LFRFm6iNGfAX5pHB7drhLL+YoLKPuU3iZ8lkkdwo1w1YhXoNWKd_x000d_
cUkuJA2Ri6jCBz</vt:lpwstr>
  </property>
  <property fmtid="{D5CDD505-2E9C-101B-9397-08002B2CF9AE}" pid="26" name="_ms_pID_7253438_00">
    <vt:lpwstr>_ms_pID_7253438</vt:lpwstr>
  </property>
  <property fmtid="{D5CDD505-2E9C-101B-9397-08002B2CF9AE}" pid="27" name="_ms_pID_7253439">
    <vt:lpwstr>f45f9915jkTeuJdpClHVZgS1WkaXKNOPAOs7IlMzihx2PKsV+gRIpKHkOy_x000d_
ZpIkJ5fPO5sNp2nK+OyhWLDRHLULw9pUvEd2S2HfXikwjUMr+KzDOA+HnfMlL7F5/osMHi2v_x000d_
+7uQT9si1oHORPQOba7tyV4cTjNw/+M9MRYKrX3tBW9LFmq5W1I+ORNgzBIYLARo+MN+3au+_x000d_
wL0j4bFLf5AB+CTr5GG0BaW1gODJ0tDX</vt:lpwstr>
  </property>
  <property fmtid="{D5CDD505-2E9C-101B-9397-08002B2CF9AE}" pid="28" name="_ms_pID_7253439_00">
    <vt:lpwstr>_ms_pID_7253439</vt:lpwstr>
  </property>
  <property fmtid="{D5CDD505-2E9C-101B-9397-08002B2CF9AE}" pid="29" name="_ms_pID_72534310">
    <vt:lpwstr>TTJ+xwf987HPs3Nx4MCXC8bnNZgjU26Zs/zy91dA_x000d_
iL/w7PW/10i/kRA33hc9pIkSHNpGzKvC3UkXhuVdXogAK8r5Brwry29gMzY5kpt/02DPp2dr_x000d_
YdeU2YVl3mbxOpy36mpNZTLyJSva1rzBJo2Hs813zIW26Nv5dHdxJA2m1IEe07DnDeMugU8n_x000d_
1K2McBhiC7nGOLHb/RuZuraKmMk6/KxCUkxCNEPrqY7eiw1SVO</vt:lpwstr>
  </property>
  <property fmtid="{D5CDD505-2E9C-101B-9397-08002B2CF9AE}" pid="30" name="_ms_pID_72534310_00">
    <vt:lpwstr>_ms_pID_72534310</vt:lpwstr>
  </property>
  <property fmtid="{D5CDD505-2E9C-101B-9397-08002B2CF9AE}" pid="31" name="_ms_pID_72534311">
    <vt:lpwstr>0io2AN1AVEVeWCfxPERAjQ_x000d_
RIjln8liaHH3qTaWmHN62sYbSzZvscVMETDOHwzwHdc1zYx/ulx87mGe3XvoTLj/UTbyo5m+_x000d_
GwEM8kNWgxcJdIxk2GmXPzqiOCEZNUoGYdsc/Tnv4iR9hcjDCDXYU9vVeV9d0TJXBq+hMvEE_x000d_
ALjokBBqvrTstwv4CsNe3U2OeW5/VOQO2qOPP+pdPx5YQCz9t33tspwqc2cJ44CZWgQH</vt:lpwstr>
  </property>
  <property fmtid="{D5CDD505-2E9C-101B-9397-08002B2CF9AE}" pid="32" name="_ms_pID_72534311_00">
    <vt:lpwstr>_ms_pID_72534311</vt:lpwstr>
  </property>
  <property fmtid="{D5CDD505-2E9C-101B-9397-08002B2CF9AE}" pid="33" name="_ms_pID_72534312">
    <vt:lpwstr>FXHJ_x000d_
Ye/+7gNsPcbsTQxLh+j8N1JWMf3xue8XJHYZEW0t0gd3mYRVudY=</vt:lpwstr>
  </property>
</Properties>
</file>